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aea4" w14:paraId="53baea4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E45FD0">
        <w:rPr>
          <w:rFonts w:cs="Times New Roman" w:hAnsi="Times New Roman" w:ascii="Times New Roman"/>
          <w:sz w:val="24"/>
          <w:szCs w:val="24"/>
        </w:rPr>
        <w:t>1001/2018-5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45FD0">
        <w:rPr>
          <w:rFonts w:cs="Times New Roman" w:hAnsi="Times New Roman" w:ascii="Times New Roman"/>
          <w:b/>
          <w:sz w:val="24"/>
          <w:szCs w:val="24"/>
        </w:rPr>
        <w:t xml:space="preserve">FOREVER d.o.o., </w:t>
      </w:r>
      <w:proofErr w:type="spellStart"/>
      <w:r w:rsidR="00E45FD0">
        <w:rPr>
          <w:rFonts w:cs="Times New Roman" w:hAnsi="Times New Roman" w:ascii="Times New Roman"/>
          <w:b/>
          <w:sz w:val="24"/>
          <w:szCs w:val="24"/>
        </w:rPr>
        <w:t>Radovanci</w:t>
      </w:r>
      <w:proofErr w:type="spellEnd"/>
      <w:r w:rsidR="00E45FD0">
        <w:rPr>
          <w:rFonts w:cs="Times New Roman" w:hAnsi="Times New Roman" w:ascii="Times New Roman"/>
          <w:b/>
          <w:sz w:val="24"/>
          <w:szCs w:val="24"/>
        </w:rPr>
        <w:t xml:space="preserve"> 6G, </w:t>
      </w:r>
      <w:proofErr w:type="spellStart"/>
      <w:r w:rsidR="00E45FD0">
        <w:rPr>
          <w:rFonts w:cs="Times New Roman" w:hAnsi="Times New Roman" w:ascii="Times New Roman"/>
          <w:b/>
          <w:sz w:val="24"/>
          <w:szCs w:val="24"/>
        </w:rPr>
        <w:t>Radovanci</w:t>
      </w:r>
      <w:proofErr w:type="spellEnd"/>
      <w:r w:rsidR="00E45FD0">
        <w:rPr>
          <w:rFonts w:cs="Times New Roman" w:hAnsi="Times New Roman" w:ascii="Times New Roman"/>
          <w:b/>
          <w:sz w:val="24"/>
          <w:szCs w:val="24"/>
        </w:rPr>
        <w:t>, OIB: 75634396570</w:t>
      </w:r>
      <w:r w:rsidR="001B5B4D">
        <w:rPr>
          <w:rFonts w:cs="Times New Roman" w:hAnsi="Times New Roman" w:ascii="Times New Roman"/>
          <w:b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E45FD0">
        <w:rPr>
          <w:rFonts w:cs="Times New Roman" w:hAnsi="Times New Roman" w:ascii="Times New Roman"/>
          <w:sz w:val="24"/>
          <w:szCs w:val="24"/>
        </w:rPr>
        <w:t>3. listopada</w:t>
      </w:r>
      <w:r w:rsidR="001B265B">
        <w:rPr>
          <w:rFonts w:cs="Times New Roman" w:hAnsi="Times New Roman" w:ascii="Times New Roman"/>
          <w:sz w:val="24"/>
          <w:szCs w:val="24"/>
        </w:rPr>
        <w:t xml:space="preserve"> </w:t>
      </w:r>
      <w:r w:rsidR="00A9763F">
        <w:rPr>
          <w:rFonts w:cs="Times New Roman" w:hAnsi="Times New Roman" w:ascii="Times New Roman"/>
          <w:sz w:val="24"/>
          <w:szCs w:val="24"/>
        </w:rPr>
        <w:t>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E45FD0">
        <w:rPr>
          <w:rFonts w:cs="Times New Roman" w:hAnsi="Times New Roman" w:ascii="Times New Roman"/>
          <w:b/>
          <w:sz w:val="24"/>
          <w:szCs w:val="24"/>
        </w:rPr>
        <w:t xml:space="preserve">FOREVER d.o.o., </w:t>
      </w:r>
      <w:proofErr w:type="spellStart"/>
      <w:r w:rsidR="00E45FD0">
        <w:rPr>
          <w:rFonts w:cs="Times New Roman" w:hAnsi="Times New Roman" w:ascii="Times New Roman"/>
          <w:b/>
          <w:sz w:val="24"/>
          <w:szCs w:val="24"/>
        </w:rPr>
        <w:t>Radovanci</w:t>
      </w:r>
      <w:proofErr w:type="spellEnd"/>
      <w:r w:rsidR="00E45FD0">
        <w:rPr>
          <w:rFonts w:cs="Times New Roman" w:hAnsi="Times New Roman" w:ascii="Times New Roman"/>
          <w:b/>
          <w:sz w:val="24"/>
          <w:szCs w:val="24"/>
        </w:rPr>
        <w:t xml:space="preserve"> 6G, </w:t>
      </w:r>
      <w:proofErr w:type="spellStart"/>
      <w:r w:rsidR="00E45FD0">
        <w:rPr>
          <w:rFonts w:cs="Times New Roman" w:hAnsi="Times New Roman" w:ascii="Times New Roman"/>
          <w:b/>
          <w:sz w:val="24"/>
          <w:szCs w:val="24"/>
        </w:rPr>
        <w:t>Radovanci</w:t>
      </w:r>
      <w:proofErr w:type="spellEnd"/>
      <w:r w:rsidR="00E45FD0">
        <w:rPr>
          <w:rFonts w:cs="Times New Roman" w:hAnsi="Times New Roman" w:ascii="Times New Roman"/>
          <w:b/>
          <w:sz w:val="24"/>
          <w:szCs w:val="24"/>
        </w:rPr>
        <w:t>, OIB: 75634396570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E45FD0">
        <w:rPr>
          <w:rFonts w:cs="Times New Roman" w:hAnsi="Times New Roman" w:ascii="Times New Roman"/>
          <w:sz w:val="24"/>
          <w:szCs w:val="24"/>
        </w:rPr>
        <w:t>3. listopada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E45FD0">
        <w:rPr>
          <w:rFonts w:cs="Times New Roman" w:hAnsi="Times New Roman" w:ascii="Times New Roman"/>
          <w:b/>
          <w:sz w:val="24"/>
          <w:szCs w:val="24"/>
        </w:rPr>
        <w:t xml:space="preserve">Maša </w:t>
      </w:r>
      <w:proofErr w:type="spellStart"/>
      <w:r w:rsidR="00E45FD0">
        <w:rPr>
          <w:rFonts w:cs="Times New Roman" w:hAnsi="Times New Roman" w:ascii="Times New Roman"/>
          <w:b/>
          <w:sz w:val="24"/>
          <w:szCs w:val="24"/>
        </w:rPr>
        <w:t>Šoštarko</w:t>
      </w:r>
      <w:proofErr w:type="spellEnd"/>
      <w:r w:rsidR="00E45FD0">
        <w:rPr>
          <w:rFonts w:cs="Times New Roman" w:hAnsi="Times New Roman" w:ascii="Times New Roman"/>
          <w:b/>
          <w:sz w:val="24"/>
          <w:szCs w:val="24"/>
        </w:rPr>
        <w:t xml:space="preserve"> iz Osijeka, Brodska 26, OIB: 30793582245.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E45FD0" w:rsidRPr="007F5C1E">
        <w:rPr>
          <w:rFonts w:cs="Times New Roman" w:hAnsi="Times New Roman" w:ascii="Times New Roman"/>
          <w:sz w:val="24"/>
          <w:szCs w:val="24"/>
        </w:rPr>
        <w:t>3/St-</w:t>
      </w:r>
      <w:r w:rsidR="00E45FD0">
        <w:rPr>
          <w:rFonts w:cs="Times New Roman" w:hAnsi="Times New Roman" w:ascii="Times New Roman"/>
          <w:sz w:val="24"/>
          <w:szCs w:val="24"/>
        </w:rPr>
        <w:t>1001/2018-5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E45FD0">
        <w:rPr>
          <w:rFonts w:cs="Times New Roman" w:hAnsi="Times New Roman" w:ascii="Times New Roman"/>
          <w:b/>
        </w:rPr>
        <w:t>27</w:t>
      </w:r>
      <w:r w:rsidR="00101CDA" w:rsidRPr="00101CDA">
        <w:rPr>
          <w:rFonts w:cs="Times New Roman" w:hAnsi="Times New Roman" w:ascii="Times New Roman"/>
          <w:b/>
        </w:rPr>
        <w:t>.</w:t>
      </w:r>
      <w:r w:rsidR="00E45FD0">
        <w:rPr>
          <w:rFonts w:cs="Times New Roman" w:hAnsi="Times New Roman" w:ascii="Times New Roman"/>
          <w:b/>
        </w:rPr>
        <w:t>7</w:t>
      </w:r>
      <w:r w:rsidR="00101CDA" w:rsidRPr="00101CDA">
        <w:rPr>
          <w:rFonts w:cs="Times New Roman" w:hAnsi="Times New Roman" w:ascii="Times New Roman"/>
          <w:b/>
        </w:rPr>
        <w:t>.</w:t>
      </w:r>
      <w:r w:rsidRPr="00101CDA">
        <w:rPr>
          <w:rFonts w:cs="Times New Roman" w:hAnsi="Times New Roman" w:ascii="Times New Roman"/>
          <w:b/>
        </w:rPr>
        <w:t>201</w:t>
      </w:r>
      <w:r w:rsidR="004D0B19" w:rsidRPr="00101CDA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E45FD0">
        <w:rPr>
          <w:rFonts w:cs="Times New Roman" w:hAnsi="Times New Roman" w:ascii="Times New Roman"/>
        </w:rPr>
        <w:t>3. listopada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2371ED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AC5370" w:rsidP="005E76C8" w:rsidR="00AC537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851BA"/>
    <w:rsid w:val="00094610"/>
    <w:rsid w:val="000B58FA"/>
    <w:rsid w:val="00101CDA"/>
    <w:rsid w:val="00107E01"/>
    <w:rsid w:val="001264FF"/>
    <w:rsid w:val="001874F2"/>
    <w:rsid w:val="00194E12"/>
    <w:rsid w:val="001A54C6"/>
    <w:rsid w:val="001B265B"/>
    <w:rsid w:val="001B5B4D"/>
    <w:rsid w:val="001D178C"/>
    <w:rsid w:val="001D1A4E"/>
    <w:rsid w:val="001E1013"/>
    <w:rsid w:val="00230A1F"/>
    <w:rsid w:val="002371ED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598"/>
    <w:rsid w:val="00441876"/>
    <w:rsid w:val="004475FC"/>
    <w:rsid w:val="004503F8"/>
    <w:rsid w:val="004551DD"/>
    <w:rsid w:val="004C291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395"/>
    <w:rsid w:val="005E76C8"/>
    <w:rsid w:val="005E778B"/>
    <w:rsid w:val="0063469C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86ED1"/>
    <w:rsid w:val="00794A0D"/>
    <w:rsid w:val="007A2CCB"/>
    <w:rsid w:val="007D4B3D"/>
    <w:rsid w:val="007F5C1E"/>
    <w:rsid w:val="00811979"/>
    <w:rsid w:val="00811C2C"/>
    <w:rsid w:val="0082592A"/>
    <w:rsid w:val="00826D55"/>
    <w:rsid w:val="00832886"/>
    <w:rsid w:val="008354A1"/>
    <w:rsid w:val="00873680"/>
    <w:rsid w:val="00874440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46C8E"/>
    <w:rsid w:val="00A55CF2"/>
    <w:rsid w:val="00A56CE8"/>
    <w:rsid w:val="00A570DC"/>
    <w:rsid w:val="00A6422C"/>
    <w:rsid w:val="00A87A96"/>
    <w:rsid w:val="00A92367"/>
    <w:rsid w:val="00A9763F"/>
    <w:rsid w:val="00AC5370"/>
    <w:rsid w:val="00AC7DEE"/>
    <w:rsid w:val="00AE008C"/>
    <w:rsid w:val="00B10139"/>
    <w:rsid w:val="00B2509A"/>
    <w:rsid w:val="00B5389C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C34AA"/>
    <w:rsid w:val="00DD0A9B"/>
    <w:rsid w:val="00DD4533"/>
    <w:rsid w:val="00E01697"/>
    <w:rsid w:val="00E264B8"/>
    <w:rsid w:val="00E40F20"/>
    <w:rsid w:val="00E45FD0"/>
    <w:rsid w:val="00E55373"/>
    <w:rsid w:val="00E64B5F"/>
    <w:rsid w:val="00E67F60"/>
    <w:rsid w:val="00EC1B53"/>
    <w:rsid w:val="00ED367D"/>
    <w:rsid w:val="00EE6928"/>
    <w:rsid w:val="00EF6612"/>
    <w:rsid w:val="00F56DF6"/>
    <w:rsid w:val="00F601B7"/>
    <w:rsid w:val="00F7347D"/>
    <w:rsid w:val="00F972F4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8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8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8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8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8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8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8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8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 1</izvorni_sadrzaj>
    <derivirana_varijabla naziv="DomainObject.Predmet.Opis_1">ČL.429.st.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St-1001/2018</izvorni_sadrzaj>
    <derivirana_varijabla naziv="DomainObject.Predmet.OznakaBroj_1">St-1001/2018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FOREVER društvo s ograničenom odgovornošću za trgovinu i usluge</izvorni_sadrzaj>
    <derivirana_varijabla naziv="DomainObject.Predmet.ProtustrankaFormated_1">  FOREVER društvo s ograničenom odgovornošću za trgovinu i usluge</derivirana_varijabla>
  </DomainObject.Predmet.ProtustrankaFormated>
  <DomainObject.Predmet.ProtustrankaFormatedOIB>
    <izvorni_sadrzaj>  FOREVER društvo s ograničenom odgovornošću za trgovinu i usluge, OIB 75634396570</izvorni_sadrzaj>
    <derivirana_varijabla naziv="DomainObject.Predmet.ProtustrankaFormatedOIB_1">  FOREVER društvo s ograničenom odgovornošću za trgovinu i usluge, OIB 75634396570</derivirana_varijabla>
  </DomainObject.Predmet.ProtustrankaFormatedOIB>
  <DomainObject.Predmet.ProtustrankaFormatedWithAdress>
    <izvorni_sadrzaj> FOREVER društvo s ograničenom odgovornošću za trgovinu i usluge, Radovanci 6 G, 34330 Radovanci</izvorni_sadrzaj>
    <derivirana_varijabla naziv="DomainObject.Predmet.ProtustrankaFormatedWithAdress_1"> FOREVER društvo s ograničenom odgovornošću za trgovinu i usluge, Radovanci 6 G, 34330 Radovanci</derivirana_varijabla>
  </DomainObject.Predmet.ProtustrankaFormatedWithAdress>
  <DomainObject.Predmet.ProtustrankaFormatedWithAdressOIB>
    <izvorni_sadrzaj> FOREVER društvo s ograničenom odgovornošću za trgovinu i usluge, OIB 75634396570, Radovanci 6 G, 34330 Radovanci</izvorni_sadrzaj>
    <derivirana_varijabla naziv="DomainObject.Predmet.ProtustrankaFormatedWithAdressOIB_1"> FOREVER društvo s ograničenom odgovornošću za trgovinu i usluge, OIB 75634396570, Radovanci 6 G, 34330 Radovanci</derivirana_varijabla>
  </DomainObject.Predmet.ProtustrankaFormatedWithAdressOIB>
  <DomainObject.Predmet.ProtustrankaWithAdress>
    <izvorni_sadrzaj>FOREVER društvo s ograničenom odgovornošću za trgovinu i usluge Radovanci 6 G, 34330 Radovanci</izvorni_sadrzaj>
    <derivirana_varijabla naziv="DomainObject.Predmet.ProtustrankaWithAdress_1">FOREVER društvo s ograničenom odgovornošću za trgovinu i usluge Radovanci 6 G, 34330 Radovanci</derivirana_varijabla>
  </DomainObject.Predmet.ProtustrankaWithAdress>
  <DomainObject.Predmet.ProtustrankaWithAdressOIB>
    <izvorni_sadrzaj>FOREVER društvo s ograničenom odgovornošću za trgovinu i usluge, OIB 75634396570, Radovanci 6 G, 34330 Radovanci</izvorni_sadrzaj>
    <derivirana_varijabla naziv="DomainObject.Predmet.ProtustrankaWithAdressOIB_1">FOREVER društvo s ograničenom odgovornošću za trgovinu i usluge, OIB 75634396570, Radovanci 6 G, 34330 Radovanci</derivirana_varijabla>
  </DomainObject.Predmet.ProtustrankaWithAdressOIB>
  <DomainObject.Predmet.ProtustrankaNazivFormated>
    <izvorni_sadrzaj>FOREVER društvo s ograničenom odgovornošću za trgovinu i usluge</izvorni_sadrzaj>
    <derivirana_varijabla naziv="DomainObject.Predmet.ProtustrankaNazivFormated_1">FOREVER društvo s ograničenom odgovornošću za trgovinu i usluge</derivirana_varijabla>
  </DomainObject.Predmet.ProtustrankaNazivFormated>
  <DomainObject.Predmet.ProtustrankaNazivFormatedOIB>
    <izvorni_sadrzaj>FOREVER društvo s ograničenom odgovornošću za trgovinu i usluge, OIB 75634396570</izvorni_sadrzaj>
    <derivirana_varijabla naziv="DomainObject.Predmet.ProtustrankaNazivFormatedOIB_1">FOREVER društvo s ograničenom odgovornošću za trgovinu i usluge, OIB 75634396570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26380.76</izvorni_sadrzaj>
    <derivirana_varijabla naziv="DomainObject.Predmet.TrenutnaVrijednost_1">26380.76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FOREVER društvo s ograničenom odgovornošću za trgovinu i usluge</item>
    </izvorni_sadrzaj>
    <derivirana_varijabla naziv="DomainObject.Predmet.ProtuStrankaListFormated_1">
      <item>FOREVER društvo s ograničenom odgovornošću za trgovinu i usluge</item>
    </derivirana_varijabla>
  </DomainObject.Predmet.ProtuStrankaListFormated>
  <DomainObject.Predmet.ProtuStrankaListFormatedOIB>
    <izvorni_sadrzaj>
      <item>FOREVER društvo s ograničenom odgovornošću za trgovinu i usluge, OIB 75634396570</item>
    </izvorni_sadrzaj>
    <derivirana_varijabla naziv="DomainObject.Predmet.ProtuStrankaListFormatedOIB_1">
      <item>FOREVER društvo s ograničenom odgovornošću za trgovinu i usluge, OIB 75634396570</item>
    </derivirana_varijabla>
  </DomainObject.Predmet.ProtuStrankaListFormatedOIB>
  <DomainObject.Predmet.ProtuStrankaListFormatedWithAdress>
    <izvorni_sadrzaj>
      <item>FOREVER društvo s ograničenom odgovornošću za trgovinu i usluge, Radovanci 6 G, 34330 Radovanci</item>
    </izvorni_sadrzaj>
    <derivirana_varijabla naziv="DomainObject.Predmet.ProtuStrankaListFormatedWithAdress_1">
      <item>FOREVER društvo s ograničenom odgovornošću za trgovinu i usluge, Radovanci 6 G, 34330 Radovanci</item>
    </derivirana_varijabla>
  </DomainObject.Predmet.ProtuStrankaListFormatedWithAdress>
  <DomainObject.Predmet.ProtuStrankaListFormatedWithAdressOIB>
    <izvorni_sadrzaj>
      <item>FOREVER društvo s ograničenom odgovornošću za trgovinu i usluge, OIB 75634396570, Radovanci 6 G, 34330 Radovanci</item>
    </izvorni_sadrzaj>
    <derivirana_varijabla naziv="DomainObject.Predmet.ProtuStrankaListFormatedWithAdressOIB_1">
      <item>FOREVER društvo s ograničenom odgovornošću za trgovinu i usluge, OIB 75634396570, Radovanci 6 G, 34330 Radovanci</item>
    </derivirana_varijabla>
  </DomainObject.Predmet.ProtuStrankaListFormatedWithAdressOIB>
  <DomainObject.Predmet.ProtuStrankaListNazivFormated>
    <izvorni_sadrzaj>
      <item>FOREVER društvo s ograničenom odgovornošću za trgovinu i usluge</item>
    </izvorni_sadrzaj>
    <derivirana_varijabla naziv="DomainObject.Predmet.ProtuStrankaListNazivFormated_1">
      <item>FOREVER društvo s ograničenom odgovornošću za trgovinu i usluge</item>
    </derivirana_varijabla>
  </DomainObject.Predmet.ProtuStrankaListNazivFormated>
  <DomainObject.Predmet.ProtuStrankaListNazivFormatedOIB>
    <izvorni_sadrzaj>
      <item>FOREVER društvo s ograničenom odgovornošću za trgovinu i usluge, OIB 75634396570</item>
    </izvorni_sadrzaj>
    <derivirana_varijabla naziv="DomainObject.Predmet.ProtuStrankaListNazivFormatedOIB_1">
      <item>FOREVER društvo s ograničenom odgovornošću za trgovinu i usluge, OIB 75634396570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FOREVER društvo s ograničenom odgovornošću za trgovinu i usluge</izvorni_sadrzaj>
    <derivirana_varijabla naziv="DomainObject.Predmet.ProtustrankaIDrugi_1">FOREVER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FOREVER društvo s ograničenom odgovornošću za trgovinu i usluge, OIB 75634396570, Radovanci 6 G, 34330 Radovanci</izvorni_sadrzaj>
    <derivirana_varijabla naziv="DomainObject.Predmet.ProtustrankaIDrugiAdressOIB_1">FOREVER društvo s ograničenom odgovornošću za trgovinu i usluge, OIB 75634396570, Radovanci 6 G, 34330 Radovanci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FOREVER društvo s ograničenom odgovornošću za trgovinu i usluge</item>
    </izvorni_sadrzaj>
    <derivirana_varijabla naziv="DomainObject.Predmet.SudioniciListNaziv_1">
      <item>Financijska agencija</item>
      <item>FOREVER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FOREVER društvo s ograničenom odgovornošću za trgovinu i usluge, OIB 75634396570, Radovanci 6 G,34330 Radovanci</item>
    </izvorni_sadrzaj>
    <derivirana_varijabla naziv="DomainObject.Predmet.SudioniciListAdressOIB_1">
      <item>Financijska agencija, OIB 85821130368, Ulica grada Vukovara 70,10000 Zagreb</item>
      <item>FOREVER društvo s ograničenom odgovornošću za trgovinu i usluge, OIB 75634396570, Radovanci 6 G,34330 Radovanci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75634396570</item>
    </izvorni_sadrzaj>
    <derivirana_varijabla naziv="DomainObject.Predmet.SudioniciListNazivOIB_1">
      <item>, OIB 85821130368</item>
      <item>, OIB 75634396570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C8CB0-28DD-428B-826F-24E579170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637</properties:Words>
  <properties:Characters>3449</properties:Characters>
  <properties:Lines>76</properties:Lines>
  <properties:Paragraphs>35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2018-05-25T09:22:00Z</dcterms:created>
  <dc:creator>wsadmin</dc:creator>
  <cp:lastModifiedBy>wsadmin</cp:lastModifiedBy>
  <cp:lastPrinted>2018-10-03T07:09:00Z</cp:lastPrinted>
  <dcterms:modified xmlns:xsi="http://www.w3.org/2001/XMLSchema-instance" xsi:type="dcterms:W3CDTF">2018-10-03T07:12:00Z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