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e916c" w14:paraId="dbe916c" w:rsidRDefault="0096098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1914525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960984" w:rsidP="00960984" w:rsidR="00AE649C">
      <w:pPr>
        <w:pStyle w:val="NormaleSPIS"/>
        <w:spacing w:after="0"/>
      </w:pPr>
      <w:r>
        <w:t xml:space="preserve">         Republika Hrvatska</w:t>
      </w:r>
    </w:p>
    <w:p w:rsidRDefault="00960984" w:rsidP="00960984" w:rsidR="00960984">
      <w:pPr>
        <w:pStyle w:val="NormaleSPIS"/>
        <w:spacing w:after="0"/>
      </w:pPr>
      <w:r>
        <w:t xml:space="preserve">       Trgovački sud u Bjelovaru</w:t>
      </w:r>
    </w:p>
    <w:p w:rsidRDefault="00960984" w:rsidP="004F27AE" w:rsidR="00960984" w:rsidRPr="00B76F3C">
      <w:pPr>
        <w:pStyle w:val="NormaleSPIS"/>
      </w:pPr>
      <w:r>
        <w:t>Bjelovar, Šetalište dr.I.Lebovića 42.</w:t>
      </w:r>
    </w:p>
    <w:p w:rsidRDefault="00960984" w:rsidP="00960984" w:rsidR="00960984">
      <w:pPr>
        <w:jc w:val="right"/>
      </w:pPr>
      <w:r>
        <w:t>Poslovni broj:7 St-405/2017-68</w:t>
      </w:r>
    </w:p>
    <w:p w:rsidRDefault="00960984" w:rsidP="00960984" w:rsidR="00960984">
      <w:pPr>
        <w:jc w:val="right"/>
      </w:pPr>
    </w:p>
    <w:p w:rsidRDefault="00960984" w:rsidP="00960984" w:rsidR="00960984">
      <w:pPr>
        <w:jc w:val="center"/>
      </w:pPr>
      <w:r>
        <w:t>R E P U B L I K A  H R V A T S K A</w:t>
      </w:r>
    </w:p>
    <w:p w:rsidRDefault="00960984" w:rsidP="00960984" w:rsidR="00960984">
      <w:pPr>
        <w:jc w:val="center"/>
      </w:pPr>
      <w:r>
        <w:t>R J E Š E N J E</w:t>
      </w:r>
    </w:p>
    <w:p w:rsidRDefault="00960984" w:rsidP="00960984" w:rsidR="00960984">
      <w:pPr>
        <w:jc w:val="center"/>
      </w:pPr>
    </w:p>
    <w:p w:rsidRDefault="00960984" w:rsidP="00960984" w:rsidR="00960984">
      <w:pPr>
        <w:jc w:val="both"/>
      </w:pPr>
      <w:r>
        <w:t xml:space="preserve">Trgovački sud u Bjelovaru, po sucu Tomislavu </w:t>
      </w:r>
      <w:proofErr w:type="spellStart"/>
      <w:r>
        <w:t>Mrazoviću</w:t>
      </w:r>
      <w:proofErr w:type="spellEnd"/>
      <w:r>
        <w:t xml:space="preserve">, u stečajnom postupku nad trgovačkim  društvom ELEKTROMETAL d.d. za izvođenje instalatersko montažerskih radova, proizvodnju vatrootpornih elemenata, distribuciju plina te inženjering izgradnju investicijskih objekata u stečaju iz Bjelovara, Ferde Rusana 21, OIB 45669853088, 31. siječnja 2018. </w:t>
      </w:r>
    </w:p>
    <w:p w:rsidRDefault="00960984" w:rsidP="00960984" w:rsidR="00960984">
      <w:pPr>
        <w:jc w:val="center"/>
      </w:pPr>
      <w:r>
        <w:t>r i j e š i o   j e</w:t>
      </w:r>
    </w:p>
    <w:p w:rsidRDefault="00960984" w:rsidP="00960984" w:rsidR="00960984">
      <w:pPr>
        <w:jc w:val="center"/>
      </w:pPr>
    </w:p>
    <w:p w:rsidRDefault="00960984" w:rsidP="00960984" w:rsidR="00960984">
      <w:pPr>
        <w:ind w:left="720"/>
        <w:jc w:val="both"/>
      </w:pPr>
      <w:r>
        <w:t xml:space="preserve">Stečajnom upravitelju Franji </w:t>
      </w:r>
      <w:proofErr w:type="spellStart"/>
      <w:r>
        <w:t>Otročaku</w:t>
      </w:r>
      <w:proofErr w:type="spellEnd"/>
      <w:r>
        <w:t xml:space="preserve"> iz Lukača 24, u stečajnom postupku nad dužnikom ELEKTROMETAL d.d. za izvođenje instalatersko montažerskih radova, proizvodnju vatrootpornih elemenata, distribuciju plina te inženjering izgradnju investicijskih objekata u stečaju iz Bjelovara, Ferde Rusana 21, OIB 45669853088, odobrava se isplata stvarnih troškova u iznosu od 15.160,00 kuna, sa dužnikovog računa nakon pravomoćnosti ovog rješenja.</w:t>
      </w:r>
    </w:p>
    <w:p w:rsidRDefault="00960984" w:rsidP="00960984" w:rsidR="00960984">
      <w:pPr>
        <w:ind w:left="720"/>
        <w:jc w:val="center"/>
      </w:pPr>
    </w:p>
    <w:p w:rsidRDefault="00960984" w:rsidP="00960984" w:rsidR="00960984">
      <w:pPr>
        <w:ind w:left="720"/>
        <w:jc w:val="center"/>
      </w:pPr>
      <w:r w:rsidRPr="00960984">
        <w:t>Obrazloženje</w:t>
      </w:r>
    </w:p>
    <w:p w:rsidRDefault="00960984" w:rsidP="00960984" w:rsidR="00960984">
      <w:pPr>
        <w:jc w:val="both"/>
      </w:pPr>
      <w:r>
        <w:tab/>
        <w:t xml:space="preserve">Stečajni upravitelj podnio je sudu dana 03. siječnja 2018. godine zahtjev za odobrenje isplate stvarnih troškova stečajnog upravitelja, a koji stvarni troškovi su nastali u vremenskom razdoblju od dana 19. rujna 2107. godine kada je otvoren stečajni postupak nad stečajnim dužnikom ELEKTROMETAL d.d. u stečaju iz Bjelovara, pa sve do dana 27. prosinca 2017. godine. </w:t>
      </w:r>
    </w:p>
    <w:p w:rsidRDefault="00960984" w:rsidP="00960984" w:rsidR="00960984">
      <w:pPr>
        <w:ind w:firstLine="720"/>
        <w:jc w:val="both"/>
      </w:pPr>
      <w:r>
        <w:t xml:space="preserve">Uz zahtjev za naknadu stvarnih troškova nastalih u vremenskom razdoblju od dana 19. rujna 2107. godine, kada je otvoren stečajni postupak nad stečajnim dužnikom ELEKTROMETAL d.d. u stečaju iz Bjelovara, pa sve do dana 27. prosinca 2017. godine, stečajni upravitelj je dostavio četrdeset putnih naloga, iz kojih putnih naloga je razvidna svrha putovanja, opis nastalih troškova zbog navedene svrhe putovanja u odredišna mjesta putovanja i nazad, te način obračuna tih troškova, za svaki pojedinačni putni nalog u tom </w:t>
      </w:r>
    </w:p>
    <w:p w:rsidRDefault="00960984" w:rsidP="00960984" w:rsidR="00960984">
      <w:pPr>
        <w:ind w:firstLine="720"/>
        <w:jc w:val="center"/>
      </w:pPr>
      <w:r>
        <w:lastRenderedPageBreak/>
        <w:t>2</w:t>
      </w:r>
    </w:p>
    <w:p w:rsidRDefault="00960984" w:rsidP="00960984" w:rsidR="00960984">
      <w:pPr>
        <w:ind w:firstLine="720"/>
        <w:jc w:val="right"/>
      </w:pPr>
      <w:r>
        <w:t>Poslovni broj:7 St-405/2017-68</w:t>
      </w:r>
    </w:p>
    <w:p w:rsidRDefault="00960984" w:rsidP="00960984" w:rsidR="00960984">
      <w:pPr>
        <w:jc w:val="both"/>
      </w:pPr>
      <w:bookmarkStart w:name="_GoBack" w:id="0"/>
      <w:bookmarkEnd w:id="0"/>
      <w:r>
        <w:t>vremenskom intervalu, a što daje ukupni stvarni trošak u iznosu od 15.160,00 kuna, zbog čega je temeljem čl.94.st.1. i st.3. Stečajnog zakona odlučeno kao u izreci ovog rješenja.</w:t>
      </w:r>
    </w:p>
    <w:p w:rsidRDefault="00960984" w:rsidP="00960984" w:rsidR="00960984">
      <w:pPr>
        <w:ind w:firstLine="720"/>
        <w:jc w:val="center"/>
      </w:pPr>
      <w:r>
        <w:t xml:space="preserve">Bjelovar 31. siječnja 2018. </w:t>
      </w:r>
    </w:p>
    <w:p w:rsidRDefault="00960984" w:rsidP="00960984" w:rsidR="00960984">
      <w:pPr>
        <w:spacing w:after="0"/>
        <w:ind w:firstLine="720"/>
        <w:jc w:val="both"/>
      </w:pPr>
      <w:r>
        <w:tab/>
      </w:r>
      <w:r>
        <w:tab/>
      </w:r>
      <w:r>
        <w:tab/>
      </w:r>
      <w:r>
        <w:tab/>
      </w:r>
      <w:r>
        <w:tab/>
      </w:r>
      <w:r>
        <w:tab/>
      </w:r>
      <w:r>
        <w:tab/>
        <w:t xml:space="preserve">      </w:t>
      </w:r>
      <w:r>
        <w:t xml:space="preserve">  </w:t>
      </w:r>
      <w:r>
        <w:t xml:space="preserve">        Sudac</w:t>
      </w:r>
    </w:p>
    <w:p w:rsidRDefault="00960984" w:rsidP="00960984" w:rsidR="00960984">
      <w:pPr>
        <w:ind w:firstLine="720"/>
        <w:jc w:val="both"/>
      </w:pPr>
      <w:r>
        <w:tab/>
      </w:r>
      <w:r>
        <w:tab/>
      </w:r>
      <w:r>
        <w:tab/>
      </w:r>
      <w:r>
        <w:tab/>
      </w:r>
      <w:r>
        <w:tab/>
      </w:r>
      <w:r>
        <w:tab/>
      </w:r>
      <w:r>
        <w:tab/>
        <w:t xml:space="preserve">    Tomislav Mrazović,v.r.</w:t>
      </w:r>
    </w:p>
    <w:p w:rsidRDefault="00960984" w:rsidP="00960984" w:rsidR="00960984">
      <w:pPr>
        <w:spacing w:after="0"/>
        <w:ind w:firstLine="720"/>
        <w:jc w:val="both"/>
      </w:pPr>
      <w:r>
        <w:t xml:space="preserve">                                                                           Za točnost </w:t>
      </w:r>
      <w:proofErr w:type="spellStart"/>
      <w:r>
        <w:t>otpravka</w:t>
      </w:r>
      <w:proofErr w:type="spellEnd"/>
      <w:r>
        <w:t>-ovlašteni službenik</w:t>
      </w:r>
    </w:p>
    <w:p w:rsidRDefault="00960984" w:rsidP="00960984" w:rsidR="00960984">
      <w:pPr>
        <w:ind w:firstLine="720"/>
        <w:jc w:val="both"/>
      </w:pPr>
      <w:r>
        <w:t xml:space="preserve">                                                                                            Jasmina </w:t>
      </w:r>
      <w:proofErr w:type="spellStart"/>
      <w:r>
        <w:t>Tubić</w:t>
      </w:r>
      <w:proofErr w:type="spellEnd"/>
    </w:p>
    <w:p w:rsidRDefault="00960984" w:rsidP="00960984" w:rsidR="00960984">
      <w:pPr>
        <w:jc w:val="both"/>
      </w:pPr>
      <w:r>
        <w:t>PRAVNA POUKA: Protiv ovog rješenja dopuštena je žalba u roku od 8 dana, od objave ovog rješenja na e-oglasnoj ploči Trgovačkog suda u Bjelovaru. Dostava se smatra obavljenom istekom 8 dana od dana objave ovog rješenja na mrežnoj stranici e-oglasna ploča Trgovačkog suda u Bjelovaru. Žalba se podnosi Visokom Trgovačkom sudu Republike Hrvatske, a putem ovog suda u 3 primjerka.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0984"/>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71081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St-405/2017-68</izvorni_sadrzaj>
    <derivirana_varijabla naziv="DomainObject.Oznaka_1">St-405/2017-68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St-405/2017-68</izvorni_sadrzaj>
    <derivirana_varijabla naziv="DomainObject.PoslovniBrojDokumenta_1">St-405/2017-68</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DF547B-1FD9-4C69-8702-BDDACC843C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2179</properties:Characters>
  <properties:Lines>49</properties:Lines>
  <properties:Paragraphs>21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2018-01-31T13:23:00Z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