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b559" w14:paraId="cfab559" w:rsidRDefault="008C30D4" w:rsidP="005D7BF8" w:rsidR="008C30D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30D4" w:rsidP="005D7BF8" w:rsidR="008C30D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C30D4" w:rsidP="005D7BF8" w:rsidR="008C30D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C30D4" w:rsidP="005D7BF8" w:rsidR="008C30D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C30D4" w:rsidR="008C30D4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1C519D">
        <w:t>10. travnja</w:t>
      </w:r>
      <w:r w:rsidR="00715FC7">
        <w:t xml:space="preserve">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1C519D">
        <w:t>siječnja</w:t>
      </w:r>
      <w:r>
        <w:t xml:space="preserve"> do </w:t>
      </w:r>
      <w:r w:rsidR="003F50A7">
        <w:t>3</w:t>
      </w:r>
      <w:r w:rsidR="00715FC7">
        <w:t>1</w:t>
      </w:r>
      <w:r w:rsidR="003F50A7">
        <w:t xml:space="preserve">. </w:t>
      </w:r>
      <w:r w:rsidR="001C519D">
        <w:t xml:space="preserve">ožujka </w:t>
      </w:r>
      <w:r>
        <w:t>201</w:t>
      </w:r>
      <w:r w:rsidR="001C519D">
        <w:t>7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>u ukupnom iznosu od</w:t>
      </w:r>
      <w:r w:rsidR="00BD0AC3">
        <w:t xml:space="preserve"> </w:t>
      </w:r>
      <w:r w:rsidR="00D83168">
        <w:t>1.</w:t>
      </w:r>
      <w:r w:rsidR="001C519D">
        <w:t>506,10</w:t>
      </w:r>
      <w:r w:rsidR="00BD0AC3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931AD4" w:rsidR="00BD0AC3" w:rsidRPr="00931AD4">
      <w:pPr>
        <w:jc w:val="both"/>
        <w:rPr>
          <w:b/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1C519D">
        <w:rPr>
          <w:bCs/>
        </w:rPr>
        <w:t>04. travnja 2017</w:t>
      </w:r>
      <w:r w:rsidR="003B2503">
        <w:rPr>
          <w:bCs/>
        </w:rPr>
        <w:t>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1C519D" w:rsidRPr="001C519D">
        <w:t>01. siječnja do 31. ožujka 2017. godine u ukupnom iznosu od 1.506,10 kn.</w:t>
      </w:r>
      <w:r w:rsidR="00D83168">
        <w:t xml:space="preserve"> 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1C519D">
        <w:t>302,10</w:t>
      </w:r>
      <w:r w:rsidR="00CD4845">
        <w:t xml:space="preserve"> kn, </w:t>
      </w:r>
      <w:r w:rsidR="00931AD4">
        <w:t xml:space="preserve">putni trošak </w:t>
      </w:r>
      <w:r>
        <w:t xml:space="preserve">loko vožnje na relaciji Rijeka – Kukuljanovo – Rijeka u ukupnom iznosu od </w:t>
      </w:r>
      <w:r w:rsidR="001C519D">
        <w:t>900</w:t>
      </w:r>
      <w:r w:rsidR="007626A4">
        <w:t>,00</w:t>
      </w:r>
      <w:r>
        <w:t xml:space="preserve"> kn (</w:t>
      </w:r>
      <w:r w:rsidR="00D83168">
        <w:t>1</w:t>
      </w:r>
      <w:r w:rsidR="001C519D">
        <w:t>5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150,00 kn, naknada materijalnih troškova u iznosu </w:t>
      </w:r>
      <w:r w:rsidR="00D83168">
        <w:t>90</w:t>
      </w:r>
      <w:r w:rsidR="00CD4845">
        <w:t>,00 kn (papir, pisma, toner)</w:t>
      </w:r>
      <w:r w:rsidR="001C519D">
        <w:t xml:space="preserve"> i trošak fotokopiranja u iznosu 64,00 kn</w:t>
      </w:r>
      <w:r w:rsidR="00CD4845">
        <w:t xml:space="preserve">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D83168" w:rsidRPr="00D83168">
        <w:rPr>
          <w:bCs/>
        </w:rPr>
        <w:t xml:space="preserve">01. </w:t>
      </w:r>
      <w:r w:rsidR="001C519D">
        <w:rPr>
          <w:bCs/>
        </w:rPr>
        <w:t>siječnja</w:t>
      </w:r>
      <w:r w:rsidR="00D83168" w:rsidRPr="00D83168">
        <w:rPr>
          <w:bCs/>
        </w:rPr>
        <w:t xml:space="preserve"> do 31. </w:t>
      </w:r>
      <w:r w:rsidR="001C519D">
        <w:rPr>
          <w:bCs/>
        </w:rPr>
        <w:t>ožujka</w:t>
      </w:r>
      <w:r w:rsidR="00D83168" w:rsidRPr="00D83168">
        <w:rPr>
          <w:bCs/>
        </w:rPr>
        <w:t xml:space="preserve"> 201</w:t>
      </w:r>
      <w:r w:rsidR="001C519D">
        <w:rPr>
          <w:bCs/>
        </w:rPr>
        <w:t>7</w:t>
      </w:r>
      <w:r w:rsidR="00D83168" w:rsidRPr="00D83168">
        <w:rPr>
          <w:bCs/>
        </w:rPr>
        <w:t xml:space="preserve">. </w:t>
      </w:r>
      <w:r w:rsidRPr="008453D2">
        <w:rPr>
          <w:bCs/>
        </w:rPr>
        <w:t>g</w:t>
      </w:r>
      <w:r w:rsidR="00AB4A51">
        <w:rPr>
          <w:bCs/>
        </w:rPr>
        <w:t>odine</w:t>
      </w:r>
      <w:r w:rsidRPr="008453D2">
        <w:rPr>
          <w:bCs/>
        </w:rPr>
        <w:t xml:space="preserve"> 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1C519D">
        <w:t>10. travnja</w:t>
      </w:r>
      <w:r w:rsidR="00715FC7">
        <w:t xml:space="preserve">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1C519D">
        <w:rPr>
          <w:sz w:val="20"/>
          <w:szCs w:val="20"/>
        </w:rPr>
        <w:t>10.4.</w:t>
      </w:r>
      <w:r w:rsidR="00715FC7">
        <w:rPr>
          <w:sz w:val="20"/>
          <w:szCs w:val="20"/>
        </w:rPr>
        <w:t xml:space="preserve">2017. 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0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1C519D">
      <w:t>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C30D4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C30D4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C30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30D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C30D4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C30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30D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2333</properties:Characters>
  <properties:Lines>62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2017-04-10T12:48:00Z</dcterms:created>
  <dc:creator>dcmelik</dc:creator>
  <cp:lastModifiedBy>Jasna Radulović</cp:lastModifiedBy>
  <cp:lastPrinted>2017-04-10T12:49:00Z</cp:lastPrinted>
  <dcterms:modified xmlns:xsi="http://www.w3.org/2001/XMLSchema-instance" xsi:type="dcterms:W3CDTF">2017-04-10T12:50:00Z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