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a30f1b3" w14:paraId="a30f1b3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FE033A">
        <w:t>40/2018-18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817957" w:rsidRPr="00DB4638">
        <w:t xml:space="preserve">u stečajnom postupku nad stečajnim dužnikom </w:t>
      </w:r>
      <w:r w:rsidR="00FE033A">
        <w:t xml:space="preserve">NIK MONTAŽA d.o.o., Put </w:t>
      </w:r>
      <w:proofErr w:type="spellStart"/>
      <w:r w:rsidR="00FE033A">
        <w:t>Duilova</w:t>
      </w:r>
      <w:proofErr w:type="spellEnd"/>
      <w:r w:rsidR="00FE033A">
        <w:t xml:space="preserve"> 8B, Split, OIB: 57630916936</w:t>
      </w:r>
      <w:r w:rsidR="0015753C">
        <w:t xml:space="preserve">, </w:t>
      </w:r>
      <w:r w:rsidR="00FE033A">
        <w:t>27. studenog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</w:t>
      </w:r>
      <w:r w:rsidR="00FE033A">
        <w:t>odsutnosti stečajne sutkinje</w:t>
      </w:r>
      <w:r>
        <w:t xml:space="preserve"> </w:t>
      </w:r>
      <w:r w:rsidR="00FE033A">
        <w:t>ročište</w:t>
      </w:r>
      <w:r w:rsidR="00817957">
        <w:t xml:space="preserve"> određen</w:t>
      </w:r>
      <w:r w:rsidR="00FE033A">
        <w:t>o</w:t>
      </w:r>
      <w:r w:rsidR="00817957">
        <w:t xml:space="preserve"> za dan </w:t>
      </w:r>
      <w:r w:rsidR="00FE033A">
        <w:t>28. studenog</w:t>
      </w:r>
      <w:r w:rsidR="00817957">
        <w:t xml:space="preserve"> 2018. s početkom u 09:</w:t>
      </w:r>
      <w:r w:rsidR="00FE033A">
        <w:t>00 sati se odgađa</w:t>
      </w:r>
      <w:r w:rsidR="00817957">
        <w:t>, a slijedeć</w:t>
      </w:r>
      <w:r w:rsidR="00FE033A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FE033A">
        <w:t>,</w:t>
      </w:r>
      <w:r w:rsidR="002C5D34">
        <w:t xml:space="preserve"> </w:t>
      </w:r>
      <w:r w:rsidR="00FE033A">
        <w:t>27. studenog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A90861">
        <w:rPr>
          <w:bCs/>
        </w:rPr>
        <w:t>,v.r.</w:t>
      </w:r>
    </w:p>
    <w:p w:rsidRDefault="00A90861" w:rsidP="0071700F" w:rsidR="00A908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90861" w:rsidP="0071700F" w:rsidR="00A9086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0861" w:rsidP="00E74386" w:rsidR="00A90861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90861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MONTAŽA za proizvodnju  i građenje, društvo s ograničenom odgovornošću</izvorni_sadrzaj>
    <derivirana_varijabla naziv="DomainObject.Predmet.ProtustrankaFormated_1">  NIK MONTAŽA za proizvodnju  i građenje, društvo s ograničenom odgovornošću</derivirana_varijabla>
  </DomainObject.Predmet.ProtustrankaFormated>
  <DomainObject.Predmet.ProtustrankaFormatedOIB>
    <izvorni_sadrzaj>  NIK MONTAŽA za proizvodnju  i građenje, društvo s ograničenom odgovornošću, OIB 57630916936</izvorni_sadrzaj>
    <derivirana_varijabla naziv="DomainObject.Predmet.ProtustrankaFormatedOIB_1">  NIK MONTAŽA za proizvodnju  i građenje, društvo s ograničenom odgovornošću, OIB 57630916936</derivirana_varijabla>
  </DomainObject.Predmet.ProtustrankaFormatedOIB>
  <DomainObject.Predmet.ProtustrankaFormatedWithAdress>
    <izvorni_sadrzaj> NIK MONTAŽA za proizvodnju  i građenje, društvo s ograničenom odgovornošću, Put Duilova 8/B, 21000 Split</izvorni_sadrzaj>
    <derivirana_varijabla naziv="DomainObject.Predmet.ProtustrankaFormatedWithAdress_1"> NIK MONTAŽA za proizvodnju  i građenje, društvo s ograničenom odgovornošću, Put Duilova 8/B, 21000 Split</derivirana_varijabla>
  </DomainObject.Predmet.ProtustrankaFormatedWithAdress>
  <DomainObject.Predmet.ProtustrankaFormatedWithAdressOIB>
    <izvorni_sadrzaj> NIK MONTAŽA za proizvodnju  i građenje, društvo s ograničenom odgovornošću, OIB 57630916936, Put Duilova 8/B, 21000 Split</izvorni_sadrzaj>
    <derivirana_varijabla naziv="DomainObject.Predmet.ProtustrankaFormatedWithAdressOIB_1"> NIK MONTAŽA za proizvodnju  i građenje, društvo s ograničenom odgovornošću, OIB 57630916936, Put Duilova 8/B, 21000 Split</derivirana_varijabla>
  </DomainObject.Predmet.ProtustrankaFormatedWithAdressOIB>
  <DomainObject.Predmet.ProtustrankaWithAdress>
    <izvorni_sadrzaj>NIK MONTAŽA za proizvodnju  i građenje, društvo s ograničenom odgovornošću Put Duilova 8/B, 21000 Split</izvorni_sadrzaj>
    <derivirana_varijabla naziv="DomainObject.Predmet.ProtustrankaWithAdress_1">NIK MONTAŽA za proizvodnju  i građenje, društvo s ograničenom odgovornošću Put Duilova 8/B, 21000 Split</derivirana_varijabla>
  </DomainObject.Predmet.ProtustrankaWithAdress>
  <DomainObject.Predmet.ProtustrankaWithAdressOIB>
    <izvorni_sadrzaj>NIK MONTAŽA za proizvodnju  i građenje, društvo s ograničenom odgovornošću, OIB 57630916936, Put Duilova 8/B, 21000 Split</izvorni_sadrzaj>
    <derivirana_varijabla naziv="DomainObject.Predmet.ProtustrankaWithAdressOIB_1">NIK MONTAŽA za proizvodnju  i građenje, društvo s ograničenom odgovornošću, OIB 57630916936, Put Duilova 8/B, 21000 Split</derivirana_varijabla>
  </DomainObject.Predmet.ProtustrankaWithAdressOIB>
  <DomainObject.Predmet.ProtustrankaNazivFormated>
    <izvorni_sadrzaj>NIK MONTAŽA za proizvodnju  i građenje, društvo s ograničenom odgovornošću</izvorni_sadrzaj>
    <derivirana_varijabla naziv="DomainObject.Predmet.ProtustrankaNazivFormated_1">NIK MONTAŽA za proizvodnju  i građenje, društvo s ograničenom odgovornošću</derivirana_varijabla>
  </DomainObject.Predmet.ProtustrankaNazivFormated>
  <DomainObject.Predmet.ProtustrankaNazivFormatedOIB>
    <izvorni_sadrzaj>NIK MONTAŽA za proizvodnju  i građenje, društvo s ograničenom odgovornošću, OIB 57630916936</izvorni_sadrzaj>
    <derivirana_varijabla naziv="DomainObject.Predmet.ProtustrankaNazivFormatedOIB_1">NIK MONTAŽA za proizvodnju  i građenje, društvo s ograničenom odgovornošću, OIB 57630916936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NIK MONTAŽA za proizvodnju  i građenje, društvo s ograničenom odgovornošću</item>
    </izvorni_sadrzaj>
    <derivirana_varijabla naziv="DomainObject.Predmet.ProtuStrankaListFormated_1">
      <item>NIK MONTAŽA za proizvodnju  i građenje, društvo s ograničenom odgovornošću</item>
    </derivirana_varijabla>
  </DomainObject.Predmet.ProtuStrankaListFormated>
  <DomainObject.Predmet.ProtuStrankaListFormatedOIB>
    <izvorni_sadrzaj>
      <item>NIK MONTAŽA za proizvodnju  i građenje, društvo s ograničenom odgovornošću, OIB 57630916936</item>
    </izvorni_sadrzaj>
    <derivirana_varijabla naziv="DomainObject.Predmet.ProtuStrankaListFormatedOIB_1">
      <item>NIK MONTAŽA za proizvodnju  i građenje, društvo s ograničenom odgovornošću, OIB 57630916936</item>
    </derivirana_varijabla>
  </DomainObject.Predmet.ProtuStrankaListFormatedOIB>
  <DomainObject.Predmet.ProtuStrankaListFormatedWithAdress>
    <izvorni_sadrzaj>
      <item>NIK MONTAŽA za proizvodnju  i građenje, društvo s ograničenom odgovornošću, Put Duilova 8/B, 21000 Split</item>
    </izvorni_sadrzaj>
    <derivirana_varijabla naziv="DomainObject.Predmet.ProtuStrankaListFormatedWithAdress_1">
      <item>NIK MONTAŽA za proizvodnju  i građenje, društvo s ograničenom odgovornošću, Put Duilova 8/B, 21000 Split</item>
    </derivirana_varijabla>
  </DomainObject.Predmet.ProtuStrankaListFormatedWithAdress>
  <DomainObject.Predmet.ProtuStrankaListFormatedWithAdressOIB>
    <izvorni_sadrzaj>
      <item>NIK MONTAŽA za proizvodnju  i građenje, društvo s ograničenom odgovornošću, OIB 57630916936, Put Duilova 8/B, 21000 Split</item>
    </izvorni_sadrzaj>
    <derivirana_varijabla naziv="DomainObject.Predmet.ProtuStrankaListFormatedWithAdressOIB_1">
      <item>NIK MONTAŽA za proizvodnju  i građenje, društvo s ograničenom odgovornošću, OIB 57630916936, Put Duilova 8/B, 21000 Split</item>
    </derivirana_varijabla>
  </DomainObject.Predmet.ProtuStrankaListFormatedWithAdressOIB>
  <DomainObject.Predmet.ProtuStrankaListNazivFormated>
    <izvorni_sadrzaj>
      <item>NIK MONTAŽA za proizvodnju  i građenje, društvo s ograničenom odgovornošću</item>
    </izvorni_sadrzaj>
    <derivirana_varijabla naziv="DomainObject.Predmet.ProtuStrankaListNazivFormated_1">
      <item>NIK MONTAŽA za proizvodnju  i građenje, društvo s ograničenom odgovornošću</item>
    </derivirana_varijabla>
  </DomainObject.Predmet.ProtuStrankaListNazivFormated>
  <DomainObject.Predmet.ProtuStrankaListNazivFormatedOIB>
    <izvorni_sadrzaj>
      <item>NIK MONTAŽA za proizvodnju  i građenje, društvo s ograničenom odgovornošću, OIB 57630916936</item>
    </izvorni_sadrzaj>
    <derivirana_varijabla naziv="DomainObject.Predmet.ProtuStrankaListNazivFormatedOIB_1">
      <item>NIK MONTAŽA za proizvodnju  i građenje, društvo s ograničenom odgovornošću, OIB 57630916936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Kristina Vujević</item>
      <item>Ljubica Vuković</item>
    </izvorni_sadrzaj>
    <derivirana_varijabla naziv="DomainObject.Predmet.OstaliListFormated_1">
      <item>Županijsko državno odvjetništvo u Splitu punomoćnik sudionika u postupku Ministarstvo financija RH</item>
      <item>Kristina Vujević</item>
      <item>Ljubica Vuković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Kristina Vujević, OIB 11168257382</item>
      <item>Ljubica Vuković</item>
    </izvorni_sadrzaj>
    <derivirana_varijabla naziv="DomainObject.Predmet.OstaliListFormatedOIB_1">
      <item>Županijsko državno odvjetništvo u Splitu punomoćnik sudionika u postupku Ministarstvo financija RH</item>
      <item>Kristina Vujević, OIB 11168257382</item>
      <item>Ljubica Vuković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Kristina Vujević, Put Duilova 8 B, 21000 Split</item>
      <item>Ljubica Vuković, Mažuranićevo šetalište 14,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Kristina Vujević, Put Duilova 8 B, 21000 Split</item>
      <item>Ljubica Vuković, Mažuranićevo šetalište 14,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Kristina Vujević, OIB 11168257382, Put Duilova 8 B, 21000 Split</item>
      <item>Ljubica Vuković, Mažuranićevo šetalište 14,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Kristina Vujević, OIB 11168257382, Put Duilova 8 B, 21000 Split</item>
      <item>Ljubica Vuković, Mažuranićevo šetalište 14, 21000 Split</item>
    </derivirana_varijabla>
  </DomainObject.Predmet.OstaliListFormatedWithAdressOIB>
  <DomainObject.Predmet.OstaliListNazivFormated>
    <izvorni_sadrzaj>
      <item>Županijsko državno odvjetništvo u Splitu</item>
      <item>Kristina Vujević</item>
      <item>Ljubica Vuković</item>
    </izvorni_sadrzaj>
    <derivirana_varijabla naziv="DomainObject.Predmet.OstaliListNazivFormated_1">
      <item>Županijsko državno odvjetništvo u Splitu</item>
      <item>Kristina Vujević</item>
      <item>Ljubica Vuković</item>
    </derivirana_varijabla>
  </DomainObject.Predmet.OstaliListNazivFormated>
  <DomainObject.Predmet.OstaliListNazivFormatedOIB>
    <izvorni_sadrzaj>
      <item>Županijsko državno odvjetništvo u Splitu</item>
      <item>Kristina Vujević, OIB 11168257382</item>
      <item>Ljubica Vuković</item>
    </izvorni_sadrzaj>
    <derivirana_varijabla naziv="DomainObject.Predmet.OstaliListNazivFormatedOIB_1">
      <item>Županijsko državno odvjetništvo u Splitu</item>
      <item>Kristina Vujević, OIB 11168257382</item>
      <item>Ljubica Vuković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NIK MONTAŽA za proizvodnju  i građenje, društvo s ograničenom odgovornošću</izvorni_sadrzaj>
    <derivirana_varijabla naziv="DomainObject.Predmet.ProtustrankaIDrugi_1">NIK MONTAŽA za proizvodnju 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NIK MONTAŽA za proizvodnju  i građenje, društvo s ograničenom odgovornošću, OIB 57630916936, Put Duilova 8/B, 21000 Split</izvorni_sadrzaj>
    <derivirana_varijabla naziv="DomainObject.Predmet.ProtustrankaIDrugiAdressOIB_1">NIK MONTAŽA za proizvodnju  i građenje, društvo s ograničenom odgovornošću, OIB 57630916936, Put Duilova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MONTAŽA za proizvodnju  i građenje, društvo s ograničenom odgovornošću</item>
      <item>Ministarstvo financija RH</item>
      <item>Županijsko državno odvjetništvo u Splitu</item>
      <item>Kristina Vujević</item>
      <item>Ljubica Vuković</item>
    </izvorni_sadrzaj>
    <derivirana_varijabla naziv="DomainObject.Predmet.SudioniciListNaziv_1">
      <item>NIK MONTAŽA za proizvodnju  i građenje, društvo s ograničenom odgovornošću</item>
      <item>Ministarstvo financija RH</item>
      <item>Županijsko državno odvjetništvo u Splitu</item>
      <item>Kristina Vujević</item>
      <item>Ljubica Vuković</item>
    </derivirana_varijabla>
  </DomainObject.Predmet.SudioniciListNaziv>
  <DomainObject.Predmet.SudioniciListAdressOIB>
    <izvorni_sadrzaj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  <item>Ljubica Vuković, Mažuranićevo šetalište 14,21000 Split</item>
    </izvorni_sadrzaj>
    <derivirana_varijabla naziv="DomainObject.Predmet.SudioniciListAdressOIB_1"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  <item>Ljubica Vuković, Mažuranićevo šetalište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57630916936</item>
      <item>, OIB 18683136487</item>
      <item>, OIB null</item>
      <item>, OIB 11168257382</item>
      <item>, OIB null</item>
    </izvorni_sadrzaj>
    <derivirana_varijabla naziv="DomainObject.Predmet.SudioniciListNazivOIB_1">
      <item>, OIB 57630916936</item>
      <item>, OIB 18683136487</item>
      <item>, OIB null</item>
      <item>, OIB 11168257382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St-40/2018-13</izvorni_sadrzaj>
    <derivirana_varijabla naziv="DomainObject.PredzadnjaOdlukaIzPredmeta.Oznaka_1">St-40/2018-13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129</properties:Words>
  <properties:Characters>568</properties:Characters>
  <properties:Lines>32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2018-11-27T08:37:00Z</cp:lastPrinted>
  <dcterms:modified xmlns:xsi="http://www.w3.org/2001/XMLSchema-instance" xsi:type="dcterms:W3CDTF">2018-11-27T08:37:00Z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