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0938" w14:paraId="cd7093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664E53">
        <w:rPr>
          <w:bCs/>
        </w:rPr>
        <w:t>164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664E53">
        <w:t>A.B. LUX j.d.o.o. za održavanje i uređenje polovila i objekata, Zadar, Ive Senjanina 12 A, OIB: 73806876984</w:t>
      </w:r>
      <w:r w:rsidR="00C947ED">
        <w:t xml:space="preserve">, povodom zahtjeva Financijske agencije, Regionalnog centra Split, Podružnice Zadar, Ivana Danila 4, OIB: 85821130368 od </w:t>
      </w:r>
      <w:r w:rsidR="00664E53">
        <w:t>15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>
        <w:t>29</w:t>
      </w:r>
      <w:r w:rsidR="00572FB9">
        <w:t>. svibnja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664E53">
        <w:t>A.B. LUX j.d.o.o. za održavanje i uređenje polovila i objekata, Zadar, Ive Senjanina 12 A, OIB: 73806876984</w:t>
      </w:r>
      <w:r>
        <w:t xml:space="preserve">, na temelju neizvršenih osnova za plaćanje iznosi </w:t>
      </w:r>
      <w:r w:rsidR="00664E53">
        <w:t>27.680,96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664E53">
        <w:t>Adela Begić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E69AB">
        <w:t>29</w:t>
      </w:r>
      <w:r w:rsidR="00572FB9">
        <w:t>. svibnja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F3916" w:rsidR="004F391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2A4229">
      <w:rPr>
        <w:bCs/>
      </w:rPr>
      <w:t>Poslovni broj: 6 St-</w:t>
    </w:r>
    <w:r w:rsidR="00664E53">
      <w:rPr>
        <w:bCs/>
      </w:rPr>
      <w:t>164</w:t>
    </w:r>
    <w:r w:rsidR="004F3916">
      <w:rPr>
        <w:bCs/>
      </w:rPr>
      <w:t>/2018-5</w:t>
    </w: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41033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LUX j.d.o.o. za održavanje i uređenje plovila i objekata</izvorni_sadrzaj>
    <derivirana_varijabla naziv="DomainObject.Predmet.ProtustrankaFormated_1">  A.B. LUX j.d.o.o. za održavanje i uređenje plovila i objekata</derivirana_varijabla>
  </DomainObject.Predmet.ProtustrankaFormated>
  <DomainObject.Predmet.ProtustrankaFormatedOIB>
    <izvorni_sadrzaj>  A.B. LUX j.d.o.o. za održavanje i uređenje plovila i objekata, OIB 73806876984</izvorni_sadrzaj>
    <derivirana_varijabla naziv="DomainObject.Predmet.ProtustrankaFormatedOIB_1">  A.B. LUX j.d.o.o. za održavanje i uređenje plovila i objekata, OIB 73806876984</derivirana_varijabla>
  </DomainObject.Predmet.ProtustrankaFormatedOIB>
  <DomainObject.Predmet.ProtustrankaFormatedWithAdress>
    <izvorni_sadrzaj> A.B. LUX j.d.o.o. za održavanje i uređenje plovila i objekata, Ive Senjanina 12/A, 23000 Zadar</izvorni_sadrzaj>
    <derivirana_varijabla naziv="DomainObject.Predmet.ProtustrankaFormatedWithAdress_1"> A.B. LUX j.d.o.o. za održavanje i uređenje plovila i objekata, Ive Senjanina 12/A, 23000 Zadar</derivirana_varijabla>
  </DomainObject.Predmet.ProtustrankaFormatedWithAdress>
  <DomainObject.Predmet.ProtustrankaFormatedWithAdressOIB>
    <izvorni_sadrzaj> A.B. LUX j.d.o.o. za održavanje i uređenje plovila i objekata, OIB 73806876984, Ive Senjanina 12/A, 23000 Zadar</izvorni_sadrzaj>
    <derivirana_varijabla naziv="DomainObject.Predmet.ProtustrankaFormatedWithAdressOIB_1"> A.B. LUX j.d.o.o. za održavanje i uređenje plovila i objekata, OIB 73806876984, Ive Senjanina 12/A, 23000 Zadar</derivirana_varijabla>
  </DomainObject.Predmet.ProtustrankaFormatedWithAdressOIB>
  <DomainObject.Predmet.ProtustrankaWithAdress>
    <izvorni_sadrzaj>A.B. LUX j.d.o.o. za održavanje i uređenje plovila i objekata Ive Senjanina 12/A, 23000 Zadar</izvorni_sadrzaj>
    <derivirana_varijabla naziv="DomainObject.Predmet.ProtustrankaWithAdress_1">A.B. LUX j.d.o.o. za održavanje i uređenje plovila i objekata Ive Senjanina 12/A, 23000 Zadar</derivirana_varijabla>
  </DomainObject.Predmet.ProtustrankaWithAdress>
  <DomainObject.Predmet.ProtustrankaWithAdressOIB>
    <izvorni_sadrzaj>A.B. LUX j.d.o.o. za održavanje i uređenje plovila i objekata, OIB 73806876984, Ive Senjanina 12/A, 23000 Zadar</izvorni_sadrzaj>
    <derivirana_varijabla naziv="DomainObject.Predmet.ProtustrankaWithAdressOIB_1">A.B. LUX j.d.o.o. za održavanje i uređenje plovila i objekata, OIB 73806876984, Ive Senjanina 12/A, 23000 Zadar</derivirana_varijabla>
  </DomainObject.Predmet.ProtustrankaWithAdressOIB>
  <DomainObject.Predmet.ProtustrankaNazivFormated>
    <izvorni_sadrzaj>A.B. LUX j.d.o.o. za održavanje i uređenje plovila i objekata</izvorni_sadrzaj>
    <derivirana_varijabla naziv="DomainObject.Predmet.ProtustrankaNazivFormated_1">A.B. LUX j.d.o.o. za održavanje i uređenje plovila i objekata</derivirana_varijabla>
  </DomainObject.Predmet.ProtustrankaNazivFormated>
  <DomainObject.Predmet.ProtustrankaNazivFormatedOIB>
    <izvorni_sadrzaj>A.B. LUX j.d.o.o. za održavanje i uređenje plovila i objekata, OIB 73806876984</izvorni_sadrzaj>
    <derivirana_varijabla naziv="DomainObject.Predmet.ProtustrankaNazivFormatedOIB_1">A.B. LUX j.d.o.o. za održavanje i uređenje plovila i objekata, OIB 73806876984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A.B. LUX j.d.o.o. za održavanje i uređenje plovila i objekata</item>
    </izvorni_sadrzaj>
    <derivirana_varijabla naziv="DomainObject.Predmet.ProtuStrankaListFormated_1">
      <item>A.B. LUX j.d.o.o. za održavanje i uređenje plovila i objekata</item>
    </derivirana_varijabla>
  </DomainObject.Predmet.ProtuStrankaListFormated>
  <DomainObject.Predmet.ProtuStrankaListFormatedOIB>
    <izvorni_sadrzaj>
      <item>A.B. LUX j.d.o.o. za održavanje i uređenje plovila i objekata, OIB 73806876984</item>
    </izvorni_sadrzaj>
    <derivirana_varijabla naziv="DomainObject.Predmet.ProtuStrankaListFormatedOIB_1">
      <item>A.B. LUX j.d.o.o. za održavanje i uređenje plovila i objekata, OIB 73806876984</item>
    </derivirana_varijabla>
  </DomainObject.Predmet.ProtuStrankaListFormatedOIB>
  <DomainObject.Predmet.ProtuStrankaListFormatedWithAdress>
    <izvorni_sadrzaj>
      <item>A.B. LUX j.d.o.o. za održavanje i uređenje plovila i objekata, Ive Senjanina 12/A, 23000 Zadar</item>
    </izvorni_sadrzaj>
    <derivirana_varijabla naziv="DomainObject.Predmet.ProtuStrankaListFormatedWithAdress_1">
      <item>A.B. LUX j.d.o.o. za održavanje i uređenje plovila i objekata, Ive Senjanina 12/A, 23000 Zadar</item>
    </derivirana_varijabla>
  </DomainObject.Predmet.ProtuStrankaListFormatedWithAdress>
  <DomainObject.Predmet.ProtuStrankaListFormatedWithAdressOIB>
    <izvorni_sadrzaj>
      <item>A.B. LUX j.d.o.o. za održavanje i uređenje plovila i objekata, OIB 73806876984, Ive Senjanina 12/A, 23000 Zadar</item>
    </izvorni_sadrzaj>
    <derivirana_varijabla naziv="DomainObject.Predmet.ProtuStrankaListFormatedWithAdressOIB_1">
      <item>A.B. LUX j.d.o.o. za održavanje i uređenje plovila i objekata, OIB 73806876984, Ive Senjanina 12/A, 23000 Zadar</item>
    </derivirana_varijabla>
  </DomainObject.Predmet.ProtuStrankaListFormatedWithAdressOIB>
  <DomainObject.Predmet.ProtuStrankaListNazivFormated>
    <izvorni_sadrzaj>
      <item>A.B. LUX j.d.o.o. za održavanje i uređenje plovila i objekata</item>
    </izvorni_sadrzaj>
    <derivirana_varijabla naziv="DomainObject.Predmet.ProtuStrankaListNazivFormated_1">
      <item>A.B. LUX j.d.o.o. za održavanje i uređenje plovila i objekata</item>
    </derivirana_varijabla>
  </DomainObject.Predmet.ProtuStrankaListNazivFormated>
  <DomainObject.Predmet.ProtuStrankaListNazivFormatedOIB>
    <izvorni_sadrzaj>
      <item>A.B. LUX j.d.o.o. za održavanje i uređenje plovila i objekata, OIB 73806876984</item>
    </izvorni_sadrzaj>
    <derivirana_varijabla naziv="DomainObject.Predmet.ProtuStrankaListNazivFormatedOIB_1">
      <item>A.B. LUX j.d.o.o. za održavanje i uređenje plovila i objekata, OIB 73806876984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A.B. LUX j.d.o.o. za održavanje i uređenje plovila i objekata</izvorni_sadrzaj>
    <derivirana_varijabla naziv="DomainObject.Predmet.ProtustrankaIDrugi_1">A.B. LUX j.d.o.o. za održavanje i uređenje plovila i objekata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A.B. LUX j.d.o.o. za održavanje i uređenje plovila i objekata, OIB 73806876984, Ive Senjanina 12/A, 23000 Zadar</izvorni_sadrzaj>
    <derivirana_varijabla naziv="DomainObject.Predmet.ProtustrankaIDrugiAdressOIB_1">A.B. LUX j.d.o.o. za održavanje i uređenje plovila i objekata, OIB 73806876984,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A.B. LUX j.d.o.o. za održavanje i uređenje plovila i objekata</item>
    </izvorni_sadrzaj>
    <derivirana_varijabla naziv="DomainObject.Predmet.SudioniciListNaziv_1">
      <item>FINA</item>
      <item>A.B. LUX j.d.o.o. za održavanje i uređenje plovila i objekata</item>
    </derivirana_varijabla>
  </DomainObject.Predmet.SudioniciListNaziv>
  <DomainObject.Predmet.SudioniciListAdressOIB>
    <izvorni_sadrzaj>
      <item>FINA, OIB 85821130368, Ivana Danila 4,23000 Zadar</item>
      <item>A.B. LUX j.d.o.o. za održavanje i uređenje plovila i objekata, OIB 73806876984, Ive Senjanina 12/A,23000 Zadar</item>
    </izvorni_sadrzaj>
    <derivirana_varijabla naziv="DomainObject.Predmet.SudioniciListAdressOIB_1">
      <item>FINA, OIB 85821130368, Ivana Danila 4,23000 Zadar</item>
      <item>A.B. LUX j.d.o.o. za održavanje i uređenje plovila i objekata, OIB 73806876984, Ive Senjanina 12/A,23000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73806876984</item>
    </izvorni_sadrzaj>
    <derivirana_varijabla naziv="DomainObject.Predmet.SudioniciListNazivOIB_1">
      <item>, OIB 85821130368</item>
      <item>, OIB 73806876984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2055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2018-05-29T10:51:00Z</dcterms:created>
  <dc:creator>mklismanic</dc:creator>
  <cp:lastModifiedBy>Anita Ivandić</cp:lastModifiedBy>
  <cp:lastPrinted>2018-05-29T10:51:00Z</cp:lastPrinted>
  <dcterms:modified xmlns:xsi="http://www.w3.org/2001/XMLSchema-instance" xsi:type="dcterms:W3CDTF">2018-05-29T11:41:00Z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