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f092" w14:paraId="5cbf092" w:rsidRDefault="00B1687B" w:rsidP="0073733C" w:rsidR="0070027B" w:rsidRPr="0070027B">
      <w:pPr>
        <w15:collapsed w:val="false"/>
      </w:pPr>
      <w:bookmarkStart w:name="_GoBack" w:id="0"/>
      <w:bookmarkEnd w:id="0"/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</w:t>
      </w:r>
      <w:r w:rsidR="008555C0">
        <w:t xml:space="preserve">   </w:t>
      </w:r>
      <w:r w:rsidR="007C030D">
        <w:t xml:space="preserve">  89</w:t>
      </w:r>
      <w:r w:rsidR="00C70ACC">
        <w:t>. St-</w:t>
      </w:r>
      <w:r w:rsidR="0049649E">
        <w:t>3842</w:t>
      </w:r>
      <w:r w:rsidR="00843BBB">
        <w:t>/1</w:t>
      </w:r>
      <w:r w:rsidR="0073733C">
        <w:t>6</w:t>
      </w:r>
      <w:r w:rsidR="00843BBB">
        <w:t>-</w:t>
      </w:r>
      <w:r w:rsidR="00F0481E">
        <w:t>27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6E23F3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</w:t>
      </w:r>
      <w:r w:rsidRPr="00F0481E">
        <w:rPr>
          <w:lang w:val="pt-BR"/>
        </w:rPr>
        <w:t xml:space="preserve">postupka nad dužnikom </w:t>
      </w:r>
      <w:r w:rsidR="0049649E" w:rsidRPr="00F0481E">
        <w:rPr>
          <w:lang w:val="pt-BR"/>
        </w:rPr>
        <w:t>AUTO JAMBRIŠAK d.o.o., Zagreb, Samoborska 222 a, OIB: 97191032374</w:t>
      </w:r>
      <w:r w:rsidRPr="00F0481E">
        <w:rPr>
          <w:lang w:val="pt-BR"/>
        </w:rPr>
        <w:t xml:space="preserve">, </w:t>
      </w:r>
      <w:r w:rsidR="0049649E" w:rsidRPr="00F0481E">
        <w:rPr>
          <w:lang w:val="pt-BR"/>
        </w:rPr>
        <w:t>12</w:t>
      </w:r>
      <w:r w:rsidR="00395B4F" w:rsidRPr="00F0481E">
        <w:rPr>
          <w:lang w:val="pt-BR"/>
        </w:rPr>
        <w:t xml:space="preserve">. </w:t>
      </w:r>
      <w:r w:rsidR="00F0481E" w:rsidRPr="00F0481E">
        <w:rPr>
          <w:lang w:val="pt-BR"/>
        </w:rPr>
        <w:t>listopada</w:t>
      </w:r>
      <w:r w:rsidR="0084486C" w:rsidRPr="00F0481E">
        <w:rPr>
          <w:lang w:val="pt-BR"/>
        </w:rPr>
        <w:t xml:space="preserve"> 2018</w:t>
      </w:r>
      <w:r w:rsidRPr="00F0481E">
        <w:t>.,</w:t>
      </w:r>
    </w:p>
    <w:p w:rsidRDefault="00491985" w:rsidP="00843BBB" w:rsidR="00491985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F0481E">
      <w:pPr>
        <w:ind w:firstLine="708"/>
        <w:jc w:val="both"/>
      </w:pPr>
      <w:r w:rsidRPr="00A93839">
        <w:t xml:space="preserve">I. Otvara se stečajni postupak nad dužnikom </w:t>
      </w:r>
      <w:r w:rsidR="0049649E" w:rsidRPr="002E188B">
        <w:rPr>
          <w:lang w:val="pt-BR"/>
        </w:rPr>
        <w:t>AUTO JAMBRIŠAK d.o.o., Zagreb, Samoborska 222 a, OIB</w:t>
      </w:r>
      <w:r w:rsidR="0049649E">
        <w:rPr>
          <w:lang w:val="pt-BR"/>
        </w:rPr>
        <w:t>:</w:t>
      </w:r>
      <w:r w:rsidR="0049649E" w:rsidRPr="002E188B">
        <w:rPr>
          <w:lang w:val="pt-BR"/>
        </w:rPr>
        <w:t xml:space="preserve"> 97191032374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F0481E">
        <w:t xml:space="preserve">Zagrebu </w:t>
      </w:r>
      <w:r w:rsidR="00F0481E" w:rsidRPr="00F0481E">
        <w:t>12</w:t>
      </w:r>
      <w:r w:rsidR="00395B4F" w:rsidRPr="00F0481E">
        <w:t xml:space="preserve">. </w:t>
      </w:r>
      <w:r w:rsidR="00F0481E" w:rsidRPr="00F0481E">
        <w:t>listopada</w:t>
      </w:r>
      <w:r w:rsidR="006E23F3" w:rsidRPr="00F0481E">
        <w:t xml:space="preserve"> 201</w:t>
      </w:r>
      <w:r w:rsidR="004E2CDE" w:rsidRPr="00F0481E">
        <w:t>8</w:t>
      </w:r>
      <w:r w:rsidRPr="00F0481E">
        <w:t xml:space="preserve">. u </w:t>
      </w:r>
      <w:r w:rsidR="00E57A7A" w:rsidRPr="00F0481E">
        <w:t>1</w:t>
      </w:r>
      <w:r w:rsidR="00F0481E" w:rsidRPr="00F0481E">
        <w:t>3</w:t>
      </w:r>
      <w:r w:rsidR="00C70ACC" w:rsidRPr="00F0481E">
        <w:t>.</w:t>
      </w:r>
      <w:r w:rsidR="00D048DF" w:rsidRPr="00F0481E">
        <w:t>0</w:t>
      </w:r>
      <w:r w:rsidR="00DC7C75" w:rsidRPr="00F0481E">
        <w:t>0</w:t>
      </w:r>
      <w:r w:rsidRPr="00F0481E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F0481E">
        <w:t>Martina Pancer, OIB: 09308771365, Trnjanska 59 A, Zagreb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49649E" w:rsidRPr="002E188B">
        <w:rPr>
          <w:lang w:val="pt-BR"/>
        </w:rPr>
        <w:t>AUTO JAMBRIŠAK d.o.o., Zagreb, Samoborska 222 a, OIB</w:t>
      </w:r>
      <w:r w:rsidR="0049649E">
        <w:rPr>
          <w:lang w:val="pt-BR"/>
        </w:rPr>
        <w:t>:</w:t>
      </w:r>
      <w:r w:rsidR="0049649E" w:rsidRPr="002E188B">
        <w:rPr>
          <w:lang w:val="pt-BR"/>
        </w:rPr>
        <w:t xml:space="preserve"> 97191032374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49649E" w:rsidRPr="002E188B">
        <w:rPr>
          <w:lang w:val="pt-BR"/>
        </w:rPr>
        <w:t>AUTO JAMBRIŠAK d.o.o., Zagreb, Samoborska 222 a, OIB</w:t>
      </w:r>
      <w:r w:rsidR="0049649E">
        <w:rPr>
          <w:lang w:val="pt-BR"/>
        </w:rPr>
        <w:t>:</w:t>
      </w:r>
      <w:r w:rsidR="0049649E" w:rsidRPr="002E188B">
        <w:rPr>
          <w:lang w:val="pt-BR"/>
        </w:rPr>
        <w:t xml:space="preserve"> 97191032374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49649E" w:rsidP="0049649E" w:rsidR="0049649E" w:rsidRPr="008D0863">
      <w:pPr>
        <w:ind w:firstLine="709"/>
        <w:jc w:val="both"/>
        <w:rPr>
          <w:lang w:val="en-GB"/>
        </w:rPr>
      </w:pPr>
      <w:r w:rsidRPr="008D0863">
        <w:t xml:space="preserve">Financijska agencija, kao predlagatelj, navela je u prijedlogu za otvaranje stečajnog postupka kako dužnik na dan </w:t>
      </w:r>
      <w:r>
        <w:t>18. travnja 2016</w:t>
      </w:r>
      <w:r w:rsidRPr="008D0863">
        <w:t xml:space="preserve">. u Očevidniku redoslijeda osnova za plaćanje ima evidentirane neizvršene osnove za plaćanje u neprekinutom razdoblju od 120 dana, u ukupnom iznosu od </w:t>
      </w:r>
      <w:r>
        <w:t>230.926,59 kn, kao i da dužnik ima 4</w:t>
      </w:r>
      <w:r w:rsidRPr="008D0863">
        <w:t xml:space="preserve"> zaposlen</w:t>
      </w:r>
      <w:r>
        <w:t>a.</w:t>
      </w:r>
      <w:r w:rsidRPr="008D0863">
        <w:t xml:space="preserve"> </w:t>
      </w:r>
      <w:r w:rsidRPr="008D0863">
        <w:rPr>
          <w:lang w:val="en-GB"/>
        </w:rPr>
        <w:t xml:space="preserve">S obzirom na to da 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49649E" w:rsidP="0049649E" w:rsidR="0049649E">
      <w:pPr>
        <w:pStyle w:val="Tijeloteksta"/>
        <w:ind w:firstLine="708"/>
      </w:pPr>
      <w:r w:rsidRPr="008D086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9649E" w:rsidP="0049649E" w:rsidR="0049649E">
      <w:pPr>
        <w:pStyle w:val="Tijeloteksta"/>
        <w:ind w:firstLine="708"/>
      </w:pPr>
      <w:r w:rsidRPr="00B9015B">
        <w:t xml:space="preserve">Slijedom navedenog, </w:t>
      </w:r>
      <w:r>
        <w:t>sud je 18. rujna 2017.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49649E" w:rsidP="0049649E" w:rsidR="0049649E">
      <w:pPr>
        <w:ind w:firstLine="708"/>
        <w:jc w:val="both"/>
      </w:pPr>
      <w:r>
        <w:t xml:space="preserve">Spisu prileži podnesak Ministarstva financija, Porezna uprava, Područni ured Zagreb, Služba za naplatu i ovrhu, od 27. srpnja 2017. (list 11 spisa) kojim obavještava sud da je uvidom u Informacijski sustav Porezne uprave te evidencije PBZO utvrđeno da dužnik ne posjeduje pokretnu imovinu te da posjeduje nepokretnu imovinu i to: nekretnina upisana u z.k.ul.br. 8439, k.o. 335592 Stenjevec, oznaka zemljišta gospodarsko dvorište Samoborska, k.č.br. 442/1, površine 1210 m2, gospodarsko dvorište Samoborska, kat. čestica 442/8, površine 95 m2. </w:t>
      </w:r>
    </w:p>
    <w:p w:rsidRDefault="0049649E" w:rsidP="0049649E" w:rsidR="0049649E">
      <w:pPr>
        <w:ind w:firstLine="708"/>
        <w:jc w:val="both"/>
      </w:pPr>
      <w:r>
        <w:t>S</w:t>
      </w:r>
      <w:r w:rsidRPr="00416D62">
        <w:t>pisu prileži pod</w:t>
      </w:r>
      <w:r>
        <w:t>nesak MUP-a, PU Zagrebačka od 30</w:t>
      </w:r>
      <w:r w:rsidRPr="00416D62">
        <w:t xml:space="preserve">. </w:t>
      </w:r>
      <w:r>
        <w:t>listopada 2017. (list 27</w:t>
      </w:r>
      <w:r w:rsidRPr="00416D62">
        <w:t xml:space="preserve"> spisa) kojim obavještava sud da je dužnik evidentiran kao vlasnik vozila</w:t>
      </w:r>
      <w:r>
        <w:t>:</w:t>
      </w:r>
      <w:r w:rsidRPr="00416D62">
        <w:t xml:space="preserve"> N1, marke </w:t>
      </w:r>
      <w:r>
        <w:t>VOLKSWAGEN 251-041D</w:t>
      </w:r>
      <w:r w:rsidRPr="00416D62">
        <w:t>, godin</w:t>
      </w:r>
      <w:r>
        <w:t>a proizvodnje 1982, broj šasije WV2ZZZ25ZCH088524</w:t>
      </w:r>
      <w:r w:rsidRPr="00416D62">
        <w:t>, reg</w:t>
      </w:r>
      <w:r>
        <w:t>.oznaka ZG813PF, odjavljeno 15</w:t>
      </w:r>
      <w:r w:rsidRPr="00416D62">
        <w:t>.</w:t>
      </w:r>
      <w:r>
        <w:t>3.2017</w:t>
      </w:r>
      <w:r w:rsidRPr="00416D62">
        <w:t>. Za vozilo</w:t>
      </w:r>
      <w:r>
        <w:t xml:space="preserve"> nema podataka o teretima.</w:t>
      </w:r>
    </w:p>
    <w:p w:rsidRDefault="0049649E" w:rsidP="0049649E" w:rsidR="0049649E">
      <w:pPr>
        <w:ind w:firstLine="708"/>
        <w:jc w:val="both"/>
      </w:pPr>
      <w:r>
        <w:t>Spisu prileži podnesak dužnika od 8. studenog 2017. (list 28 spisa) iz kojeg proizlazi da dužnik nema nekretnina, pokretnina, dugotrajne imovine, da nema sudskih sporova u tijeku, drugih otvorenih računa.</w:t>
      </w:r>
    </w:p>
    <w:p w:rsidRDefault="0049649E" w:rsidP="0049649E" w:rsidR="0049649E">
      <w:pPr>
        <w:ind w:firstLine="708"/>
        <w:jc w:val="both"/>
      </w:pPr>
      <w:r>
        <w:t>Spisu prileži podnesak Raiffeisenbank Austria d.d. od 26. ožujka 2018. (list 31 spisa) kojim dostavlja Izvješće o solventnosti (BON-2) za račun dužnika HR8024840081100410462 (list 32 spisa) iz kojeg proizlazi da je dužnik na dan 21. ožujka 2018. bio u neprekidnoj blokadi 364 dana u ukupnom iznosu od 370.685,45 kn.</w:t>
      </w:r>
    </w:p>
    <w:p w:rsidRDefault="0049649E" w:rsidP="0049649E" w:rsidR="0049649E">
      <w:pPr>
        <w:ind w:firstLine="708"/>
        <w:jc w:val="both"/>
      </w:pPr>
      <w:r w:rsidRPr="00D94001">
        <w:t>Spisu prileži</w:t>
      </w:r>
      <w:r>
        <w:t xml:space="preserve"> podnesak Privredne banke Zagreb d.d. od 27. ožujka 2018. (list 33 spisa) kojim obavještava sud da dužnik ima otvoren u Privrednoj banci račun HR9323400091110477738 te da se dužnik nalazi u neprekidnoj blokadi od 22. ožujka 2017.</w:t>
      </w:r>
    </w:p>
    <w:p w:rsidRDefault="0049649E" w:rsidP="0049649E" w:rsidR="0049649E">
      <w:pPr>
        <w:ind w:firstLine="708"/>
        <w:jc w:val="both"/>
      </w:pPr>
      <w:r w:rsidRPr="00184012">
        <w:t xml:space="preserve">Na ročištu radi očitovanja o prijedlogu za otvaranje stečajnog postupka održanom </w:t>
      </w:r>
      <w:r>
        <w:t>10. svibnja</w:t>
      </w:r>
      <w:r w:rsidRPr="00184012">
        <w:t xml:space="preserve"> 201</w:t>
      </w:r>
      <w:r>
        <w:t>8</w:t>
      </w:r>
      <w:r w:rsidRPr="00184012">
        <w:t xml:space="preserve">. </w:t>
      </w:r>
      <w:r>
        <w:t>zastupnica po zakonu dužnika navela je da</w:t>
      </w:r>
      <w:r w:rsidRPr="007065E4">
        <w:t xml:space="preserve"> se ne protivi prijedlogu da se nad društvom  </w:t>
      </w:r>
      <w:r w:rsidRPr="007065E4">
        <w:rPr>
          <w:lang w:val="pt-BR"/>
        </w:rPr>
        <w:t>AUTO JAMBRIŠAK d.o.o., Zagreb, Samoborska 222 a, OIB: 97191032374</w:t>
      </w:r>
      <w:r w:rsidRPr="007065E4">
        <w:t>, otvori stečaj</w:t>
      </w:r>
      <w:r>
        <w:t>. Nadalje, zastupnica po zakonu dužnika navela je da u cijelosti ostaje kod podneska od 8. studenog 2017. (list 28 spisa). Na poseban upit suda navela je da nekretnine koje su navedene u Zajedničkom informacijskom sustavu</w:t>
      </w:r>
      <w:r w:rsidRPr="006010CE">
        <w:t xml:space="preserve"> zemljišnih knjiga i katastra od 17. listopada 2017. (list 26 spisa)</w:t>
      </w:r>
      <w:r>
        <w:t xml:space="preserve"> nisu više u vlasništvu dužnika, a obzirom da su predmetne nekretnine bile opterećene založnim pravom Raiffeisenbank Austria d.d. te kako dužnik nije bio u mogućnosti plaćati kredit, Raiffeisenbank Austria d.d. je  pokrenula ovršni postupak. U  prilog navedenom predala je rješenje o ovrsi posl br. Ovr-2772/16 Općinskog građanskog suda u Zagrebu. Nadalje, za spis je predala i obavijest Raiffeisenbank Austria d.d. o ustupu potraživanja i prava Paljuši Robertu – notifikacija. </w:t>
      </w:r>
      <w:r w:rsidRPr="000E2957">
        <w:t xml:space="preserve">U odnosu na vozilo </w:t>
      </w:r>
      <w:r>
        <w:t>navedeno u podnesku od 30. listopada 2017. zastupnica po zakonu dužnika navela je da je isto odvezeno na uništenje u CIOS, a obzirom da isto nije bilo u voznom stanju.</w:t>
      </w:r>
    </w:p>
    <w:p w:rsidRDefault="0049649E" w:rsidP="0049649E" w:rsidR="0049649E">
      <w:pPr>
        <w:pStyle w:val="Tijeloteksta"/>
        <w:ind w:firstLine="708"/>
      </w:pPr>
      <w:r>
        <w:t xml:space="preserve">Sud je izvršio uvid u izvatke iz zemljišnih knjiga (list 46-49 spisa) te je utvrđeno da nekretnine upisane u Zemljišnoknjižnom odjelu Zagreb, Općinskog građanskog suda u Zagrebu u  zk. ul. br. 5061 i zk. ul. br. 8439,  k.o. Stenjevec nisu u vlasništvu dužnika te je  utvrđeno da je kao vlasnik navedenih nekretnina upisano društvo Innesto d.o.o., Zagreb. </w:t>
      </w:r>
      <w:r>
        <w:tab/>
      </w:r>
      <w:r w:rsidRPr="0002701E">
        <w:t xml:space="preserve">Uvidom u </w:t>
      </w:r>
      <w:r>
        <w:t>potvrdu Financijske agencije od 17. srpnja 2017. (list 8 spisa) prema kojem je dužnik na taj dan u Očevidniku redoslijeda osnova za plaćanje imao neizvršene osnove za plaćanje u neprekinutom razdoblju od 117 dana u ukupnom iznosu od 143.347,68 kn.</w:t>
      </w:r>
    </w:p>
    <w:p w:rsidRDefault="0049649E" w:rsidP="0049649E" w:rsidR="006E23F3" w:rsidRPr="006E23F3">
      <w:pPr>
        <w:pStyle w:val="Tijeloteksta"/>
        <w:ind w:firstLine="708"/>
      </w:pPr>
      <w:r w:rsidRPr="00184012">
        <w:lastRenderedPageBreak/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49649E">
        <w:t>21. lipnja</w:t>
      </w:r>
      <w:r w:rsidR="0073733C">
        <w:t xml:space="preserve"> </w:t>
      </w:r>
      <w:r w:rsidR="0084486C">
        <w:t>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49649E">
        <w:t>3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49649E">
        <w:t>21</w:t>
      </w:r>
      <w:r w:rsidR="006E23F3" w:rsidRPr="006E23F3">
        <w:t xml:space="preserve">. </w:t>
      </w:r>
      <w:r w:rsidR="0049649E">
        <w:t>lipnja</w:t>
      </w:r>
      <w:r w:rsidR="006E23F3" w:rsidRPr="006E23F3">
        <w:t xml:space="preserve"> 201</w:t>
      </w:r>
      <w:r w:rsidR="0084486C">
        <w:t>8</w:t>
      </w:r>
      <w:r w:rsidRPr="006E23F3">
        <w:t>. Vjerovnici nisu predujmili iznos od 2</w:t>
      </w:r>
      <w:r w:rsidR="0049649E">
        <w:t>3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84486C" w:rsidP="00053309" w:rsidR="00053309">
      <w:pPr>
        <w:ind w:firstLine="708"/>
        <w:jc w:val="both"/>
        <w:rPr>
          <w:color w:val="FF0000"/>
        </w:rPr>
      </w:pPr>
      <w:r>
        <w:t>I</w:t>
      </w:r>
      <w:r w:rsidRPr="0089526A">
        <w:t>majući u vidu navode</w:t>
      </w:r>
      <w:r>
        <w:t xml:space="preserve"> </w:t>
      </w:r>
      <w:r w:rsidR="0049649E">
        <w:t>zastupnice</w:t>
      </w:r>
      <w:r w:rsidRPr="0089526A">
        <w:t xml:space="preserve"> po zakonu dužnika</w:t>
      </w:r>
      <w:r w:rsidR="0049649E">
        <w:t xml:space="preserve"> (koja</w:t>
      </w:r>
      <w:r>
        <w:t xml:space="preserve">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</w:t>
      </w:r>
      <w:r w:rsidR="00053309" w:rsidRPr="003A7D16">
        <w:t xml:space="preserve"> i kako nije predujmljen iznos za pokriće troškova prethodnog i stečajnog postupka određen rješenjem suda, kao i da je kod dužnika ostvaren stečajni razlog nesposobnost za plaćanje, valjalo je u skladu s citiranom odredbom čl. </w:t>
      </w:r>
      <w:r w:rsidR="00053309">
        <w:t>132. st. 2</w:t>
      </w:r>
      <w:r w:rsidR="00053309" w:rsidRPr="003A7D16">
        <w:t>. SZ-a otvoriti i zaključiti stečajni postupak nad dužnikom.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F0481E">
      <w:pPr>
        <w:jc w:val="center"/>
      </w:pPr>
      <w:r w:rsidRPr="00372077">
        <w:t xml:space="preserve">U </w:t>
      </w:r>
      <w:r w:rsidR="00C12410" w:rsidRPr="00F0481E">
        <w:t>Zagreb</w:t>
      </w:r>
      <w:r w:rsidR="00CA4E71" w:rsidRPr="00F0481E">
        <w:t xml:space="preserve">u </w:t>
      </w:r>
      <w:r w:rsidR="0049649E" w:rsidRPr="00F0481E">
        <w:t>12</w:t>
      </w:r>
      <w:r w:rsidR="0084486C" w:rsidRPr="00F0481E">
        <w:t xml:space="preserve">. </w:t>
      </w:r>
      <w:r w:rsidR="00F0481E" w:rsidRPr="00F0481E">
        <w:t>listopada</w:t>
      </w:r>
      <w:r w:rsidR="00B6336F" w:rsidRPr="00F0481E">
        <w:t xml:space="preserve"> </w:t>
      </w:r>
      <w:r w:rsidR="0084486C" w:rsidRPr="00F0481E">
        <w:t>2018</w:t>
      </w:r>
      <w:r w:rsidR="00C12410" w:rsidRPr="00F0481E">
        <w:t>.</w:t>
      </w:r>
    </w:p>
    <w:p w:rsidRDefault="00C12410" w:rsidP="00C12410" w:rsidR="00C12410" w:rsidRPr="00F0481E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57412D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49649E" w:rsidR="00D42E0E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49649E" w:rsidP="0049649E" w:rsidR="0049649E">
      <w:pPr>
        <w:jc w:val="both"/>
      </w:pPr>
    </w:p>
    <w:p w:rsidRDefault="0057412D" w:rsidP="007B64C7" w:rsidR="0057412D">
      <w:pPr>
        <w:ind w:firstLine="708" w:left="3540"/>
        <w:jc w:val="right"/>
      </w:pPr>
    </w:p>
    <w:p w:rsidRDefault="0057412D" w:rsidP="007B64C7" w:rsidR="0057412D">
      <w:pPr>
        <w:ind w:firstLine="708" w:left="3540"/>
        <w:jc w:val="right"/>
      </w:pPr>
      <w:r>
        <w:t>Za točnost otpravka-ovlašteni službenik:</w:t>
      </w:r>
    </w:p>
    <w:p w:rsidRDefault="0057412D" w:rsidP="007B64C7" w:rsidR="0057412D">
      <w:pPr>
        <w:ind w:firstLine="708" w:left="3540"/>
        <w:jc w:val="right"/>
      </w:pPr>
      <w:r>
        <w:t xml:space="preserve">                                       Valentina Gabud</w:t>
      </w:r>
    </w:p>
    <w:p w:rsidRDefault="0057412D" w:rsidP="0049649E" w:rsidR="0057412D">
      <w:pPr>
        <w:jc w:val="both"/>
      </w:pPr>
    </w:p>
    <w:sectPr w:rsidSect="00B83F80" w:rsidR="005741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7412D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49649E">
          <w:t>3842</w:t>
        </w:r>
        <w:r w:rsidR="0073733C">
          <w:t>/16-</w:t>
        </w:r>
        <w:r w:rsidR="00F0481E">
          <w:t>27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3C" w:rsidR="0073733C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95751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1985"/>
    <w:rsid w:val="004963DC"/>
    <w:rsid w:val="0049649E"/>
    <w:rsid w:val="004971B3"/>
    <w:rsid w:val="004A1B2D"/>
    <w:rsid w:val="004C5B58"/>
    <w:rsid w:val="004D34E6"/>
    <w:rsid w:val="004E2CDE"/>
    <w:rsid w:val="00505924"/>
    <w:rsid w:val="0051697E"/>
    <w:rsid w:val="005224DC"/>
    <w:rsid w:val="00524651"/>
    <w:rsid w:val="005448EA"/>
    <w:rsid w:val="0057412D"/>
    <w:rsid w:val="005A2B10"/>
    <w:rsid w:val="005E11C7"/>
    <w:rsid w:val="005F5F63"/>
    <w:rsid w:val="00603A21"/>
    <w:rsid w:val="00645B73"/>
    <w:rsid w:val="0068530A"/>
    <w:rsid w:val="00693D34"/>
    <w:rsid w:val="006A7E02"/>
    <w:rsid w:val="006E23F3"/>
    <w:rsid w:val="006F05DF"/>
    <w:rsid w:val="0070027B"/>
    <w:rsid w:val="00726432"/>
    <w:rsid w:val="0073733C"/>
    <w:rsid w:val="007859F3"/>
    <w:rsid w:val="007A570C"/>
    <w:rsid w:val="007C030D"/>
    <w:rsid w:val="007C202C"/>
    <w:rsid w:val="007E349A"/>
    <w:rsid w:val="00830ADC"/>
    <w:rsid w:val="00843BBB"/>
    <w:rsid w:val="0084486C"/>
    <w:rsid w:val="008555C0"/>
    <w:rsid w:val="0086652B"/>
    <w:rsid w:val="008A1754"/>
    <w:rsid w:val="008E59F9"/>
    <w:rsid w:val="008F6699"/>
    <w:rsid w:val="008F76E8"/>
    <w:rsid w:val="009050DC"/>
    <w:rsid w:val="00914B40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23F79"/>
    <w:rsid w:val="00E46026"/>
    <w:rsid w:val="00E57A7A"/>
    <w:rsid w:val="00E67E76"/>
    <w:rsid w:val="00EB51F8"/>
    <w:rsid w:val="00ED0205"/>
    <w:rsid w:val="00F018A0"/>
    <w:rsid w:val="00F0481E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4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1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4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1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3842</izvorni_sadrzaj>
    <derivirana_varijabla naziv="DomainObject.Predmet.Broj_1">3842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St-3842/2016</izvorni_sadrzaj>
    <derivirana_varijabla naziv="DomainObject.Predmet.OznakaBroj_1">St-3842/2016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JAMBRIŠAK d.o.o. zastupanog po punomoćniku Irena Jambrišak Curiš</izvorni_sadrzaj>
    <derivirana_varijabla naziv="DomainObject.Predmet.ProtustrankaFormated_1">  AUTO JAMBRIŠAK d.o.o. zastupanog po punomoćniku Irena Jambrišak Curiš</derivirana_varijabla>
  </DomainObject.Predmet.ProtustrankaFormated>
  <DomainObject.Predmet.ProtustrankaFormatedOIB>
    <izvorni_sadrzaj>  AUTO JAMBRIŠAK d.o.o., OIB 97191032374 zastupanog po punomoćniku Irena Jambrišak Curiš</izvorni_sadrzaj>
    <derivirana_varijabla naziv="DomainObject.Predmet.ProtustrankaFormatedOIB_1">  AUTO JAMBRIŠAK d.o.o., OIB 97191032374 zastupanog po punomoćniku Irena Jambrišak Curiš</derivirana_varijabla>
  </DomainObject.Predmet.ProtustrankaFormatedOIB>
  <DomainObject.Predmet.ProtustrankaFormatedWithAdress>
    <izvorni_sadrzaj> AUTO JAMBRIŠAK d.o.o., Samoborska 222/a, 10000 Zagreb zastupanog po punomoćniku Irena Jambrišak Curiš</izvorni_sadrzaj>
    <derivirana_varijabla naziv="DomainObject.Predmet.ProtustrankaFormatedWithAdress_1"> AUTO JAMBRIŠAK d.o.o., Samoborska 222/a, 10000 Zagreb zastupanog po punomoćniku Irena Jambrišak Curiš</derivirana_varijabla>
  </DomainObject.Predmet.ProtustrankaFormatedWithAdress>
  <DomainObject.Predmet.ProtustrankaFormatedWithAdressOIB>
    <izvorni_sadrzaj> AUTO JAMBRIŠAK d.o.o., OIB 97191032374, Samoborska 222/a, 10000 Zagreb zastupanog po punomoćniku Irena Jambrišak Curiš</izvorni_sadrzaj>
    <derivirana_varijabla naziv="DomainObject.Predmet.ProtustrankaFormatedWithAdressOIB_1"> AUTO JAMBRIŠAK d.o.o., OIB 97191032374, Samoborska 222/a, 10000 Zagreb zastupanog po punomoćniku Irena Jambrišak Curiš</derivirana_varijabla>
  </DomainObject.Predmet.ProtustrankaFormatedWithAdressOIB>
  <DomainObject.Predmet.ProtustrankaWithAdress>
    <izvorni_sadrzaj>AUTO JAMBRIŠAK d.o.o. Samoborska 222/a, 10000 Zagreb</izvorni_sadrzaj>
    <derivirana_varijabla naziv="DomainObject.Predmet.ProtustrankaWithAdress_1">AUTO JAMBRIŠAK d.o.o. Samoborska 222/a, 10000 Zagreb</derivirana_varijabla>
  </DomainObject.Predmet.ProtustrankaWithAdress>
  <DomainObject.Predmet.ProtustrankaWithAdressOIB>
    <izvorni_sadrzaj>AUTO JAMBRIŠAK d.o.o., OIB 97191032374, Samoborska 222/a, 10000 Zagreb</izvorni_sadrzaj>
    <derivirana_varijabla naziv="DomainObject.Predmet.ProtustrankaWithAdressOIB_1">AUTO JAMBRIŠAK d.o.o., OIB 97191032374, Samoborska 222/a, 10000 Zagreb</derivirana_varijabla>
  </DomainObject.Predmet.ProtustrankaWithAdressOIB>
  <DomainObject.Predmet.ProtustrankaNazivFormated>
    <izvorni_sadrzaj>AUTO JAMBRIŠAK d.o.o.</izvorni_sadrzaj>
    <derivirana_varijabla naziv="DomainObject.Predmet.ProtustrankaNazivFormated_1">AUTO JAMBRIŠAK d.o.o.</derivirana_varijabla>
  </DomainObject.Predmet.ProtustrankaNazivFormated>
  <DomainObject.Predmet.ProtustrankaNazivFormatedOIB>
    <izvorni_sadrzaj>AUTO JAMBRIŠAK d.o.o., OIB 97191032374</izvorni_sadrzaj>
    <derivirana_varijabla naziv="DomainObject.Predmet.ProtustrankaNazivFormatedOIB_1">AUTO JAMBRIŠAK d.o.o., OIB 97191032374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AUTO JAMBRIŠAK d.o.o. zastupanog po punomoćniku Irena Jambrišak Curiš</item>
    </izvorni_sadrzaj>
    <derivirana_varijabla naziv="DomainObject.Predmet.ProtuStrankaListFormated_1">
      <item>AUTO JAMBRIŠAK d.o.o. zastupanog po punomoćniku Irena Jambrišak Curiš</item>
    </derivirana_varijabla>
  </DomainObject.Predmet.ProtuStrankaListFormated>
  <DomainObject.Predmet.ProtuStrankaListFormatedOIB>
    <izvorni_sadrzaj>
      <item>AUTO JAMBRIŠAK d.o.o., OIB 97191032374 zastupanog po punomoćniku Irena Jambrišak Curiš</item>
    </izvorni_sadrzaj>
    <derivirana_varijabla naziv="DomainObject.Predmet.ProtuStrankaListFormatedOIB_1">
      <item>AUTO JAMBRIŠAK d.o.o., OIB 97191032374 zastupanog po punomoćniku Irena Jambrišak Curiš</item>
    </derivirana_varijabla>
  </DomainObject.Predmet.ProtuStrankaListFormatedOIB>
  <DomainObject.Predmet.ProtuStrankaListFormatedWithAdress>
    <izvorni_sadrzaj>
      <item>AUTO JAMBRIŠAK d.o.o., Samoborska 222/a, 10000 Zagreb zastupanog po punomoćniku Irena Jambrišak Curiš</item>
    </izvorni_sadrzaj>
    <derivirana_varijabla naziv="DomainObject.Predmet.ProtuStrankaListFormatedWithAdress_1">
      <item>AUTO JAMBRIŠAK d.o.o., Samoborska 222/a, 10000 Zagreb zastupanog po punomoćniku Irena Jambrišak Curiš</item>
    </derivirana_varijabla>
  </DomainObject.Predmet.ProtuStrankaListFormatedWithAdress>
  <DomainObject.Predmet.ProtuStrankaListFormatedWithAdressOIB>
    <izvorni_sadrzaj>
      <item>AUTO JAMBRIŠAK d.o.o., OIB 97191032374, Samoborska 222/a, 10000 Zagreb zastupanog po punomoćniku Irena Jambrišak Curiš</item>
    </izvorni_sadrzaj>
    <derivirana_varijabla naziv="DomainObject.Predmet.ProtuStrankaListFormatedWithAdressOIB_1">
      <item>AUTO JAMBRIŠAK d.o.o., OIB 97191032374, Samoborska 222/a, 10000 Zagreb zastupanog po punomoćniku Irena Jambrišak Curiš</item>
    </derivirana_varijabla>
  </DomainObject.Predmet.ProtuStrankaListFormatedWithAdressOIB>
  <DomainObject.Predmet.ProtuStrankaListNazivFormated>
    <izvorni_sadrzaj>
      <item>AUTO JAMBRIŠAK d.o.o.</item>
    </izvorni_sadrzaj>
    <derivirana_varijabla naziv="DomainObject.Predmet.ProtuStrankaListNazivFormated_1">
      <item>AUTO JAMBRIŠAK d.o.o.</item>
    </derivirana_varijabla>
  </DomainObject.Predmet.ProtuStrankaListNazivFormated>
  <DomainObject.Predmet.ProtuStrankaListNazivFormatedOIB>
    <izvorni_sadrzaj>
      <item>AUTO JAMBRIŠAK d.o.o., OIB 97191032374</item>
    </izvorni_sadrzaj>
    <derivirana_varijabla naziv="DomainObject.Predmet.ProtuStrankaListNazivFormatedOIB_1">
      <item>AUTO JAMBRIŠAK d.o.o., OIB 97191032374</item>
    </derivirana_varijabla>
  </DomainObject.Predmet.ProtuStrankaListNazivFormatedOIB>
  <DomainObject.Predmet.OstaliListFormated>
    <izvorni_sadrzaj>
      <item>Irena Jambrišak Curiš punomoćnica sudionika u postupku AUTO JAMBRIŠAK d.o.o.</item>
      <item>Raiffeisenbank Austria d.d.</item>
      <item>Sberbank d.d.</item>
      <item>ZAGREBAČKA BANKA DIONIČKO DRUŠTVO</item>
      <item>PRIVREDNA BANKA ZAGREB - DIONIČKO DRUŠTVO</item>
      <item>Addiko Bank dioničko društvo</item>
    </izvorni_sadrzaj>
    <derivirana_varijabla naziv="DomainObject.Predmet.OstaliListFormated_1">
      <item>Irena Jambrišak Curiš punomoćnica sudionika u postupku AUTO JAMBRIŠAK d.o.o.</item>
      <item>Raiffeisenbank Austria d.d.</item>
      <item>Sberbank d.d.</item>
      <item>ZAGREBAČKA BANKA DIONIČKO DRUŠTVO</item>
      <item>PRIVREDNA BANKA ZAGREB - DIONIČKO DRUŠTVO</item>
      <item>Addiko Bank dioničko društvo</item>
    </derivirana_varijabla>
  </DomainObject.Predmet.OstaliListFormated>
  <DomainObject.Predmet.OstaliListFormatedOIB>
    <izvorni_sadrzaj>
      <item>Irena Jambrišak Curiš, OIB 67285769554 punomoćnica sudionika u postupku AUTO JAMBRIŠAK d.o.o.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izvorni_sadrzaj>
    <derivirana_varijabla naziv="DomainObject.Predmet.OstaliListFormatedOIB_1">
      <item>Irena Jambrišak Curiš, OIB 67285769554 punomoćnica sudionika u postupku AUTO JAMBRIŠAK d.o.o.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derivirana_varijabla>
  </DomainObject.Predmet.OstaliListFormatedOIB>
  <DomainObject.Predmet.OstaliListFormatedWithAdress>
    <izvorni_sadrzaj>
      <item>Irena Jambrišak Curiš, Ulica Ivane Brlić-Mažuranić 58, 10000 Zagreb punomoćnica sudionika u postupku AUTO JAMBRIŠAK d.o.o.</item>
      <item>Raiffeisenbank Austria d.d., Magazinska cesta 69, 10000 Zagreb</item>
      <item>Sberbank d.d., Varšavska 9, 10000 Zagreb</item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</izvorni_sadrzaj>
    <derivirana_varijabla naziv="DomainObject.Predmet.OstaliListFormatedWithAdress_1">
      <item>Irena Jambrišak Curiš, Ulica Ivane Brlić-Mažuranić 58, 10000 Zagreb punomoćnica sudionika u postupku AUTO JAMBRIŠAK d.o.o.</item>
      <item>Raiffeisenbank Austria d.d., Magazinska cesta 69, 10000 Zagreb</item>
      <item>Sberbank d.d., Varšavska 9, 10000 Zagreb</item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Irena Jambrišak Curiš, OIB 67285769554, Ulica Ivane Brlić-Mažuranić 58, 10000 Zagreb punomoćnica sudionika u postupku AUTO JAMBRIŠAK d.o.o.</item>
      <item>Raiffeisenbank Austria d.d., OIB 53056966535, Magazinska cesta 69, 10000 Zagreb</item>
      <item>Sberbank d.d., OIB 78427478595, Varšavska 9, 10000 Zagreb</item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</izvorni_sadrzaj>
    <derivirana_varijabla naziv="DomainObject.Predmet.OstaliListFormatedWithAdressOIB_1">
      <item>Irena Jambrišak Curiš, OIB 67285769554, Ulica Ivane Brlić-Mažuranić 58, 10000 Zagreb punomoćnica sudionika u postupku AUTO JAMBRIŠAK d.o.o.</item>
      <item>Raiffeisenbank Austria d.d., OIB 53056966535, Magazinska cesta 69, 10000 Zagreb</item>
      <item>Sberbank d.d., OIB 78427478595, Varšavska 9, 10000 Zagreb</item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</izvorni_sadrzaj>
    <derivirana_varijabla naziv="DomainObject.Predmet.OstaliListNazivFormated_1"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</derivirana_varijabla>
  </DomainObject.Predmet.OstaliListNazivFormated>
  <DomainObject.Predmet.OstaliListNazivFormatedOIB>
    <izvorni_sadrzaj>
      <item>Irena Jambrišak Curiš, OIB 67285769554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izvorni_sadrzaj>
    <derivirana_varijabla naziv="DomainObject.Predmet.OstaliListNazivFormatedOIB_1">
      <item>Irena Jambrišak Curiš, OIB 67285769554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JAMBRIŠAK d.o.o.</izvorni_sadrzaj>
    <derivirana_varijabla naziv="DomainObject.Predmet.ProtustrankaIDrugi_1">AUTO JAMBRIŠAK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 JAMBRIŠAK d.o.o., OIB 97191032374, Samoborska 222/a, 10000 Zagreb</izvorni_sadrzaj>
    <derivirana_varijabla naziv="DomainObject.Predmet.ProtustrankaIDrugiAdressOIB_1">AUTO JAMBRIŠAK d.o.o., OIB 97191032374, Samoborska 222/a,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JAMBRIŠAK d.o.o.</item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  <item>VJEROVNICI</item>
    </izvorni_sadrzaj>
    <derivirana_varijabla naziv="DomainObject.Predmet.SudioniciListNaziv_1">
      <item>FINA Regionalni centar Zagreb</item>
      <item>AUTO JAMBRIŠAK d.o.o.</item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JAMBRIŠAK d.o.o., OIB 97191032374, Samoborska 222/a,10000 Zagreb</item>
      <item>Irena Jambrišak Curiš, OIB 67285769554, Ulica Ivane Brlić-Mažuranić 58,10000 Zagreb</item>
      <item>Raiffeisenbank Austria d.d., OIB 53056966535, Magazinska cesta 69,10000 Zagreb</item>
      <item>Sberbank d.d., OIB 78427478595, Varšavska 9,10000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AUTO JAMBRIŠAK d.o.o., OIB 97191032374, Samoborska 222/a,10000 Zagreb</item>
      <item>Irena Jambrišak Curiš, OIB 67285769554, Ulica Ivane Brlić-Mažuranić 58,10000 Zagreb</item>
      <item>Raiffeisenbank Austria d.d., OIB 53056966535, Magazinska cesta 69,10000 Zagreb</item>
      <item>Sberbank d.d., OIB 78427478595, Varšavska 9,10000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97191032374</item>
      <item>, OIB 67285769554</item>
      <item>, OIB 53056966535</item>
      <item>, OIB 78427478595</item>
      <item>, OIB 92963223473</item>
      <item>, OIB 02535697732</item>
      <item>, OIB 14036333877</item>
      <item>, OIB null</item>
    </izvorni_sadrzaj>
    <derivirana_varijabla naziv="DomainObject.Predmet.SudioniciListNazivOIB_1">
      <item>, OIB 85821130368</item>
      <item>, OIB 97191032374</item>
      <item>, OIB 67285769554</item>
      <item>, OIB 53056966535</item>
      <item>, OIB 78427478595</item>
      <item>, OIB 92963223473</item>
      <item>, OIB 02535697732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15. ožujka 2018.</izvorni_sadrzaj>
    <derivirana_varijabla naziv="DomainObject.PredzadnjaOdlukaIzPredmeta.DatumDonosenjaOdluke_1">15. ožujka 2018.</derivirana_varijabla>
  </DomainObject.PredzadnjaOdlukaIzPredmeta.DatumDonosenjaOdluke>
  <DomainObject.PredzadnjaOdlukaIzPredmeta.Oznaka>
    <izvorni_sadrzaj>St-3842/2016-19</izvorni_sadrzaj>
    <derivirana_varijabla naziv="DomainObject.PredzadnjaOdlukaIzPredmeta.Oznaka_1">St-3842/2016-19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E5996-F42B-43B1-84B7-65D87E56F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1367</properties:Words>
  <properties:Characters>7646</properties:Characters>
  <properties:Lines>137</properties:Lines>
  <properties:Paragraphs>38</properties:Paragraphs>
  <properties:TotalTime>428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2018-10-12T10:49:00Z</cp:lastPrinted>
  <dcterms:modified xmlns:xsi="http://www.w3.org/2001/XMLSchema-instance" xsi:type="dcterms:W3CDTF">2018-10-12T10:49:00Z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(10. rj. otvaranje i zaključenje  čl. 110 .p.čl. 132-.docx)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