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92d5" w14:paraId="95292d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3B3B" w:rsidP="004F27AE" w:rsidR="00AE649C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6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B3B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St-289/2016-69</izvorni_sadrzaj>
    <derivirana_varijabla naziv="DomainObject.Oznaka_1">St-289/2016-69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St-289/2016-69</izvorni_sadrzaj>
    <derivirana_varijabla naziv="DomainObject.PoslovniBrojDokumenta_1">St-289/2016-69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15E85-C4FF-46F9-9B3E-ABC004211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2017-05-23T12:23:00Z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St-289/2016-69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