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6040" w14:paraId="2b56040" w:rsidRDefault="00624A72" w:rsidP="006B708C" w:rsidR="002D2245" w:rsidRPr="00624A72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</w:t>
      </w:r>
      <w:r w:rsidR="00CA1A7E">
        <w:rPr>
          <w:noProof/>
        </w:rPr>
        <w:t xml:space="preserve">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D5126" w:rsidP="00586DD5" w:rsidR="00624A72">
      <w:r w:rsidRPr="00D459F2">
        <w:t xml:space="preserve">    </w:t>
      </w:r>
    </w:p>
    <w:p w:rsidRDefault="00624A72" w:rsidP="00586DD5" w:rsidR="00586DD5" w:rsidRPr="00D459F2"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791459">
        <w:t>2883/16-12</w:t>
      </w:r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791459">
        <w:rPr>
          <w:lang w:val="pt-BR"/>
        </w:rPr>
        <w:t>NEKRETNINE PRGOMET d.o.o. za trgovinu i usluge, OIB: 48017435976, Zagreb (Grad Zagreb), Čepinsk put 19</w:t>
      </w:r>
      <w:r w:rsidRPr="00D459F2">
        <w:rPr>
          <w:lang w:val="pt-BR"/>
        </w:rPr>
        <w:t xml:space="preserve">, </w:t>
      </w:r>
      <w:r w:rsidR="001576E9">
        <w:rPr>
          <w:lang w:val="pt-BR"/>
        </w:rPr>
        <w:t>14</w:t>
      </w:r>
      <w:r w:rsidR="00D459F2" w:rsidRPr="00D459F2">
        <w:t xml:space="preserve">. </w:t>
      </w:r>
      <w:r w:rsidR="00791459">
        <w:t>veljače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791459">
        <w:rPr>
          <w:lang w:val="pt-BR"/>
        </w:rPr>
        <w:t>NEKRETNINE PRGOMET d.o.o. za trgovinu i usluge, OIB: 48017435976, Zagreb (Grad Zagreb), Čepinsk put 19</w:t>
      </w:r>
      <w:r w:rsidR="007332C3" w:rsidRPr="00D459F2">
        <w:rPr>
          <w:lang w:val="pt-BR"/>
        </w:rPr>
        <w:t xml:space="preserve">, za </w:t>
      </w:r>
      <w:r w:rsidR="00791459">
        <w:t>16</w:t>
      </w:r>
      <w:r w:rsidR="00D459F2" w:rsidRPr="00D459F2">
        <w:t xml:space="preserve">. </w:t>
      </w:r>
      <w:r w:rsidR="00791459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791459">
        <w:t>9</w:t>
      </w:r>
      <w:r w:rsidR="00F030F3" w:rsidRPr="00D459F2">
        <w:t>:</w:t>
      </w:r>
      <w:r w:rsidR="00783307">
        <w:t>00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="000C5472">
        <w:t xml:space="preserve"> </w:t>
      </w:r>
      <w:r w:rsidRPr="008276BF">
        <w:t>pravna osoba ovlaštena za obavljanje poslova platnog prometa za dužnika</w:t>
      </w:r>
      <w:r w:rsidR="00791459">
        <w:t xml:space="preserve"> –</w:t>
      </w:r>
      <w:r>
        <w:t xml:space="preserve"> Zagrebačk</w:t>
      </w:r>
      <w:r w:rsidR="00791459">
        <w:t xml:space="preserve">a banka </w:t>
      </w:r>
      <w:r w:rsidR="000C5472">
        <w:t xml:space="preserve">     </w:t>
      </w:r>
      <w:r w:rsidR="00791459">
        <w:t>d.d.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791459">
        <w:t>1</w:t>
      </w:r>
      <w:r w:rsidR="001576E9">
        <w:t>4</w:t>
      </w:r>
      <w:r w:rsidR="00D459F2" w:rsidRPr="00D459F2">
        <w:t xml:space="preserve">. </w:t>
      </w:r>
      <w:r w:rsidR="00791459">
        <w:t>veljače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B847A3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7B64C7" w:rsidR="00B847A3">
      <w:pPr>
        <w:ind w:firstLine="708" w:left="3540"/>
        <w:jc w:val="right"/>
      </w:pPr>
      <w:r w:rsidRPr="00D459F2">
        <w:rPr>
          <w:b/>
        </w:rPr>
        <w:tab/>
      </w:r>
      <w:r w:rsidR="00B847A3">
        <w:t xml:space="preserve">Za točnost </w:t>
      </w:r>
      <w:proofErr w:type="spellStart"/>
      <w:r w:rsidR="00B847A3">
        <w:t>otpravka</w:t>
      </w:r>
      <w:proofErr w:type="spellEnd"/>
      <w:r w:rsidR="00B847A3">
        <w:t>-ovlašteni službenik:</w:t>
      </w:r>
    </w:p>
    <w:p w:rsidRDefault="00B847A3" w:rsidP="007B64C7" w:rsidR="00B847A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624A72" w:rsidP="006B708C" w:rsidR="00624A72">
      <w:pPr>
        <w:rPr>
          <w:b/>
        </w:rPr>
      </w:pPr>
    </w:p>
    <w:sectPr w:rsidSect="00542051" w:rsidR="00624A72">
      <w:headerReference w:type="first" r:id="rId11"/>
      <w:pgSz w:h="15840" w:w="12240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C5472"/>
    <w:rsid w:val="000D43FC"/>
    <w:rsid w:val="000D5126"/>
    <w:rsid w:val="000E19ED"/>
    <w:rsid w:val="000E1DC5"/>
    <w:rsid w:val="000F14A5"/>
    <w:rsid w:val="001576E9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91459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847A3"/>
    <w:rsid w:val="00BF0BBF"/>
    <w:rsid w:val="00C20A9B"/>
    <w:rsid w:val="00C42931"/>
    <w:rsid w:val="00C83A8C"/>
    <w:rsid w:val="00CA1A7E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56BA5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7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7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7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7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7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47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7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7A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7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7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St-2883/2016</izvorni_sadrzaj>
    <derivirana_varijabla naziv="DomainObject.Predmet.OznakaBroj_1">St-2883/2016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NEKRETNINE PRGOMET d.o.o. zastupanog po punomoćniku Jozo Prgomet</izvorni_sadrzaj>
    <derivirana_varijabla naziv="DomainObject.Predmet.ProtustrankaFormated_1">  NEKRETNINE PRGOMET d.o.o. zastupanog po punomoćniku Jozo Prgomet</derivirana_varijabla>
  </DomainObject.Predmet.ProtustrankaFormated>
  <DomainObject.Predmet.ProtustrankaFormatedOIB>
    <izvorni_sadrzaj>  NEKRETNINE PRGOMET d.o.o., OIB 48017435976 zastupanog po punomoćniku Jozo Prgomet</izvorni_sadrzaj>
    <derivirana_varijabla naziv="DomainObject.Predmet.ProtustrankaFormatedOIB_1">  NEKRETNINE PRGOMET d.o.o., OIB 48017435976 zastupanog po punomoćniku Jozo Prgomet</derivirana_varijabla>
  </DomainObject.Predmet.ProtustrankaFormatedOIB>
  <DomainObject.Predmet.ProtustrankaFormatedWithAdress>
    <izvorni_sadrzaj> NEKRETNINE PRGOMET d.o.o., Čepinsk put 19, 10000 Zagreb zastupanog po punomoćniku Jozo Prgomet</izvorni_sadrzaj>
    <derivirana_varijabla naziv="DomainObject.Predmet.ProtustrankaFormatedWithAdress_1"> NEKRETNINE PRGOMET d.o.o., Čepinsk put 19, 10000 Zagreb zastupanog po punomoćniku Jozo Prgomet</derivirana_varijabla>
  </DomainObject.Predmet.ProtustrankaFormatedWithAdress>
  <DomainObject.Predmet.ProtustrankaFormatedWithAdressOIB>
    <izvorni_sadrzaj> NEKRETNINE PRGOMET d.o.o., OIB 48017435976, Čepinsk put 19, 10000 Zagreb zastupanog po punomoćniku Jozo Prgomet</izvorni_sadrzaj>
    <derivirana_varijabla naziv="DomainObject.Predmet.ProtustrankaFormatedWithAdressOIB_1"> NEKRETNINE PRGOMET d.o.o., OIB 48017435976, Čepinsk put 19, 10000 Zagreb zastupanog po punomoćniku Jozo Prgomet</derivirana_varijabla>
  </DomainObject.Predmet.ProtustrankaFormatedWithAdressOIB>
  <DomainObject.Predmet.ProtustrankaWithAdress>
    <izvorni_sadrzaj>NEKRETNINE PRGOMET d.o.o. Čepinsk put 19, 10000 Zagreb</izvorni_sadrzaj>
    <derivirana_varijabla naziv="DomainObject.Predmet.ProtustrankaWithAdress_1">NEKRETNINE PRGOMET d.o.o. Čepinsk put 19, 10000 Zagreb</derivirana_varijabla>
  </DomainObject.Predmet.ProtustrankaWithAdress>
  <DomainObject.Predmet.ProtustrankaWithAdressOIB>
    <izvorni_sadrzaj>NEKRETNINE PRGOMET d.o.o., OIB 48017435976, Čepinsk put 19, 10000 Zagreb</izvorni_sadrzaj>
    <derivirana_varijabla naziv="DomainObject.Predmet.ProtustrankaWithAdressOIB_1">NEKRETNINE PRGOMET d.o.o., OIB 48017435976, Čepinsk put 19, 10000 Zagreb</derivirana_varijabla>
  </DomainObject.Predmet.ProtustrankaWithAdressOIB>
  <DomainObject.Predmet.ProtustrankaNazivFormated>
    <izvorni_sadrzaj>NEKRETNINE PRGOMET d.o.o.</izvorni_sadrzaj>
    <derivirana_varijabla naziv="DomainObject.Predmet.ProtustrankaNazivFormated_1">NEKRETNINE PRGOMET d.o.o.</derivirana_varijabla>
  </DomainObject.Predmet.ProtustrankaNazivFormated>
  <DomainObject.Predmet.ProtustrankaNazivFormatedOIB>
    <izvorni_sadrzaj>NEKRETNINE PRGOMET d.o.o., OIB 48017435976</izvorni_sadrzaj>
    <derivirana_varijabla naziv="DomainObject.Predmet.ProtustrankaNazivFormatedOIB_1">NEKRETNINE PRGOMET d.o.o., OIB 48017435976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Jozo Prgomet</izvorni_sadrzaj>
    <derivirana_varijabla naziv="DomainObject.Predmet.StrankaFormated_1">  FINA Regionalni centar Zagreb; Jozo Prgomet</derivirana_varijabla>
  </DomainObject.Predmet.StrankaFormated>
  <DomainObject.Predmet.StrankaFormatedOIB>
    <izvorni_sadrzaj>  FINA Regionalni centar Zagreb, OIB 85821130368; Jozo Prgomet, OIB 07066540540</izvorni_sadrzaj>
    <derivirana_varijabla naziv="DomainObject.Predmet.StrankaFormatedOIB_1">  FINA Regionalni centar Zagreb, OIB 85821130368; Jozo Prgomet, OIB 07066540540</derivirana_varijabla>
  </DomainObject.Predmet.StrankaFormatedOIB>
  <DomainObject.Predmet.StrankaFormatedWithAdress>
    <izvorni_sadrzaj> FINA Regionalni centar Zagreb, Trg svibanjskih žrtava 1995. br. 1, 10000 Zagreb; Jozo Prgomet, Čepinski Put 19, 10000 Zagreb</izvorni_sadrzaj>
    <derivirana_varijabla naziv="DomainObject.Predmet.StrankaFormatedWithAdress_1"> FINA Regionalni centar Zagreb, Trg svibanjskih žrtava 1995. br. 1, 10000 Zagreb; Jozo Prgomet, Čepinski Put 19, 10000 Zagreb</derivirana_varijabla>
  </DomainObject.Predmet.StrankaFormatedWithAdress>
  <DomainObject.Predmet.StrankaFormatedWithAdressOIB>
    <izvorni_sadrzaj> FINA Regionalni centar Zagreb, OIB 85821130368, Trg svibanjskih žrtava 1995. br. 1, 10000 Zagreb; Jozo Prgomet, OIB 07066540540, Čepinski Put 19, 10000 Zagreb</izvorni_sadrzaj>
    <derivirana_varijabla naziv="DomainObject.Predmet.StrankaFormatedWithAdressOIB_1"> FINA Regionalni centar Zagreb, OIB 85821130368, Trg svibanjskih žrtava 1995. br. 1, 10000 Zagreb; Jozo Prgomet, OIB 07066540540, Čepinski Put 19, 10000 Zagreb</derivirana_varijabla>
  </DomainObject.Predmet.StrankaFormatedWithAdressOIB>
  <DomainObject.Predmet.StrankaWithAdress>
    <izvorni_sadrzaj>FINA Regionalni centar Zagreb Trg svibanjskih žrtava 1995. br. 1,10000 Zagreb,Jozo Prgomet Čepinski Put 19,10000 Zagreb</izvorni_sadrzaj>
    <derivirana_varijabla naziv="DomainObject.Predmet.StrankaWithAdress_1">FINA Regionalni centar Zagreb Trg svibanjskih žrtava 1995. br. 1,10000 Zagreb,Jozo Prgomet Čepinski Put 19,10000 Zagreb</derivirana_varijabla>
  </DomainObject.Predmet.StrankaWithAdress>
  <DomainObject.Predmet.StrankaWithAdressOIB>
    <izvorni_sadrzaj>FINA Regionalni centar Zagreb, OIB 85821130368, Trg svibanjskih žrtava 1995. br. 1,10000 Zagreb,Jozo Prgomet, OIB 07066540540, Čepinski Put 19,10000 Zagreb</izvorni_sadrzaj>
    <derivirana_varijabla naziv="DomainObject.Predmet.StrankaWithAdressOIB_1">FINA Regionalni centar Zagreb, OIB 85821130368, Trg svibanjskih žrtava 1995. br. 1,10000 Zagreb,Jozo Prgomet, OIB 07066540540, Čepinski Put 19,10000 Zagreb</derivirana_varijabla>
  </DomainObject.Predmet.StrankaWithAdressOIB>
  <DomainObject.Predmet.StrankaNazivFormated>
    <izvorni_sadrzaj>FINA Regionalni centar Zagreb,Jozo Prgomet</izvorni_sadrzaj>
    <derivirana_varijabla naziv="DomainObject.Predmet.StrankaNazivFormated_1">FINA Regionalni centar Zagreb,Jozo Prgomet</derivirana_varijabla>
  </DomainObject.Predmet.StrankaNazivFormated>
  <DomainObject.Predmet.StrankaNazivFormatedOIB>
    <izvorni_sadrzaj>FINA Regionalni centar Zagreb, OIB 85821130368,Jozo Prgomet, OIB 07066540540</izvorni_sadrzaj>
    <derivirana_varijabla naziv="DomainObject.Predmet.StrankaNazivFormatedOIB_1">FINA Regionalni centar Zagreb, OIB 85821130368,Jozo Prgomet, OIB 07066540540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Jozo Prgomet</item>
    </izvorni_sadrzaj>
    <derivirana_varijabla naziv="DomainObject.Predmet.StrankaListFormated_1">
      <item>FINA Regionalni centar Zagreb</item>
      <item>Jozo Prgomet</item>
    </derivirana_varijabla>
  </DomainObject.Predmet.StrankaListFormated>
  <DomainObject.Predmet.StrankaListFormatedOIB>
    <izvorni_sadrzaj>
      <item>FINA Regionalni centar Zagreb, OIB 85821130368</item>
      <item>Jozo Prgomet, OIB 07066540540</item>
    </izvorni_sadrzaj>
    <derivirana_varijabla naziv="DomainObject.Predmet.StrankaListFormatedOIB_1">
      <item>FINA Regionalni centar Zagreb, OIB 85821130368</item>
      <item>Jozo Prgomet, OIB 07066540540</item>
    </derivirana_varijabla>
  </DomainObject.Predmet.StrankaListFormatedOIB>
  <DomainObject.Predmet.StrankaListFormatedWithAdress>
    <izvorni_sadrzaj>
      <item>FINA Regionalni centar Zagreb, Trg svibanjskih žrtava 1995. br. 1, 10000 Zagreb</item>
      <item>Jozo Prgomet, Čepinski Put 19, 10000 Zagreb</item>
    </izvorni_sadrzaj>
    <derivirana_varijabla naziv="DomainObject.Predmet.StrankaListFormatedWithAdress_1">
      <item>FINA Regionalni centar Zagreb, Trg svibanjskih žrtava 1995. br. 1, 10000 Zagreb</item>
      <item>Jozo Prgomet, Čepinski Put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Jozo Prgomet, OIB 07066540540, Čepinski Put 19, 10000 Zagreb</item>
    </izvorni_sadrzaj>
    <derivirana_varijabla naziv="DomainObject.Predmet.StrankaListFormatedWithAdressOIB_1">
      <item>FINA Regionalni centar Zagreb, OIB 85821130368, Trg svibanjskih žrtava 1995. br. 1, 10000 Zagreb</item>
      <item>Jozo Prgomet, OIB 07066540540, Čepinski Put 19, 10000 Zagreb</item>
    </derivirana_varijabla>
  </DomainObject.Predmet.StrankaListFormatedWithAdressOIB>
  <DomainObject.Predmet.StrankaListNazivFormated>
    <izvorni_sadrzaj>
      <item>FINA Regionalni centar Zagreb</item>
      <item>Jozo Prgomet</item>
    </izvorni_sadrzaj>
    <derivirana_varijabla naziv="DomainObject.Predmet.StrankaListNazivFormated_1">
      <item>FINA Regionalni centar Zagreb</item>
      <item>Jozo Prgomet</item>
    </derivirana_varijabla>
  </DomainObject.Predmet.StrankaListNazivFormated>
  <DomainObject.Predmet.StrankaListNazivFormatedOIB>
    <izvorni_sadrzaj>
      <item>FINA Regionalni centar Zagreb, OIB 85821130368</item>
      <item>Jozo Prgomet, OIB 07066540540</item>
    </izvorni_sadrzaj>
    <derivirana_varijabla naziv="DomainObject.Predmet.StrankaListNazivFormatedOIB_1">
      <item>FINA Regionalni centar Zagreb, OIB 85821130368</item>
      <item>Jozo Prgomet, OIB 07066540540</item>
    </derivirana_varijabla>
  </DomainObject.Predmet.StrankaListNazivFormatedOIB>
  <DomainObject.Predmet.ProtuStrankaListFormated>
    <izvorni_sadrzaj>
      <item>NEKRETNINE PRGOMET d.o.o. zastupanog po punomoćniku Jozo Prgomet</item>
    </izvorni_sadrzaj>
    <derivirana_varijabla naziv="DomainObject.Predmet.ProtuStrankaListFormated_1">
      <item>NEKRETNINE PRGOMET d.o.o. zastupanog po punomoćniku Jozo Prgomet</item>
    </derivirana_varijabla>
  </DomainObject.Predmet.ProtuStrankaListFormated>
  <DomainObject.Predmet.ProtuStrankaListFormatedOIB>
    <izvorni_sadrzaj>
      <item>NEKRETNINE PRGOMET d.o.o., OIB 48017435976 zastupanog po punomoćniku Jozo Prgomet</item>
    </izvorni_sadrzaj>
    <derivirana_varijabla naziv="DomainObject.Predmet.ProtuStrankaListFormatedOIB_1">
      <item>NEKRETNINE PRGOMET d.o.o., OIB 48017435976 zastupanog po punomoćniku Jozo Prgomet</item>
    </derivirana_varijabla>
  </DomainObject.Predmet.ProtuStrankaListFormatedOIB>
  <DomainObject.Predmet.ProtuStrankaListFormatedWithAdress>
    <izvorni_sadrzaj>
      <item>NEKRETNINE PRGOMET d.o.o., Čepinsk put 19, 10000 Zagreb zastupanog po punomoćniku Jozo Prgomet</item>
    </izvorni_sadrzaj>
    <derivirana_varijabla naziv="DomainObject.Predmet.ProtuStrankaListFormatedWithAdress_1">
      <item>NEKRETNINE PRGOMET d.o.o., Čepinsk put 19, 10000 Zagreb zastupanog po punomoćniku Jozo Prgomet</item>
    </derivirana_varijabla>
  </DomainObject.Predmet.ProtuStrankaListFormatedWithAdress>
  <DomainObject.Predmet.ProtuStrankaListFormatedWithAdressOIB>
    <izvorni_sadrzaj>
      <item>NEKRETNINE PRGOMET d.o.o., OIB 48017435976, Čepinsk put 19, 10000 Zagreb zastupanog po punomoćniku Jozo Prgomet</item>
    </izvorni_sadrzaj>
    <derivirana_varijabla naziv="DomainObject.Predmet.ProtuStrankaListFormatedWithAdressOIB_1">
      <item>NEKRETNINE PRGOMET d.o.o., OIB 48017435976, Čepinsk put 19, 10000 Zagreb zastupanog po punomoćniku Jozo Prgomet</item>
    </derivirana_varijabla>
  </DomainObject.Predmet.ProtuStrankaListFormatedWithAdressOIB>
  <DomainObject.Predmet.ProtuStrankaListNazivFormated>
    <izvorni_sadrzaj>
      <item>NEKRETNINE PRGOMET d.o.o.</item>
    </izvorni_sadrzaj>
    <derivirana_varijabla naziv="DomainObject.Predmet.ProtuStrankaListNazivFormated_1">
      <item>NEKRETNINE PRGOMET d.o.o.</item>
    </derivirana_varijabla>
  </DomainObject.Predmet.ProtuStrankaListNazivFormated>
  <DomainObject.Predmet.ProtuStrankaListNazivFormatedOIB>
    <izvorni_sadrzaj>
      <item>NEKRETNINE PRGOMET d.o.o., OIB 48017435976</item>
    </izvorni_sadrzaj>
    <derivirana_varijabla naziv="DomainObject.Predmet.ProtuStrankaListNazivFormatedOIB_1">
      <item>NEKRETNINE PRGOMET d.o.o., OIB 48017435976</item>
    </derivirana_varijabla>
  </DomainObject.Predmet.ProtuStrankaListNazivFormatedOIB>
  <DomainObject.Predmet.OstaliListFormated>
    <izvorni_sadrzaj>
      <item>Jozo Prgomet punomoćnik sudionika u postupku NEKRETNINE PRGOMET d.o.o.</item>
      <item>ZAGREBAČKA BANKA DIONIČKO DRUŠTVO</item>
    </izvorni_sadrzaj>
    <derivirana_varijabla naziv="DomainObject.Predmet.OstaliListFormated_1">
      <item>Jozo Prgomet punomoćnik sudionika u postupku NEKRETNINE PRGOMET d.o.o.</item>
      <item>ZAGREBAČKA BANKA DIONIČKO DRUŠTVO</item>
    </derivirana_varijabla>
  </DomainObject.Predmet.OstaliListFormated>
  <DomainObject.Predmet.OstaliListFormatedOIB>
    <izvorni_sadrzaj>
      <item>Jozo Prgomet, OIB 07066540540 punomoćnik sudionika u postupku NEKRETNINE PRGOMET d.o.o.</item>
      <item>ZAGREBAČKA BANKA DIONIČKO DRUŠTVO, OIB 92963223473</item>
    </izvorni_sadrzaj>
    <derivirana_varijabla naziv="DomainObject.Predmet.OstaliListFormatedOIB_1">
      <item>Jozo Prgomet, OIB 07066540540 punomoćnik sudionika u postupku NEKRETNINE PRGOMET d.o.o.</item>
      <item>ZAGREBAČKA BANKA DIONIČKO DRUŠTVO, OIB 92963223473</item>
    </derivirana_varijabla>
  </DomainObject.Predmet.OstaliListFormatedOIB>
  <DomainObject.Predmet.OstaliListFormatedWithAdress>
    <izvorni_sadrzaj>
      <item>Jozo Prgomet, Čepinski Put 19, 10000 Zagreb punomoćnik sudionika u postupku NEKRETNINE PRGOMET d.o.o.</item>
      <item>ZAGREBAČKA BANKA DIONIČKO DRUŠTVO, Trg bana Josipa Jelačića 10, 10000 Zagreb</item>
    </izvorni_sadrzaj>
    <derivirana_varijabla naziv="DomainObject.Predmet.OstaliListFormatedWithAdress_1">
      <item>Jozo Prgomet, Čepinski Put 19, 10000 Zagreb punomoćnik sudionika u postupku NEKRETNINE PRGOMET d.o.o.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Jozo Prgomet, OIB 07066540540, Čepinski Put 19, 10000 Zagreb punomoćnik sudionika u postupku NEKRETNINE PRGOMET d.o.o.</item>
      <item>ZAGREBAČKA BANKA DIONIČKO DRUŠTVO, OIB 92963223473, Trg bana Josipa Jelačića 10, 10000 Zagreb</item>
    </izvorni_sadrzaj>
    <derivirana_varijabla naziv="DomainObject.Predmet.OstaliListFormatedWithAdressOIB_1">
      <item>Jozo Prgomet, OIB 07066540540, Čepinski Put 19, 10000 Zagreb punomoćnik sudionika u postupku NEKRETNINE PRGOMET d.o.o.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Jozo Prgomet</item>
      <item>ZAGREBAČKA BANKA DIONIČKO DRUŠTVO</item>
    </izvorni_sadrzaj>
    <derivirana_varijabla naziv="DomainObject.Predmet.OstaliListNazivFormated_1">
      <item>Jozo Prgomet</item>
      <item>ZAGREBAČKA BANKA DIONIČKO DRUŠTVO</item>
    </derivirana_varijabla>
  </DomainObject.Predmet.OstaliListNazivFormated>
  <DomainObject.Predmet.OstaliListNazivFormatedOIB>
    <izvorni_sadrzaj>
      <item>Jozo Prgomet, OIB 07066540540</item>
      <item>ZAGREBAČKA BANKA DIONIČKO DRUŠTVO, OIB 92963223473</item>
    </izvorni_sadrzaj>
    <derivirana_varijabla naziv="DomainObject.Predmet.OstaliListNazivFormatedOIB_1">
      <item>Jozo Prgomet, OIB 07066540540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NEKRETNINE PRGOMET d.o.o.</izvorni_sadrzaj>
    <derivirana_varijabla naziv="DomainObject.Predmet.ProtustrankaIDrugi_1">NEKRETNINE PRGOMET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NEKRETNINE PRGOMET d.o.o., OIB 48017435976, Čepinsk put 19, 10000 Zagreb</izvorni_sadrzaj>
    <derivirana_varijabla naziv="DomainObject.Predmet.ProtustrankaIDrugiAdressOIB_1">NEKRETNINE PRGOMET d.o.o., OIB 48017435976, Čepinsk put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NEKRETNINE PRGOMET d.o.o.</item>
      <item>Jozo Prgomet</item>
      <item>Jozo Prgomet</item>
      <item>ZAGREBAČKA BANKA DIONIČKO DRUŠTVO</item>
    </izvorni_sadrzaj>
    <derivirana_varijabla naziv="DomainObject.Predmet.SudioniciListNaziv_1">
      <item>FINA Regionalni centar Zagreb</item>
      <item>NEKRETNINE PRGOMET d.o.o.</item>
      <item>Jozo Prgomet</item>
      <item>Jozo Prgomet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NEKRETNINE PRGOMET d.o.o., OIB 48017435976, Čepinsk put 19,10000 Zagreb</item>
      <item>Jozo Prgomet, OIB 07066540540, Čepinski Put 19,10000 Zagreb</item>
      <item>Jozo Prgomet, OIB 07066540540, Čepinski Put 19,10000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NEKRETNINE PRGOMET d.o.o., OIB 48017435976, Čepinsk put 19,10000 Zagreb</item>
      <item>Jozo Prgomet, OIB 07066540540, Čepinski Put 19,10000 Zagreb</item>
      <item>Jozo Prgomet, OIB 07066540540, Čepinski Put 19,10000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48017435976</item>
      <item>, OIB 07066540540</item>
      <item>, OIB 07066540540</item>
      <item>, OIB 92963223473</item>
    </izvorni_sadrzaj>
    <derivirana_varijabla naziv="DomainObject.Predmet.SudioniciListNazivOIB_1">
      <item>, OIB 85821130368</item>
      <item>, OIB 48017435976</item>
      <item>, OIB 07066540540</item>
      <item>, OIB 07066540540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4BD1BE-9A60-4B43-90E4-E16AAF761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1026</properties:Characters>
  <properties:Lines>41</properties:Lines>
  <properties:Paragraphs>19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2018-02-14T10:07:00Z</cp:lastPrinted>
  <dcterms:modified xmlns:xsi="http://www.w3.org/2001/XMLSchema-instance" xsi:type="dcterms:W3CDTF">2018-02-14T10:07:00Z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