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2734" w14:paraId="a11273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B6394">
        <w:t>1</w:t>
      </w:r>
      <w:r w:rsidR="004854D4">
        <w:t>7</w:t>
      </w:r>
      <w:r w:rsidR="00463389">
        <w:t>8</w:t>
      </w:r>
      <w:r w:rsidRPr="00151FF0">
        <w:t>/1</w:t>
      </w:r>
      <w:r w:rsidR="001B7186">
        <w:t>6</w:t>
      </w:r>
      <w:r w:rsidRPr="00151FF0">
        <w:t>-</w:t>
      </w:r>
      <w:r w:rsidR="009502E3">
        <w:t>2</w:t>
      </w:r>
      <w:r w:rsidR="00463389">
        <w:t>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463389" w:rsidRPr="00463389">
        <w:t>VELIKI KRAJ d.o.o. za građevinarstvo i trgovinu, Županja, Franje Kuhača 5, MBS 030060879, OIB 98522941405</w:t>
      </w:r>
      <w:r w:rsidRPr="00655274">
        <w:t xml:space="preserve">, dana </w:t>
      </w:r>
      <w:r>
        <w:t>2</w:t>
      </w:r>
      <w:r w:rsidR="009502E3">
        <w:t>0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463389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FF4A68">
        <w:t xml:space="preserve">dr. sc. </w:t>
      </w:r>
      <w:r w:rsidR="006E442D">
        <w:t>Ivo Mijoč, Osijek,  Trg Lj. Gaja 7, OIB 15425129018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463389" w:rsidRPr="00463389">
        <w:t>VELIKI KRAJ d.o.o. za građevinarstvo i trgovinu, Županja, Franje Kuhača 5, MBS 030060879, OIB 98522941405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7C1860">
        <w:t xml:space="preserve"> broj 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EC3792">
        <w:t>1</w:t>
      </w:r>
      <w:r w:rsidR="00F15D64">
        <w:t>7</w:t>
      </w:r>
      <w:r w:rsidR="00FF4A68">
        <w:t>8</w:t>
      </w:r>
      <w:r w:rsidR="009B0F1B">
        <w:t>/</w:t>
      </w:r>
      <w:r w:rsidR="00FE5A6E">
        <w:t>1</w:t>
      </w:r>
      <w:r w:rsidR="00D3098C">
        <w:t>6</w:t>
      </w:r>
      <w:r w:rsidR="009B0F1B">
        <w:t>-</w:t>
      </w:r>
      <w:r w:rsidR="00EC3792">
        <w:t>7</w:t>
      </w:r>
      <w:r w:rsidR="009B0F1B">
        <w:t xml:space="preserve"> od </w:t>
      </w:r>
      <w:r w:rsidR="00EC3792">
        <w:t>2</w:t>
      </w:r>
      <w:r w:rsidR="00FF4A68">
        <w:t>6</w:t>
      </w:r>
      <w:r w:rsidR="009B0F1B">
        <w:t>.</w:t>
      </w:r>
      <w:r w:rsidR="00D3098C">
        <w:t>0</w:t>
      </w:r>
      <w:r w:rsidR="00FF4A68">
        <w:t>1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FF4A68">
        <w:t>dr. sc. Ivo Mijoč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FF4A68">
        <w:t>7</w:t>
      </w:r>
      <w:r w:rsidR="00D23353">
        <w:t>.0</w:t>
      </w:r>
      <w:r w:rsidR="00FF4A68">
        <w:t>3</w:t>
      </w:r>
      <w:r w:rsidR="00D23353">
        <w:t>.</w:t>
      </w:r>
      <w:r w:rsidR="00FF4A68">
        <w:t xml:space="preserve"> i 12.04.</w:t>
      </w:r>
      <w:r w:rsidR="00D23353">
        <w:t xml:space="preserve">2016. </w:t>
      </w:r>
      <w:r w:rsidR="00E22748">
        <w:t>zaprimljen je</w:t>
      </w:r>
      <w:r w:rsidR="00D23353">
        <w:t xml:space="preserve"> zahtjev za određivanje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80559F">
        <w:t>0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05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63389" w:rsidRPr="00463389">
      <w:t>14 St-178/16-27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05C8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63389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442D"/>
    <w:rsid w:val="006E614C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82CEE"/>
    <w:rsid w:val="007B0F43"/>
    <w:rsid w:val="007B6DF7"/>
    <w:rsid w:val="007C1860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83C12"/>
    <w:rsid w:val="00BA301E"/>
    <w:rsid w:val="00BC00E1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  <w:rsid w:val="00FF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5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5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5C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5C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5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5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5C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5C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KRAJ društvo s ograničenom odgovornošću za građevinarstvo i trgovinu</izvorni_sadrzaj>
    <derivirana_varijabla naziv="DomainObject.Predmet.ProtustrankaFormated_1">  VELIKI KRAJ društvo s ograničenom odgovornošću za građevinarstvo i trgovinu</derivirana_varijabla>
  </DomainObject.Predmet.ProtustrankaFormated>
  <DomainObject.Predmet.ProtustrankaFormatedOIB>
    <izvorni_sadrzaj>  VELIKI KRAJ društvo s ograničenom odgovornošću za građevinarstvo i trgovinu, OIB 98522941405</izvorni_sadrzaj>
    <derivirana_varijabla naziv="DomainObject.Predmet.ProtustrankaFormatedOIB_1">  VELIKI KRAJ društvo s ograničenom odgovornošću za građevinarstvo i trgovinu, OIB 98522941405</derivirana_varijabla>
  </DomainObject.Predmet.ProtustrankaFormatedOIB>
  <DomainObject.Predmet.ProtustrankaFormatedWithAdress>
    <izvorni_sadrzaj> VELIKI KRAJ društvo s ograničenom odgovornošću za građevinarstvo i trgovinu, Franje Kuhača 5, 32270 Županja</izvorni_sadrzaj>
    <derivirana_varijabla naziv="DomainObject.Predmet.ProtustrankaFormatedWithAdress_1"> VELIKI KRAJ društvo s ograničenom odgovornošću za građevinarstvo i trgovinu, Franje Kuhača 5, 32270 Županja</derivirana_varijabla>
  </DomainObject.Predmet.ProtustrankaFormatedWithAdress>
  <DomainObject.Predmet.ProtustrankaFormatedWithAdressOIB>
    <izvorni_sadrzaj> VELIKI KRAJ društvo s ograničenom odgovornošću za građevinarstvo i trgovinu, OIB 98522941405, Franje Kuhača 5, 32270 Županja</izvorni_sadrzaj>
    <derivirana_varijabla naziv="DomainObject.Predmet.ProtustrankaFormatedWithAdressOIB_1"> VELIKI KRAJ društvo s ograničenom odgovornošću za građevinarstvo i trgovinu, OIB 98522941405, Franje Kuhača 5, 32270 Županja</derivirana_varijabla>
  </DomainObject.Predmet.ProtustrankaFormatedWithAdressOIB>
  <DomainObject.Predmet.ProtustrankaWithAdress>
    <izvorni_sadrzaj>VELIKI KRAJ društvo s ograničenom odgovornošću za građevinarstvo i trgovinu Franje Kuhača 5, 32270 Županja</izvorni_sadrzaj>
    <derivirana_varijabla naziv="DomainObject.Predmet.ProtustrankaWithAdress_1">VELIKI KRAJ društvo s ograničenom odgovornošću za građevinarstvo i trgovinu Franje Kuhača 5, 32270 Županja</derivirana_varijabla>
  </DomainObject.Predmet.ProtustrankaWithAdress>
  <DomainObject.Predmet.ProtustrankaWithAdressOIB>
    <izvorni_sadrzaj>VELIKI KRAJ društvo s ograničenom odgovornošću za građevinarstvo i trgovinu, OIB 98522941405, Franje Kuhača 5, 32270 Županja</izvorni_sadrzaj>
    <derivirana_varijabla naziv="DomainObject.Predmet.ProtustrankaWithAdressOIB_1">VELIKI KRAJ društvo s ograničenom odgovornošću za građevinarstvo i trgovinu, OIB 98522941405, Franje Kuhača 5, 32270 Županja</derivirana_varijabla>
  </DomainObject.Predmet.ProtustrankaWithAdressOIB>
  <DomainObject.Predmet.ProtustrankaNazivFormated>
    <izvorni_sadrzaj>VELIKI KRAJ društvo s ograničenom odgovornošću za građevinarstvo i trgovinu</izvorni_sadrzaj>
    <derivirana_varijabla naziv="DomainObject.Predmet.ProtustrankaNazivFormated_1">VELIKI KRAJ društvo s ograničenom odgovornošću za građevinarstvo i trgovinu</derivirana_varijabla>
  </DomainObject.Predmet.ProtustrankaNazivFormated>
  <DomainObject.Predmet.ProtustrankaNazivFormatedOIB>
    <izvorni_sadrzaj>VELIKI KRAJ društvo s ograničenom odgovornošću za građevinarstvo i trgovinu, OIB 98522941405</izvorni_sadrzaj>
    <derivirana_varijabla naziv="DomainObject.Predmet.ProtustrankaNazivFormatedOIB_1">VELIKI KRAJ društvo s ograničenom odgovornošću za građevinarstvo i trgovinu, OIB 98522941405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travnja 2016.</izvorni_sadrzaj>
    <derivirana_varijabla naziv="DomainObject.Predmet.SpisIzvanSuda.DatumIzlazaSpisa_1">26.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po žalbi</izvorni_sadrzaj>
    <derivirana_varijabla naziv="DomainObject.Predmet.SpisIzvanSuda.RazlogIzlaskaSpisa_1">po žalbi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VELIKI KRAJ društvo s ograničenom odgovornošću za građevinarstvo i trgovinu</item>
    </izvorni_sadrzaj>
    <derivirana_varijabla naziv="DomainObject.Predmet.ProtuStrankaListFormated_1">
      <item>VELIKI KRAJ društvo s ograničenom odgovornošću za građevinarstvo i trgovinu</item>
    </derivirana_varijabla>
  </DomainObject.Predmet.ProtuStrankaListFormated>
  <DomainObject.Predmet.ProtuStrankaListFormatedOIB>
    <izvorni_sadrzaj>
      <item>VELIKI KRAJ društvo s ograničenom odgovornošću za građevinarstvo i trgovinu, OIB 98522941405</item>
    </izvorni_sadrzaj>
    <derivirana_varijabla naziv="DomainObject.Predmet.ProtuStrankaListFormatedOIB_1">
      <item>VELIKI KRAJ društvo s ograničenom odgovornošću za građevinarstvo i trgovinu, OIB 98522941405</item>
    </derivirana_varijabla>
  </DomainObject.Predmet.ProtuStrankaListFormatedOIB>
  <DomainObject.Predmet.ProtuStrankaListFormatedWithAdress>
    <izvorni_sadrzaj>
      <item>VELIKI KRAJ društvo s ograničenom odgovornošću za građevinarstvo i trgovinu, Franje Kuhača 5, 32270 Županja</item>
    </izvorni_sadrzaj>
    <derivirana_varijabla naziv="DomainObject.Predmet.ProtuStrankaListFormatedWithAdress_1">
      <item>VELIKI KRAJ društvo s ograničenom odgovornošću za građevinarstvo i trgovinu, Franje Kuhača 5, 32270 Županja</item>
    </derivirana_varijabla>
  </DomainObject.Predmet.ProtuStrankaListFormatedWithAdress>
  <DomainObject.Predmet.ProtuStrankaListFormatedWithAdressOIB>
    <izvorni_sadrzaj>
      <item>VELIKI KRAJ društvo s ograničenom odgovornošću za građevinarstvo i trgovinu, OIB 98522941405, Franje Kuhača 5, 32270 Županja</item>
    </izvorni_sadrzaj>
    <derivirana_varijabla naziv="DomainObject.Predmet.ProtuStrankaListFormatedWithAdressOIB_1">
      <item>VELIKI KRAJ društvo s ograničenom odgovornošću za građevinarstvo i trgovinu, OIB 98522941405, Franje Kuhača 5, 32270 Županja</item>
    </derivirana_varijabla>
  </DomainObject.Predmet.ProtuStrankaListFormatedWithAdressOIB>
  <DomainObject.Predmet.ProtuStrankaListNazivFormated>
    <izvorni_sadrzaj>
      <item>VELIKI KRAJ društvo s ograničenom odgovornošću za građevinarstvo i trgovinu</item>
    </izvorni_sadrzaj>
    <derivirana_varijabla naziv="DomainObject.Predmet.ProtuStrankaListNazivFormated_1">
      <item>VELIKI KRAJ društvo s ograničenom odgovornošću za građevinarstvo i trgovinu</item>
    </derivirana_varijabla>
  </DomainObject.Predmet.ProtuStrankaListNazivFormated>
  <DomainObject.Predmet.ProtuStrankaListNazivFormatedOIB>
    <izvorni_sadrzaj>
      <item>VELIKI KRAJ društvo s ograničenom odgovornošću za građevinarstvo i trgovinu, OIB 98522941405</item>
    </izvorni_sadrzaj>
    <derivirana_varijabla naziv="DomainObject.Predmet.ProtuStrankaListNazivFormatedOIB_1">
      <item>VELIKI KRAJ društvo s ograničenom odgovornošću za građevinarstvo i trgovinu, OIB 98522941405</item>
    </derivirana_varijabla>
  </DomainObject.Predmet.ProtuStrankaListNazivFormatedOIB>
  <DomainObject.Predmet.OstaliListFormated>
    <izvorni_sadrzaj>
      <item>Ivo Mijoč</item>
      <item>ŽDO GUO Vukovar</item>
    </izvorni_sadrzaj>
    <derivirana_varijabla naziv="DomainObject.Predmet.OstaliListFormated_1">
      <item>Ivo Mijoč</item>
      <item>ŽDO GUO Vukovar</item>
    </derivirana_varijabla>
  </DomainObject.Predmet.OstaliListFormated>
  <DomainObject.Predmet.OstaliListFormatedOIB>
    <izvorni_sadrzaj>
      <item>Ivo Mijoč, OIB 15425129018</item>
      <item>ŽDO GUO Vukovar</item>
    </izvorni_sadrzaj>
    <derivirana_varijabla naziv="DomainObject.Predmet.OstaliListFormatedOIB_1">
      <item>Ivo Mijoč, OIB 15425129018</item>
      <item>ŽDO GUO Vukovar</item>
    </derivirana_varijabla>
  </DomainObject.Predmet.OstaliListFormatedOIB>
  <DomainObject.Predmet.OstaliListFormatedWithAdress>
    <izvorni_sadrzaj>
      <item>Ivo Mijoč, Andrije Hebranga 73, 31000 Osijek</item>
      <item>ŽDO GUO Vukovar</item>
    </izvorni_sadrzaj>
    <derivirana_varijabla naziv="DomainObject.Predmet.OstaliListFormatedWithAdress_1">
      <item>Ivo Mijoč, Andrije Hebranga 73, 31000 Osijek</item>
      <item>ŽDO GUO Vukovar</item>
    </derivirana_varijabla>
  </DomainObject.Predmet.OstaliListFormatedWithAdress>
  <DomainObject.Predmet.OstaliListFormatedWithAdressOIB>
    <izvorni_sadrzaj>
      <item>Ivo Mijoč, OIB 15425129018, Andrije Hebranga 73, 31000 Osijek</item>
      <item>ŽDO GUO Vukovar</item>
    </izvorni_sadrzaj>
    <derivirana_varijabla naziv="DomainObject.Predmet.OstaliListFormatedWithAdressOIB_1">
      <item>Ivo Mijoč, OIB 15425129018, Andrije Hebranga 73, 31000 Osijek</item>
      <item>ŽDO GUO Vukovar</item>
    </derivirana_varijabla>
  </DomainObject.Predmet.OstaliListFormatedWithAdressOIB>
  <DomainObject.Predmet.OstaliListNazivFormated>
    <izvorni_sadrzaj>
      <item>Ivo Mijoč</item>
      <item>ŽDO GUO Vukovar</item>
    </izvorni_sadrzaj>
    <derivirana_varijabla naziv="DomainObject.Predmet.OstaliListNazivFormated_1">
      <item>Ivo Mijoč</item>
      <item>ŽDO GUO Vukovar</item>
    </derivirana_varijabla>
  </DomainObject.Predmet.OstaliListNazivFormated>
  <DomainObject.Predmet.OstaliListNazivFormatedOIB>
    <izvorni_sadrzaj>
      <item>Ivo Mijoč, OIB 15425129018</item>
      <item>ŽDO GUO Vukovar</item>
    </izvorni_sadrzaj>
    <derivirana_varijabla naziv="DomainObject.Predmet.OstaliListNazivFormatedOIB_1">
      <item>Ivo Mijoč, OIB 15425129018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VELIKI KRAJ društvo s ograničenom odgovornošću za građevinarstvo i trgovinu</izvorni_sadrzaj>
    <derivirana_varijabla naziv="DomainObject.Predmet.ProtustrankaIDrugi_1">VELIKI KRAJ društvo s ograničenom odgovornošću za građevinarstvo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VELIKI KRAJ društvo s ograničenom odgovornošću za građevinarstvo i trgovinu, OIB 98522941405, Franje Kuhača 5, 32270 Županja</izvorni_sadrzaj>
    <derivirana_varijabla naziv="DomainObject.Predmet.ProtustrankaIDrugiAdressOIB_1">VELIKI KRAJ društvo s ograničenom odgovornošću za građevinarstvo i trgovinu, OIB 98522941405, Franje Kuhača 5,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KRAJ društvo s ograničenom odgovornošću za građevinarstvo i trgovinu</item>
      <item>RH MF POREZNA UPRAVA VUKOVAR</item>
      <item>Ivo Mijoč</item>
      <item>ŽDO GUO Vukovar</item>
    </izvorni_sadrzaj>
    <derivirana_varijabla naziv="DomainObject.Predmet.SudioniciListNaziv_1">
      <item>VELIKI KRAJ društvo s ograničenom odgovornošću za građevinarstvo i trgovinu</item>
      <item>RH MF POREZNA UPRAVA VUKOVAR</item>
      <item>Ivo Mijoč</item>
      <item>ŽDO GUO Vukovar</item>
    </derivirana_varijabla>
  </DomainObject.Predmet.SudioniciListNaziv>
  <DomainObject.Predmet.SudioniciListAdressOIB>
    <izvorni_sadrzaj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</izvorni_sadrzaj>
    <derivirana_varijabla naziv="DomainObject.Predmet.SudioniciListAdressOIB_1"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98522941405</item>
      <item>, OIB 18683136487</item>
      <item>, OIB 15425129018</item>
      <item>, OIB null</item>
    </izvorni_sadrzaj>
    <derivirana_varijabla naziv="DomainObject.Predmet.SudioniciListNazivOIB_1">
      <item>, OIB 98522941405</item>
      <item>, OIB 18683136487</item>
      <item>, OIB 15425129018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437</properties:Words>
  <properties:Characters>2392</properties:Characters>
  <properties:Lines>74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2016-06-20T08:32:00Z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