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2d0f" w14:paraId="af22d0f" w:rsidRDefault="00272916" w:rsidP="00272916" w:rsidR="00272916" w:rsidRPr="001D58C0">
      <w:pPr>
        <w:jc w:val="right"/>
        <w15:collapsed w:val="false"/>
      </w:pPr>
      <w:bookmarkStart w:name="_GoBack" w:id="0"/>
      <w:bookmarkEnd w:id="0"/>
      <w:r w:rsidRPr="001D58C0">
        <w:t>Posl. br.: 1 St-</w:t>
      </w:r>
      <w:r w:rsidR="001A6874">
        <w:t>807</w:t>
      </w:r>
      <w:r w:rsidR="000A52DE">
        <w:t>/</w:t>
      </w:r>
      <w:r w:rsidR="007F1B4C">
        <w:t>20</w:t>
      </w:r>
      <w:r w:rsidR="001A6874">
        <w:t>16</w:t>
      </w:r>
      <w:r w:rsidRPr="001D58C0">
        <w:t>-</w:t>
      </w:r>
      <w:r w:rsidR="001A6874">
        <w:t>2</w:t>
      </w:r>
      <w:r w:rsidR="00913070">
        <w:t>1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</w:t>
      </w:r>
      <w:r w:rsidR="00FA20A3" w:rsidRPr="00006969">
        <w:t xml:space="preserve">dužnikom </w:t>
      </w:r>
      <w:r w:rsidR="001A6874" w:rsidRPr="001A6874">
        <w:t>EXIMO j.d.o.o. za ugostiteljstvo, Preko, Ulica Don Vida Dunatova 3, OIB: 57863781869</w:t>
      </w:r>
      <w:r w:rsidR="00FA20A3" w:rsidRPr="00006969">
        <w:t>,</w:t>
      </w:r>
      <w:r w:rsidRPr="001D58C0">
        <w:t xml:space="preserve"> dana </w:t>
      </w:r>
      <w:r w:rsidR="001A6874">
        <w:t>22</w:t>
      </w:r>
      <w:r w:rsidR="00913070">
        <w:t xml:space="preserve">. </w:t>
      </w:r>
      <w:r w:rsidR="001A6874">
        <w:t>ožujka 2018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</w:t>
      </w:r>
      <w:r w:rsidR="001A6874">
        <w:rPr>
          <w:szCs w:val="24"/>
        </w:rPr>
        <w:t xml:space="preserve"> postupiti po rješenju ovog suda broj St-807/2016-3 od 1. lipnja 2016. kojim rješenjem je naloženo prisilno naplatiti iznos od 1.000,00 kuna od Domagoja Miloša.</w:t>
      </w:r>
      <w:r w:rsidR="00913070">
        <w:rPr>
          <w:szCs w:val="24"/>
        </w:rPr>
        <w:t xml:space="preserve"> </w:t>
      </w:r>
    </w:p>
    <w:p w:rsidRDefault="001D58C0" w:rsidP="001D58C0" w:rsidR="001D58C0" w:rsidRPr="001D58C0"/>
    <w:p w:rsidRDefault="001D58C0" w:rsidP="001D58C0" w:rsidR="001D58C0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913070" w:rsidP="00913070" w:rsidR="00913070" w:rsidRPr="00913070"/>
    <w:p w:rsidRDefault="001A6874" w:rsidP="00473311" w:rsidR="001A6874">
      <w:pPr>
        <w:ind w:firstLine="708"/>
        <w:jc w:val="both"/>
      </w:pPr>
      <w:r>
        <w:t xml:space="preserve">Financijska agencija je 8. ožujka 2018. sudu dostavila obavijest o vračanju osnova za plaće s naznakom broja osnove St-807/16-3 i u prilogu dostavila rješenje o otvaranju i zaključenu stečajnog postupka nad trgovačkim društvom </w:t>
      </w:r>
      <w:r w:rsidRPr="001A6874">
        <w:t>EXIMO j.d.o.o. za ugostiteljstvo, Preko</w:t>
      </w:r>
      <w:r w:rsidRPr="001D58C0">
        <w:t xml:space="preserve"> </w:t>
      </w:r>
      <w:r>
        <w:t>. Rješenje koje je FINA sudu vratila ne predstavlja osnovu za plaćanje. Međutim FINA je u popratnom dopisu izvijestila sud da je broj osnove za plaćanje koji sudu vraća St-807/16-3 te je navela da obavještava sud da je ovršenik brisan iz sudskog registra.</w:t>
      </w:r>
    </w:p>
    <w:p w:rsidRDefault="001A6874" w:rsidP="00473311" w:rsidR="001A6874">
      <w:pPr>
        <w:ind w:firstLine="708"/>
        <w:jc w:val="both"/>
      </w:pPr>
      <w:r>
        <w:t>Uvidom u sudski predmet utvrđeno je da je broj koji FINA naznačuje kao broj osnove za plaćanje dakle St-807/16-3, rješenje ovog suda kojim se nalaže Domagoju Milošu uplata iznosa od 1.000,00 kuna uz upozorenje da će se naplata iznosa izvršiti po pravilima o prisilnoj naplati, koje rješenje je upravo radi prisilne naplate FINA zaprimila 8. srpnja 2016. Prema tome nije jasno na koju se osnovu za plaćanja odnosi obavijest o vračanju osnove za plaćanje jer je uz obavijest vraćeno rješenje koje nije osnova za plaćanje, a kao broj vraćene osnove navodi se broj koji se odnosi na prisilnu naplatu od Domagoja Miloša.</w:t>
      </w:r>
    </w:p>
    <w:p w:rsidRDefault="001A6874" w:rsidP="00473311" w:rsidR="001A6874">
      <w:pPr>
        <w:ind w:firstLine="708"/>
        <w:jc w:val="both"/>
      </w:pPr>
      <w:r>
        <w:t>Stoga sud opetovano nalaže FINA-i izvršiti prisilnu naplatu osnove za plaćanje broj St-807/16-3 u kojoj je ovršenik Domagoj Miloš.</w:t>
      </w:r>
    </w:p>
    <w:p w:rsidRDefault="00473311" w:rsidP="00473311" w:rsidR="00473311">
      <w:pPr>
        <w:pStyle w:val="Tijeloteksta"/>
      </w:pPr>
    </w:p>
    <w:p w:rsidRDefault="00F369FC" w:rsidP="00F369FC" w:rsidR="00F369FC" w:rsidRPr="001D58C0">
      <w:pPr>
        <w:jc w:val="both"/>
      </w:pPr>
    </w:p>
    <w:p w:rsidRDefault="00F369FC" w:rsidP="00F369FC" w:rsidR="00F369FC" w:rsidRPr="007E0EE0">
      <w:pPr>
        <w:jc w:val="center"/>
      </w:pPr>
      <w:r w:rsidRPr="007E0EE0">
        <w:t xml:space="preserve">U </w:t>
      </w:r>
      <w:r w:rsidR="00473311">
        <w:t xml:space="preserve">Zadru, </w:t>
      </w:r>
      <w:r w:rsidR="001A6874">
        <w:t>22</w:t>
      </w:r>
      <w:r w:rsidR="00913070">
        <w:t xml:space="preserve">. </w:t>
      </w:r>
      <w:r w:rsidR="001A6874">
        <w:t>ožujka</w:t>
      </w:r>
      <w:r w:rsidR="00473311">
        <w:t xml:space="preserve"> </w:t>
      </w:r>
      <w:r w:rsidR="001A6874">
        <w:t>2018</w:t>
      </w:r>
      <w:r>
        <w:t>.</w:t>
      </w:r>
    </w:p>
    <w:p w:rsidRDefault="00F369FC" w:rsidP="00F369FC" w:rsidR="00F369FC" w:rsidRPr="001D58C0"/>
    <w:p w:rsidRDefault="00F369FC" w:rsidP="00F369FC" w:rsidR="00F369FC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>
        <w:t>Sutkinja:</w:t>
      </w:r>
    </w:p>
    <w:p w:rsidRDefault="00F369FC" w:rsidP="001A6874" w:rsidR="00F369FC">
      <w:pPr>
        <w:jc w:val="right"/>
      </w:pPr>
      <w:r>
        <w:t>Ardena Bajlo</w:t>
      </w:r>
    </w:p>
    <w:p w:rsidRDefault="001A6874" w:rsidP="001A6874" w:rsidR="001A6874" w:rsidRPr="00F436CF">
      <w:pPr>
        <w:jc w:val="right"/>
      </w:pPr>
    </w:p>
    <w:p w:rsidRDefault="00F369FC" w:rsidP="00F369FC" w:rsidR="00F369FC" w:rsidRPr="00F436CF">
      <w:r w:rsidRPr="00F436CF">
        <w:t>POUKA O PRAVNOM LIJEKU</w:t>
      </w:r>
    </w:p>
    <w:p w:rsidRDefault="00F369FC" w:rsidP="00F369FC" w:rsidR="00F369FC" w:rsidRPr="00F436CF">
      <w:r w:rsidRPr="00F436CF">
        <w:t xml:space="preserve">Protiv ovog zaključka nije dopušteno je izjaviti žalbu. </w:t>
      </w:r>
    </w:p>
    <w:p w:rsidRDefault="00F369FC" w:rsidP="00F369FC" w:rsidR="00F369FC" w:rsidRPr="00F436CF"/>
    <w:p w:rsidRDefault="00F369FC" w:rsidP="00F369FC" w:rsidR="00F369FC" w:rsidRPr="00F436CF">
      <w:r w:rsidRPr="00F436CF">
        <w:t>DNA:</w:t>
      </w:r>
    </w:p>
    <w:p w:rsidRDefault="00F369FC" w:rsidP="00913070" w:rsidR="001E203A" w:rsidRPr="00F436CF">
      <w:r w:rsidRPr="00F436CF">
        <w:t>- Financijska a</w:t>
      </w:r>
      <w:r w:rsidR="00122E29">
        <w:t>gencija</w:t>
      </w:r>
    </w:p>
    <w:sectPr w:rsidSect="001A6874" w:rsidR="001E203A" w:rsidRPr="00F436CF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110217"/>
    <w:rsid w:val="00122E29"/>
    <w:rsid w:val="001A6874"/>
    <w:rsid w:val="001D58C0"/>
    <w:rsid w:val="001E203A"/>
    <w:rsid w:val="002275DA"/>
    <w:rsid w:val="002661F6"/>
    <w:rsid w:val="00272916"/>
    <w:rsid w:val="00473311"/>
    <w:rsid w:val="005844DD"/>
    <w:rsid w:val="00591E71"/>
    <w:rsid w:val="00684CC3"/>
    <w:rsid w:val="006B4A1A"/>
    <w:rsid w:val="006F72AB"/>
    <w:rsid w:val="00796701"/>
    <w:rsid w:val="007D567C"/>
    <w:rsid w:val="007E0EE0"/>
    <w:rsid w:val="007F1B4C"/>
    <w:rsid w:val="00842656"/>
    <w:rsid w:val="00890016"/>
    <w:rsid w:val="008C564C"/>
    <w:rsid w:val="008F580E"/>
    <w:rsid w:val="00913070"/>
    <w:rsid w:val="009D180C"/>
    <w:rsid w:val="00A33A37"/>
    <w:rsid w:val="00A5774F"/>
    <w:rsid w:val="00BC6BF7"/>
    <w:rsid w:val="00C8063F"/>
    <w:rsid w:val="00D57315"/>
    <w:rsid w:val="00E80F20"/>
    <w:rsid w:val="00E838F4"/>
    <w:rsid w:val="00F369FC"/>
    <w:rsid w:val="00F436CF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0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2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2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2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2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0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2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2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2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2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EXIMO jednostavno društvo s ograničenom odgovornošću za ugostiteljstvo</izvorni_sadrzaj>
    <derivirana_varijabla naziv="DomainObject.Predmet.ProtustrankaFormated_1">  EXIMO jednostavno društvo s ograničenom odgovornošću za ugostiteljstvo</derivirana_varijabla>
  </DomainObject.Predmet.ProtustrankaFormated>
  <DomainObject.Predmet.ProtustrankaFormatedOIB>
    <izvorni_sadrzaj>  EXIMO jednostavno društvo s ograničenom odgovornošću za ugostiteljstvo, OIB 57863781869</izvorni_sadrzaj>
    <derivirana_varijabla naziv="DomainObject.Predmet.ProtustrankaFormatedOIB_1">  EXIMO jednostavno društvo s ograničenom odgovornošću za ugostiteljstvo, OIB 57863781869</derivirana_varijabla>
  </DomainObject.Predmet.ProtustrankaFormatedOIB>
  <DomainObject.Predmet.ProtustrankaFormatedWithAdress>
    <izvorni_sadrzaj> EXIMO jednostavno društvo s ograničenom odgovornošću za ugostiteljstvo, Ulica Don Vida Dunatova 3, 23273 Preko</izvorni_sadrzaj>
    <derivirana_varijabla naziv="DomainObject.Predmet.ProtustrankaFormatedWithAdress_1"> EXIMO jednostavno društvo s ograničenom odgovornošću za ugostiteljstvo, Ulica Don Vida Dunatova 3, 23273 Preko</derivirana_varijabla>
  </DomainObject.Predmet.ProtustrankaFormatedWithAdress>
  <DomainObject.Predmet.ProtustrankaFormatedWithAdressOIB>
    <izvorni_sadrzaj> EXIMO jednostavno društvo s ograničenom odgovornošću za ugostiteljstvo, OIB 57863781869, Ulica Don Vida Dunatova 3, 23273 Preko</izvorni_sadrzaj>
    <derivirana_varijabla naziv="DomainObject.Predmet.ProtustrankaFormatedWithAdressOIB_1"> EXIMO jednostavno društvo s ograničenom odgovornošću za ugostiteljstvo, OIB 57863781869, Ulica Don Vida Dunatova 3, 23273 Preko</derivirana_varijabla>
  </DomainObject.Predmet.ProtustrankaFormatedWithAdressOIB>
  <DomainObject.Predmet.ProtustrankaWithAdress>
    <izvorni_sadrzaj>EXIMO jednostavno društvo s ograničenom odgovornošću za ugostiteljstvo Ulica Don Vida Dunatova 3, 23273 Preko</izvorni_sadrzaj>
    <derivirana_varijabla naziv="DomainObject.Predmet.ProtustrankaWithAdress_1">EXIMO jednostavno društvo s ograničenom odgovornošću za ugostiteljstvo Ulica Don Vida Dunatova 3, 23273 Preko</derivirana_varijabla>
  </DomainObject.Predmet.ProtustrankaWithAdress>
  <DomainObject.Predmet.ProtustrankaWithAdressOIB>
    <izvorni_sadrzaj>EXIMO jednostavno društvo s ograničenom odgovornošću za ugostiteljstvo, OIB 57863781869, Ulica Don Vida Dunatova 3, 23273 Preko</izvorni_sadrzaj>
    <derivirana_varijabla naziv="DomainObject.Predmet.ProtustrankaWithAdressOIB_1">EXIMO jednostavno društvo s ograničenom odgovornošću za ugostiteljstvo, OIB 57863781869, Ulica Don Vida Dunatova 3, 23273 Preko</derivirana_varijabla>
  </DomainObject.Predmet.ProtustrankaWithAdressOIB>
  <DomainObject.Predmet.ProtustrankaNazivFormated>
    <izvorni_sadrzaj>EXIMO jednostavno društvo s ograničenom odgovornošću za ugostiteljstvo</izvorni_sadrzaj>
    <derivirana_varijabla naziv="DomainObject.Predmet.ProtustrankaNazivFormated_1">EXIMO jednostavno društvo s ograničenom odgovornošću za ugostiteljstvo</derivirana_varijabla>
  </DomainObject.Predmet.ProtustrankaNazivFormated>
  <DomainObject.Predmet.ProtustrankaNazivFormatedOIB>
    <izvorni_sadrzaj>EXIMO jednostavno društvo s ograničenom odgovornošću za ugostiteljstvo, OIB 57863781869</izvorni_sadrzaj>
    <derivirana_varijabla naziv="DomainObject.Predmet.ProtustrankaNazivFormatedOIB_1">EXIMO jednostavno društvo s ograničenom odgovornošću za ugostiteljstvo, OIB 57863781869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170747.76</izvorni_sadrzaj>
    <derivirana_varijabla naziv="DomainObject.Predmet.TrenutnaVrijednost_1">170747.76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EXIMO jednostavno društvo s ograničenom odgovornošću za ugostiteljstvo</item>
    </izvorni_sadrzaj>
    <derivirana_varijabla naziv="DomainObject.Predmet.ProtuStrankaListFormated_1">
      <item>EXIMO jednostavno društvo s ograničenom odgovornošću za ugostiteljstvo</item>
    </derivirana_varijabla>
  </DomainObject.Predmet.ProtuStrankaListFormated>
  <DomainObject.Predmet.ProtuStrankaListFormatedOIB>
    <izvorni_sadrzaj>
      <item>EXIMO jednostavno društvo s ograničenom odgovornošću za ugostiteljstvo, OIB 57863781869</item>
    </izvorni_sadrzaj>
    <derivirana_varijabla naziv="DomainObject.Predmet.ProtuStrankaListFormatedOIB_1">
      <item>EXIMO jednostavno društvo s ograničenom odgovornošću za ugostiteljstvo, OIB 57863781869</item>
    </derivirana_varijabla>
  </DomainObject.Predmet.ProtuStrankaListFormatedOIB>
  <DomainObject.Predmet.ProtuStrankaListFormatedWithAdress>
    <izvorni_sadrzaj>
      <item>EXIMO jednostavno društvo s ograničenom odgovornošću za ugostiteljstvo, Ulica Don Vida Dunatova 3, 23273 Preko</item>
    </izvorni_sadrzaj>
    <derivirana_varijabla naziv="DomainObject.Predmet.ProtuStrankaListFormatedWithAdress_1">
      <item>EXIMO jednostavno društvo s ograničenom odgovornošću za ugostiteljstvo, Ulica Don Vida Dunatova 3, 23273 Preko</item>
    </derivirana_varijabla>
  </DomainObject.Predmet.ProtuStrankaListFormatedWithAdress>
  <DomainObject.Predmet.ProtuStrankaListFormatedWithAdressOIB>
    <izvorni_sadrzaj>
      <item>EXIMO jednostavno društvo s ograničenom odgovornošću za ugostiteljstvo, OIB 57863781869, Ulica Don Vida Dunatova 3, 23273 Preko</item>
    </izvorni_sadrzaj>
    <derivirana_varijabla naziv="DomainObject.Predmet.ProtuStrankaListFormatedWithAdressOIB_1">
      <item>EXIMO jednostavno društvo s ograničenom odgovornošću za ugostiteljstvo, OIB 57863781869, Ulica Don Vida Dunatova 3, 23273 Preko</item>
    </derivirana_varijabla>
  </DomainObject.Predmet.ProtuStrankaListFormatedWithAdressOIB>
  <DomainObject.Predmet.ProtuStrankaListNazivFormated>
    <izvorni_sadrzaj>
      <item>EXIMO jednostavno društvo s ograničenom odgovornošću za ugostiteljstvo</item>
    </izvorni_sadrzaj>
    <derivirana_varijabla naziv="DomainObject.Predmet.ProtuStrankaListNazivFormated_1">
      <item>EXIMO jednostavno društvo s ograničenom odgovornošću za ugostiteljstvo</item>
    </derivirana_varijabla>
  </DomainObject.Predmet.ProtuStrankaListNazivFormated>
  <DomainObject.Predmet.ProtuStrankaListNazivFormatedOIB>
    <izvorni_sadrzaj>
      <item>EXIMO jednostavno društvo s ograničenom odgovornošću za ugostiteljstvo, OIB 57863781869</item>
    </izvorni_sadrzaj>
    <derivirana_varijabla naziv="DomainObject.Predmet.ProtuStrankaListNazivFormatedOIB_1">
      <item>EXIMO jednostavno društvo s ograničenom odgovornošću za ugostiteljstvo, OIB 57863781869</item>
    </derivirana_varijabla>
  </DomainObject.Predmet.ProtuStrankaListNazivFormatedOIB>
  <DomainObject.Predmet.OstaliListFormated>
    <izvorni_sadrzaj>
      <item>Domagoj Miloš</item>
    </izvorni_sadrzaj>
    <derivirana_varijabla naziv="DomainObject.Predmet.OstaliListFormated_1">
      <item>Domagoj Miloš</item>
    </derivirana_varijabla>
  </DomainObject.Predmet.OstaliListFormated>
  <DomainObject.Predmet.OstaliListFormatedOIB>
    <izvorni_sadrzaj>
      <item>Domagoj Miloš, OIB 74419317556</item>
    </izvorni_sadrzaj>
    <derivirana_varijabla naziv="DomainObject.Predmet.OstaliListFormatedOIB_1">
      <item>Domagoj Miloš, OIB 74419317556</item>
    </derivirana_varijabla>
  </DomainObject.Predmet.OstaliListFormatedOIB>
  <DomainObject.Predmet.OstaliListFormatedWithAdress>
    <izvorni_sadrzaj>
      <item>Domagoj Miloš, Ulica  Don Vida Dunatova 3, 23273 Preko</item>
    </izvorni_sadrzaj>
    <derivirana_varijabla naziv="DomainObject.Predmet.OstaliListFormatedWithAdress_1">
      <item>Domagoj Miloš, Ulica  Don Vida Dunatova 3, 23273 Preko</item>
    </derivirana_varijabla>
  </DomainObject.Predmet.OstaliListFormatedWithAdress>
  <DomainObject.Predmet.OstaliListFormatedWithAdressOIB>
    <izvorni_sadrzaj>
      <item>Domagoj Miloš, OIB 74419317556, Ulica  Don Vida Dunatova 3, 23273 Preko</item>
    </izvorni_sadrzaj>
    <derivirana_varijabla naziv="DomainObject.Predmet.OstaliListFormatedWithAdressOIB_1">
      <item>Domagoj Miloš, OIB 74419317556, Ulica  Don Vida Dunatova 3, 23273 Preko</item>
    </derivirana_varijabla>
  </DomainObject.Predmet.OstaliListFormatedWithAdressOIB>
  <DomainObject.Predmet.OstaliListNazivFormated>
    <izvorni_sadrzaj>
      <item>Domagoj Miloš</item>
    </izvorni_sadrzaj>
    <derivirana_varijabla naziv="DomainObject.Predmet.OstaliListNazivFormated_1">
      <item>Domagoj Miloš</item>
    </derivirana_varijabla>
  </DomainObject.Predmet.OstaliListNazivFormated>
  <DomainObject.Predmet.OstaliListNazivFormatedOIB>
    <izvorni_sadrzaj>
      <item>Domagoj Miloš, OIB 74419317556</item>
    </izvorni_sadrzaj>
    <derivirana_varijabla naziv="DomainObject.Predmet.OstaliListNazivFormatedOIB_1">
      <item>Domagoj Miloš, OIB 74419317556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EXIMO jednostavno društvo s ograničenom odgovornošću za ugostiteljstvo</izvorni_sadrzaj>
    <derivirana_varijabla naziv="DomainObject.Predmet.ProtustrankaIDrugi_1">EXIMO jednostavno društvo s ograničenom odgovornošću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EXIMO jednostavno društvo s ograničenom odgovornošću za ugostiteljstvo, OIB 57863781869, Ulica Don Vida Dunatova 3, 23273 Preko</izvorni_sadrzaj>
    <derivirana_varijabla naziv="DomainObject.Predmet.ProtustrankaIDrugiAdressOIB_1">EXIMO jednostavno društvo s ograničenom odgovornošću za ugostiteljstvo, OIB 57863781869, Ulica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EXIMO jednostavno društvo s ograničenom odgovornošću za ugostiteljstvo</item>
      <item>Domagoj Miloš</item>
    </izvorni_sadrzaj>
    <derivirana_varijabla naziv="DomainObject.Predmet.SudioniciListNaziv_1">
      <item>Financijska agencija</item>
      <item>EXIMO jednostavno društvo s ograničenom odgovornošću za ugostiteljstvo</item>
      <item>Domagoj Miloš</item>
    </derivirana_varijabla>
  </DomainObject.Predmet.SudioniciListNaziv>
  <DomainObject.Predmet.SudioniciListAdressOIB>
    <izvorni_sadrzaj>
      <item>Financijska agencija, OIB 85821130368, Ivana Danila 4,23000 Zadar</item>
      <item>EXIMO jednostavno društvo s ograničenom odgovornošću za ugostiteljstvo, OIB 57863781869, Ulica Don Vida Dunatova 3,23273 Preko</item>
      <item>Domagoj Miloš, OIB 74419317556, Ulica  Don Vida Dunatova 3,23273 Preko</item>
    </izvorni_sadrzaj>
    <derivirana_varijabla naziv="DomainObject.Predmet.SudioniciListAdressOIB_1">
      <item>Financijska agencija, OIB 85821130368, Ivana Danila 4,23000 Zadar</item>
      <item>EXIMO jednostavno društvo s ograničenom odgovornošću za ugostiteljstvo, OIB 57863781869, Ulica Don Vida Dunatova 3,23273 Preko</item>
      <item>Domagoj Miloš, OIB 74419317556, Ulica 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57863781869</item>
      <item>, OIB 74419317556</item>
    </izvorni_sadrzaj>
    <derivirana_varijabla naziv="DomainObject.Predmet.SudioniciListNazivOIB_1">
      <item>, OIB 85821130368</item>
      <item>, OIB 57863781869</item>
      <item>, OIB 74419317556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1707</properties:Characters>
  <properties:Lines>53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2018-03-22T11:48:00Z</dcterms:created>
  <dc:creator>Martina Kalmeta</dc:creator>
  <cp:lastModifiedBy>Ante Rubelj</cp:lastModifiedBy>
  <cp:lastPrinted>2017-09-29T09:06:00Z</cp:lastPrinted>
  <dcterms:modified xmlns:xsi="http://www.w3.org/2001/XMLSchema-instance" xsi:type="dcterms:W3CDTF">2018-03-22T12:57:00Z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(St-807-16 dopis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