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a015" w14:paraId="270a015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176572" w:rsidP="00093C24" w:rsidR="00FB0A5F">
      <w:pPr>
        <w:ind w:firstLine="360"/>
        <w:jc w:val="right"/>
        <w:rPr>
          <w:b/>
        </w:rPr>
      </w:pPr>
      <w:r>
        <w:rPr>
          <w:b/>
        </w:rPr>
        <w:t>MLADEN KOTRULJA</w:t>
      </w:r>
    </w:p>
    <w:p w:rsidRDefault="00176572" w:rsidP="00093C24" w:rsidR="006519EA">
      <w:pPr>
        <w:ind w:firstLine="360"/>
        <w:jc w:val="right"/>
        <w:rPr>
          <w:b/>
        </w:rPr>
      </w:pPr>
      <w:r>
        <w:rPr>
          <w:b/>
        </w:rPr>
        <w:t>Savar 76</w:t>
      </w:r>
    </w:p>
    <w:p w:rsidRDefault="00176572" w:rsidP="00093C24" w:rsidR="006519EA">
      <w:pPr>
        <w:ind w:firstLine="360"/>
        <w:jc w:val="right"/>
        <w:rPr>
          <w:b/>
        </w:rPr>
      </w:pPr>
      <w:r>
        <w:rPr>
          <w:b/>
        </w:rPr>
        <w:t>Savar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176572">
        <w:t>157/17-4</w:t>
      </w:r>
      <w:r w:rsidR="001A7D41" w:rsidRPr="005F002B">
        <w:t xml:space="preserve"> </w:t>
      </w:r>
      <w:r w:rsidRPr="005F002B">
        <w:t xml:space="preserve">od </w:t>
      </w:r>
      <w:r w:rsidR="00EC6106">
        <w:t>19</w:t>
      </w:r>
      <w:r w:rsidR="00A73523">
        <w:t xml:space="preserve">. </w:t>
      </w:r>
      <w:r w:rsidR="00176572">
        <w:t>travnja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176572" w:rsidRPr="00176572">
        <w:rPr>
          <w:lang w:val="en-AU"/>
        </w:rPr>
        <w:t>SAVARO d.o.o., Brbinj, Savar 76, OIB: 29352861260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EC6106">
        <w:t xml:space="preserve">5. svibnja 2017. u 9,00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EC6106">
        <w:t xml:space="preserve">5. svibnja 2017. u 9,10 </w:t>
      </w:r>
      <w:r w:rsidR="00EC6106" w:rsidRPr="005F002B">
        <w:t>sati</w:t>
      </w:r>
      <w:r w:rsidR="00EC6106">
        <w:t xml:space="preserve">, </w:t>
      </w:r>
      <w:r w:rsidRPr="005F002B">
        <w:t xml:space="preserve">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0F62D7">
        <w:t>19</w:t>
      </w:r>
      <w:r w:rsidR="00A73523">
        <w:t xml:space="preserve">. </w:t>
      </w:r>
      <w:r w:rsidR="00EC6106">
        <w:t>travnja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BA1C13" w:rsidR="003B4926" w:rsidRPr="00DE4EDD">
      <w:r>
        <w:tab/>
      </w:r>
      <w:r>
        <w:tab/>
      </w:r>
      <w:r>
        <w:tab/>
      </w:r>
      <w:r>
        <w:tab/>
        <w:t xml:space="preserve">      </w:t>
      </w:r>
      <w:r w:rsidR="00EC6106">
        <w:tab/>
        <w:t xml:space="preserve">       </w:t>
      </w:r>
      <w:r w:rsidR="00EC6106">
        <w:tab/>
      </w:r>
      <w:r w:rsidR="00EC6106">
        <w:tab/>
      </w:r>
      <w:r w:rsidR="00EC6106">
        <w:tab/>
      </w:r>
      <w:r w:rsidR="00EC6106">
        <w:tab/>
      </w:r>
      <w:r w:rsidR="00EC6106">
        <w:tab/>
      </w:r>
      <w:r w:rsidR="00EC6106">
        <w:tab/>
        <w:t xml:space="preserve">     </w:t>
      </w:r>
      <w:r w:rsidR="003B4926" w:rsidRPr="00DE4EDD">
        <w:t>Sutkinja</w:t>
      </w:r>
    </w:p>
    <w:p w:rsidRDefault="003B4926" w:rsidP="00BA1C13" w:rsidR="003B4926" w:rsidRPr="00DE4EDD"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</w:t>
      </w:r>
      <w:r w:rsidR="00EC6106">
        <w:t xml:space="preserve">                             </w:t>
      </w:r>
      <w:r w:rsidR="003C5A68">
        <w:t xml:space="preserve">  </w:t>
      </w:r>
      <w:r w:rsidRPr="00DE4EDD">
        <w:t>Ana Markač</w:t>
      </w:r>
    </w:p>
    <w:p w:rsidRDefault="004E23A2" w:rsidP="004E23A2" w:rsidR="004E23A2"/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FA" w:rsidR="00882AFA">
      <w:r>
        <w:separator/>
      </w:r>
    </w:p>
  </w:endnote>
  <w:endnote w:id="0" w:type="continuationSeparator">
    <w:p w:rsidRDefault="00882AFA" w:rsidR="0088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FA" w:rsidR="00882AFA">
      <w:r>
        <w:separator/>
      </w:r>
    </w:p>
  </w:footnote>
  <w:footnote w:id="0" w:type="continuationSeparator">
    <w:p w:rsidRDefault="00882AFA" w:rsidR="00882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176572">
      <w:t>157/17-</w:t>
    </w:r>
    <w:r w:rsidR="00EC6106">
      <w:t>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12C14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2D7"/>
    <w:rsid w:val="000F66B7"/>
    <w:rsid w:val="00102A68"/>
    <w:rsid w:val="00110BE5"/>
    <w:rsid w:val="0011155D"/>
    <w:rsid w:val="00113C77"/>
    <w:rsid w:val="00120463"/>
    <w:rsid w:val="00120626"/>
    <w:rsid w:val="00123E70"/>
    <w:rsid w:val="0014311E"/>
    <w:rsid w:val="00153865"/>
    <w:rsid w:val="00157572"/>
    <w:rsid w:val="00176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BED"/>
    <w:rsid w:val="007E425C"/>
    <w:rsid w:val="0080429C"/>
    <w:rsid w:val="008416F7"/>
    <w:rsid w:val="0084577B"/>
    <w:rsid w:val="008547E6"/>
    <w:rsid w:val="00881FB3"/>
    <w:rsid w:val="00882AFA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4466C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1EE4"/>
    <w:rsid w:val="00BF4984"/>
    <w:rsid w:val="00C11E12"/>
    <w:rsid w:val="00C11F97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C6106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F1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E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E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E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E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F1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E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E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E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E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7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C8D28-0BC2-4C52-81F5-2B4E135E3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795</properties:Characters>
  <properties:Lines>41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2017-04-11T08:10:00Z</dcterms:created>
  <dc:creator>Ardena Bajlo</dc:creator>
  <cp:lastModifiedBy>Marijana Žuža</cp:lastModifiedBy>
  <cp:lastPrinted>2017-04-19T09:33:00Z</cp:lastPrinted>
  <dcterms:modified xmlns:xsi="http://www.w3.org/2001/XMLSchema-instance" xsi:type="dcterms:W3CDTF">2017-04-19T13:14:00Z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