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15a60" w14:paraId="3b15a60" w:rsidRDefault="001165A7" w:rsidP="001165A7" w:rsidR="001165A7">
      <w:pPr>
        <w:ind w:firstLine="708"/>
        <w15:collapsed w:val="false"/>
      </w:pPr>
      <w:bookmarkStart w:name="_GoBack" w:id="0"/>
      <w:bookmarkEnd w:id="0"/>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1165A7" w:rsidP="001165A7" w:rsidR="001165A7" w:rsidRPr="00C17B5B">
      <w:r w:rsidRPr="00C17B5B">
        <w:rPr>
          <w:rFonts w:eastAsia="MS Mincho"/>
        </w:rPr>
        <w:t>REPUBLIKA HRVATSKA</w:t>
      </w:r>
    </w:p>
    <w:p w:rsidRDefault="001165A7" w:rsidP="001165A7" w:rsidR="001165A7" w:rsidRPr="00C17B5B">
      <w:r w:rsidRPr="00C17B5B">
        <w:rPr>
          <w:rFonts w:eastAsia="MS Mincho"/>
        </w:rPr>
        <w:t>TRGOVAČKI SUD U RIJECI</w:t>
      </w:r>
    </w:p>
    <w:p w:rsidRDefault="001165A7" w:rsidP="001165A7" w:rsidR="001165A7" w:rsidRPr="00C17B5B">
      <w:pPr>
        <w:rPr>
          <w:rFonts w:eastAsia="MS Mincho"/>
        </w:rPr>
      </w:pPr>
      <w:r w:rsidRPr="00C17B5B">
        <w:rPr>
          <w:rFonts w:eastAsia="MS Mincho"/>
        </w:rPr>
        <w:t xml:space="preserve">      Rijeka, Zadarska 1 i 3</w:t>
      </w:r>
    </w:p>
    <w:p w:rsidRDefault="00E824BC" w:rsidP="00560F4A" w:rsidR="00E824BC">
      <w:pPr>
        <w:jc w:val="center"/>
        <w:rPr>
          <w:rFonts w:eastAsia="MS Mincho"/>
        </w:rPr>
      </w:pPr>
    </w:p>
    <w:p w:rsidRDefault="00E835A0" w:rsidP="00560F4A" w:rsidR="00E835A0">
      <w:pPr>
        <w:jc w:val="center"/>
        <w:rPr>
          <w:rFonts w:eastAsia="MS Mincho"/>
        </w:rPr>
      </w:pPr>
    </w:p>
    <w:p w:rsidRDefault="00E835A0" w:rsidP="00560F4A" w:rsidR="00D954AA" w:rsidRPr="00BE5058">
      <w:pPr>
        <w:jc w:val="center"/>
        <w:rPr>
          <w:rFonts w:eastAsia="MS Mincho"/>
        </w:rPr>
      </w:pPr>
      <w:r w:rsidRPr="00BE5058">
        <w:rPr>
          <w:rFonts w:eastAsia="MS Mincho"/>
        </w:rPr>
        <w:t>R</w:t>
      </w:r>
      <w:r w:rsidR="00A33335">
        <w:rPr>
          <w:rFonts w:eastAsia="MS Mincho"/>
        </w:rPr>
        <w:t xml:space="preserve"> </w:t>
      </w:r>
      <w:r w:rsidRPr="00BE5058">
        <w:rPr>
          <w:rFonts w:eastAsia="MS Mincho"/>
        </w:rPr>
        <w:t>E</w:t>
      </w:r>
      <w:r w:rsidR="00A33335">
        <w:rPr>
          <w:rFonts w:eastAsia="MS Mincho"/>
        </w:rPr>
        <w:t xml:space="preserve"> </w:t>
      </w:r>
      <w:r w:rsidRPr="00BE5058">
        <w:rPr>
          <w:rFonts w:eastAsia="MS Mincho"/>
        </w:rPr>
        <w:t>P</w:t>
      </w:r>
      <w:r w:rsidR="00A33335">
        <w:rPr>
          <w:rFonts w:eastAsia="MS Mincho"/>
        </w:rPr>
        <w:t xml:space="preserve"> </w:t>
      </w:r>
      <w:r w:rsidRPr="00BE5058">
        <w:rPr>
          <w:rFonts w:eastAsia="MS Mincho"/>
        </w:rPr>
        <w:t>U</w:t>
      </w:r>
      <w:r w:rsidR="00A33335">
        <w:rPr>
          <w:rFonts w:eastAsia="MS Mincho"/>
        </w:rPr>
        <w:t xml:space="preserve"> </w:t>
      </w:r>
      <w:r w:rsidRPr="00BE5058">
        <w:rPr>
          <w:rFonts w:eastAsia="MS Mincho"/>
        </w:rPr>
        <w:t>B</w:t>
      </w:r>
      <w:r w:rsidR="00A33335">
        <w:rPr>
          <w:rFonts w:eastAsia="MS Mincho"/>
        </w:rPr>
        <w:t xml:space="preserve"> </w:t>
      </w:r>
      <w:r w:rsidRPr="00BE5058">
        <w:rPr>
          <w:rFonts w:eastAsia="MS Mincho"/>
        </w:rPr>
        <w:t>L</w:t>
      </w:r>
      <w:r w:rsidR="00A33335">
        <w:rPr>
          <w:rFonts w:eastAsia="MS Mincho"/>
        </w:rPr>
        <w:t xml:space="preserve"> </w:t>
      </w:r>
      <w:r w:rsidRPr="00BE5058">
        <w:rPr>
          <w:rFonts w:eastAsia="MS Mincho"/>
        </w:rPr>
        <w:t>I</w:t>
      </w:r>
      <w:r w:rsidR="00A33335">
        <w:rPr>
          <w:rFonts w:eastAsia="MS Mincho"/>
        </w:rPr>
        <w:t xml:space="preserve"> </w:t>
      </w:r>
      <w:r w:rsidRPr="00BE5058">
        <w:rPr>
          <w:rFonts w:eastAsia="MS Mincho"/>
        </w:rPr>
        <w:t>K</w:t>
      </w:r>
      <w:r w:rsidR="00A33335">
        <w:rPr>
          <w:rFonts w:eastAsia="MS Mincho"/>
        </w:rPr>
        <w:t xml:space="preserve"> </w:t>
      </w:r>
      <w:r w:rsidRPr="00BE5058">
        <w:rPr>
          <w:rFonts w:eastAsia="MS Mincho"/>
        </w:rPr>
        <w:t xml:space="preserve">A </w:t>
      </w:r>
      <w:r w:rsidR="00A33335">
        <w:rPr>
          <w:rFonts w:eastAsia="MS Mincho"/>
        </w:rPr>
        <w:t xml:space="preserve">  </w:t>
      </w:r>
      <w:r w:rsidRPr="00BE5058">
        <w:rPr>
          <w:rFonts w:eastAsia="MS Mincho"/>
        </w:rPr>
        <w:t>H</w:t>
      </w:r>
      <w:r w:rsidR="00A33335">
        <w:rPr>
          <w:rFonts w:eastAsia="MS Mincho"/>
        </w:rPr>
        <w:t xml:space="preserve"> </w:t>
      </w:r>
      <w:r w:rsidRPr="00BE5058">
        <w:rPr>
          <w:rFonts w:eastAsia="MS Mincho"/>
        </w:rPr>
        <w:t>R</w:t>
      </w:r>
      <w:r w:rsidR="00A33335">
        <w:rPr>
          <w:rFonts w:eastAsia="MS Mincho"/>
        </w:rPr>
        <w:t xml:space="preserve"> </w:t>
      </w:r>
      <w:r w:rsidRPr="00BE5058">
        <w:rPr>
          <w:rFonts w:eastAsia="MS Mincho"/>
        </w:rPr>
        <w:t>V</w:t>
      </w:r>
      <w:r w:rsidR="00A33335">
        <w:rPr>
          <w:rFonts w:eastAsia="MS Mincho"/>
        </w:rPr>
        <w:t xml:space="preserve"> </w:t>
      </w:r>
      <w:r w:rsidRPr="00BE5058">
        <w:rPr>
          <w:rFonts w:eastAsia="MS Mincho"/>
        </w:rPr>
        <w:t>A</w:t>
      </w:r>
      <w:r w:rsidR="00A33335">
        <w:rPr>
          <w:rFonts w:eastAsia="MS Mincho"/>
        </w:rPr>
        <w:t xml:space="preserve"> </w:t>
      </w:r>
      <w:r w:rsidRPr="00BE5058">
        <w:rPr>
          <w:rFonts w:eastAsia="MS Mincho"/>
        </w:rPr>
        <w:t>T</w:t>
      </w:r>
      <w:r w:rsidR="00A33335">
        <w:rPr>
          <w:rFonts w:eastAsia="MS Mincho"/>
        </w:rPr>
        <w:t xml:space="preserve"> </w:t>
      </w:r>
      <w:r w:rsidRPr="00BE5058">
        <w:rPr>
          <w:rFonts w:eastAsia="MS Mincho"/>
        </w:rPr>
        <w:t>S</w:t>
      </w:r>
      <w:r w:rsidR="00A33335">
        <w:rPr>
          <w:rFonts w:eastAsia="MS Mincho"/>
        </w:rPr>
        <w:t xml:space="preserve"> </w:t>
      </w:r>
      <w:r w:rsidRPr="00BE5058">
        <w:rPr>
          <w:rFonts w:eastAsia="MS Mincho"/>
        </w:rPr>
        <w:t>K</w:t>
      </w:r>
      <w:r w:rsidR="00A33335">
        <w:rPr>
          <w:rFonts w:eastAsia="MS Mincho"/>
        </w:rPr>
        <w:t xml:space="preserve"> </w:t>
      </w:r>
      <w:r w:rsidRPr="00BE5058">
        <w:rPr>
          <w:rFonts w:eastAsia="MS Mincho"/>
        </w:rPr>
        <w:t>A</w:t>
      </w:r>
    </w:p>
    <w:p w:rsidRDefault="00E835A0" w:rsidP="00560F4A" w:rsidR="00E835A0">
      <w:pPr>
        <w:jc w:val="center"/>
        <w:rPr>
          <w:rFonts w:eastAsia="MS Mincho"/>
        </w:rPr>
      </w:pPr>
    </w:p>
    <w:p w:rsidRDefault="00306FA7" w:rsidP="00560F4A" w:rsidR="00306FA7" w:rsidRPr="00BE5058">
      <w:pPr>
        <w:jc w:val="center"/>
        <w:rPr>
          <w:rFonts w:eastAsia="MS Mincho"/>
        </w:rPr>
      </w:pPr>
      <w:r w:rsidRPr="00BE5058">
        <w:rPr>
          <w:rFonts w:eastAsia="MS Mincho"/>
        </w:rPr>
        <w:t>R J E Š E NJ E</w:t>
      </w:r>
      <w:r w:rsidR="009905B3">
        <w:rPr>
          <w:rFonts w:eastAsia="MS Mincho"/>
        </w:rPr>
        <w:t xml:space="preserve">   O   D O S U D I </w:t>
      </w:r>
    </w:p>
    <w:p w:rsidRDefault="00247EBE" w:rsidP="00560F4A" w:rsidR="00247EBE" w:rsidRPr="00BE5058">
      <w:pPr>
        <w:jc w:val="both"/>
        <w:rPr>
          <w:rFonts w:eastAsia="MS Mincho"/>
        </w:rPr>
      </w:pPr>
    </w:p>
    <w:p w:rsidRDefault="00247EBE" w:rsidP="00560F4A" w:rsidR="00247EBE" w:rsidRPr="00BE5058">
      <w:pPr>
        <w:jc w:val="both"/>
        <w:rPr>
          <w:rFonts w:eastAsia="MS Mincho"/>
        </w:rPr>
      </w:pPr>
    </w:p>
    <w:p w:rsidRDefault="00306FA7" w:rsidP="00143BD5" w:rsidR="00E2796D" w:rsidRPr="00BE5058">
      <w:pPr>
        <w:jc w:val="both"/>
        <w:rPr>
          <w:rFonts w:eastAsia="MS Mincho"/>
        </w:rPr>
      </w:pPr>
      <w:r w:rsidRPr="00BE5058">
        <w:rPr>
          <w:rFonts w:eastAsia="MS Mincho"/>
        </w:rPr>
        <w:t xml:space="preserve"> </w:t>
      </w:r>
      <w:r w:rsidRPr="00BE5058">
        <w:rPr>
          <w:rFonts w:eastAsia="MS Mincho"/>
        </w:rPr>
        <w:tab/>
      </w:r>
      <w:r w:rsidR="00841C94" w:rsidRPr="00BE5058">
        <w:rPr>
          <w:rFonts w:eastAsia="MS Mincho"/>
        </w:rPr>
        <w:t>Trgovački sud u Rijeci, po Liljan</w:t>
      </w:r>
      <w:r w:rsidR="003E1330" w:rsidRPr="00BE5058">
        <w:rPr>
          <w:rFonts w:eastAsia="MS Mincho"/>
        </w:rPr>
        <w:t>i</w:t>
      </w:r>
      <w:r w:rsidR="00841C94" w:rsidRPr="00BE5058">
        <w:rPr>
          <w:rFonts w:eastAsia="MS Mincho"/>
        </w:rPr>
        <w:t xml:space="preserve"> Ugrin, stečajno</w:t>
      </w:r>
      <w:r w:rsidR="003E1330" w:rsidRPr="00BE5058">
        <w:rPr>
          <w:rFonts w:eastAsia="MS Mincho"/>
        </w:rPr>
        <w:t>m</w:t>
      </w:r>
      <w:r w:rsidR="00841C94" w:rsidRPr="00BE5058">
        <w:rPr>
          <w:rFonts w:eastAsia="MS Mincho"/>
        </w:rPr>
        <w:t xml:space="preserve"> suc</w:t>
      </w:r>
      <w:r w:rsidR="003E1330" w:rsidRPr="00BE5058">
        <w:rPr>
          <w:rFonts w:eastAsia="MS Mincho"/>
        </w:rPr>
        <w:t>u</w:t>
      </w:r>
      <w:r w:rsidR="00841C94" w:rsidRPr="00BE5058">
        <w:rPr>
          <w:rFonts w:eastAsia="MS Mincho"/>
        </w:rPr>
        <w:t xml:space="preserve"> u predmetu provođenja stečajnog postupka nad </w:t>
      </w:r>
      <w:r w:rsidR="00684C04">
        <w:rPr>
          <w:rFonts w:eastAsia="MS Mincho"/>
        </w:rPr>
        <w:t xml:space="preserve">dužnikom </w:t>
      </w:r>
      <w:r w:rsidR="00CC5536" w:rsidRPr="00FF73CC">
        <w:t>ARENA Modna kuća društvo s ograničenom odgovornošću</w:t>
      </w:r>
      <w:r w:rsidR="00CC5536">
        <w:t xml:space="preserve"> u stečaju </w:t>
      </w:r>
      <w:r w:rsidR="00CC5536" w:rsidRPr="00FF73CC">
        <w:t>Pula, Riva 12 (</w:t>
      </w:r>
      <w:r w:rsidR="00CC5536">
        <w:t xml:space="preserve"> </w:t>
      </w:r>
      <w:r w:rsidR="00CC5536" w:rsidRPr="00FF73CC">
        <w:t>MBS 040053550 – OIB 51383805259 )</w:t>
      </w:r>
      <w:r w:rsidR="00A81F61" w:rsidRPr="00BE5058">
        <w:rPr>
          <w:rFonts w:eastAsia="MS Mincho"/>
        </w:rPr>
        <w:t xml:space="preserve"> </w:t>
      </w:r>
      <w:r w:rsidR="00841C94" w:rsidRPr="00BE5058">
        <w:rPr>
          <w:rFonts w:eastAsia="MS Mincho"/>
        </w:rPr>
        <w:t xml:space="preserve">na ročištu </w:t>
      </w:r>
      <w:r w:rsidR="00D954AA" w:rsidRPr="00BE5058">
        <w:rPr>
          <w:rFonts w:eastAsia="MS Mincho"/>
        </w:rPr>
        <w:t xml:space="preserve">za javnu dražbu </w:t>
      </w:r>
      <w:r w:rsidR="00841C94" w:rsidRPr="00BE5058">
        <w:rPr>
          <w:rFonts w:eastAsia="MS Mincho"/>
        </w:rPr>
        <w:t xml:space="preserve">radi prodaje </w:t>
      </w:r>
      <w:r w:rsidR="00D7451F" w:rsidRPr="00BE5058">
        <w:rPr>
          <w:rFonts w:eastAsia="MS Mincho"/>
        </w:rPr>
        <w:t>nekretnin</w:t>
      </w:r>
      <w:r w:rsidR="000E1AD9">
        <w:rPr>
          <w:rFonts w:eastAsia="MS Mincho"/>
        </w:rPr>
        <w:t>e</w:t>
      </w:r>
      <w:r w:rsidR="00841C94" w:rsidRPr="00BE5058">
        <w:rPr>
          <w:rFonts w:eastAsia="MS Mincho"/>
        </w:rPr>
        <w:t xml:space="preserve"> stečajnog dužnika </w:t>
      </w:r>
      <w:r w:rsidR="0035752D" w:rsidRPr="00BE5058">
        <w:rPr>
          <w:rFonts w:eastAsia="MS Mincho"/>
        </w:rPr>
        <w:t>o</w:t>
      </w:r>
      <w:r w:rsidRPr="00BE5058">
        <w:rPr>
          <w:rFonts w:eastAsia="MS Mincho"/>
        </w:rPr>
        <w:t>držan</w:t>
      </w:r>
      <w:r w:rsidR="003E1330" w:rsidRPr="00BE5058">
        <w:rPr>
          <w:rFonts w:eastAsia="MS Mincho"/>
        </w:rPr>
        <w:t>om</w:t>
      </w:r>
      <w:r w:rsidR="00E2796D" w:rsidRPr="00BE5058">
        <w:rPr>
          <w:rFonts w:eastAsia="MS Mincho"/>
        </w:rPr>
        <w:t xml:space="preserve"> dana </w:t>
      </w:r>
      <w:r w:rsidR="00E93649">
        <w:t>22</w:t>
      </w:r>
      <w:r w:rsidR="00375AC0">
        <w:t>. r</w:t>
      </w:r>
      <w:r w:rsidR="00E93649">
        <w:t xml:space="preserve">ujna </w:t>
      </w:r>
      <w:r w:rsidR="00375AC0">
        <w:t xml:space="preserve"> </w:t>
      </w:r>
      <w:r w:rsidR="007C0E54">
        <w:t xml:space="preserve"> </w:t>
      </w:r>
      <w:r w:rsidR="00BC2533">
        <w:t>2</w:t>
      </w:r>
      <w:r w:rsidR="00EC4949" w:rsidRPr="006A7F13">
        <w:t>01</w:t>
      </w:r>
      <w:r w:rsidR="00BC2533">
        <w:t>5</w:t>
      </w:r>
      <w:r w:rsidR="00EC4949">
        <w:t>.</w:t>
      </w:r>
      <w:r w:rsidR="00143BD5" w:rsidRPr="00BE5058">
        <w:rPr>
          <w:rFonts w:eastAsia="MS Mincho"/>
        </w:rPr>
        <w:t xml:space="preserve"> </w:t>
      </w:r>
      <w:r w:rsidR="00E2796D" w:rsidRPr="00BE5058">
        <w:rPr>
          <w:rFonts w:eastAsia="MS Mincho"/>
        </w:rPr>
        <w:t xml:space="preserve">u </w:t>
      </w:r>
      <w:r w:rsidR="00657F4F">
        <w:rPr>
          <w:rFonts w:eastAsia="MS Mincho"/>
        </w:rPr>
        <w:t xml:space="preserve">prisutnosti </w:t>
      </w:r>
      <w:r w:rsidR="00CC5536">
        <w:rPr>
          <w:rFonts w:eastAsia="MS Mincho"/>
        </w:rPr>
        <w:t xml:space="preserve">stečajnog upravitelja, </w:t>
      </w:r>
      <w:r w:rsidR="000E1AD9">
        <w:rPr>
          <w:rFonts w:eastAsia="MS Mincho"/>
        </w:rPr>
        <w:t xml:space="preserve">ponuditelja i </w:t>
      </w:r>
      <w:r w:rsidR="003E1330" w:rsidRPr="00BE5058">
        <w:rPr>
          <w:rFonts w:eastAsia="MS Mincho"/>
        </w:rPr>
        <w:t xml:space="preserve">razlučnog vjerovnika </w:t>
      </w:r>
      <w:r w:rsidR="00CC5536">
        <w:rPr>
          <w:rFonts w:eastAsia="MS Mincho"/>
        </w:rPr>
        <w:t xml:space="preserve"> </w:t>
      </w:r>
    </w:p>
    <w:p w:rsidRDefault="00D954AA" w:rsidP="00560F4A" w:rsidR="00D954AA" w:rsidRPr="00BE5058">
      <w:pPr>
        <w:jc w:val="both"/>
        <w:rPr>
          <w:rFonts w:eastAsia="MS Mincho"/>
        </w:rPr>
      </w:pPr>
    </w:p>
    <w:p w:rsidRDefault="00BC2533" w:rsidP="00560F4A" w:rsidR="00BC2533">
      <w:pPr>
        <w:jc w:val="center"/>
        <w:rPr>
          <w:rFonts w:eastAsia="MS Mincho"/>
        </w:rPr>
      </w:pPr>
    </w:p>
    <w:p w:rsidRDefault="00306FA7" w:rsidP="00560F4A" w:rsidR="00306FA7" w:rsidRPr="00BE5058">
      <w:pPr>
        <w:jc w:val="center"/>
        <w:rPr>
          <w:rFonts w:eastAsia="MS Mincho"/>
        </w:rPr>
      </w:pPr>
      <w:r w:rsidRPr="00BE5058">
        <w:rPr>
          <w:rFonts w:eastAsia="MS Mincho"/>
        </w:rPr>
        <w:t>r i j e š i o   j e</w:t>
      </w:r>
    </w:p>
    <w:p w:rsidRDefault="00560F4A" w:rsidP="00560F4A" w:rsidR="00560F4A">
      <w:pPr>
        <w:jc w:val="center"/>
        <w:rPr>
          <w:rFonts w:eastAsia="MS Mincho"/>
        </w:rPr>
      </w:pPr>
    </w:p>
    <w:p w:rsidRDefault="00F33D33" w:rsidP="00560F4A" w:rsidR="00F33D33" w:rsidRPr="00BE5058">
      <w:pPr>
        <w:jc w:val="center"/>
        <w:rPr>
          <w:rFonts w:eastAsia="MS Mincho"/>
        </w:rPr>
      </w:pPr>
    </w:p>
    <w:p w:rsidRDefault="00355E0A" w:rsidP="00B91E21" w:rsidR="00B91E21" w:rsidRPr="00E93649">
      <w:pPr>
        <w:jc w:val="both"/>
      </w:pPr>
      <w:r w:rsidRPr="00E93649">
        <w:t>I</w:t>
      </w:r>
      <w:r w:rsidR="005C5C5D" w:rsidRPr="00E93649">
        <w:t>.</w:t>
      </w:r>
      <w:r w:rsidRPr="00E93649">
        <w:tab/>
      </w:r>
      <w:r w:rsidR="00A81F61" w:rsidRPr="00E93649">
        <w:rPr>
          <w:rFonts w:eastAsia="MS Mincho"/>
        </w:rPr>
        <w:t>Kupc</w:t>
      </w:r>
      <w:r w:rsidR="00EC4949" w:rsidRPr="00E93649">
        <w:rPr>
          <w:rFonts w:eastAsia="MS Mincho"/>
        </w:rPr>
        <w:t xml:space="preserve">u </w:t>
      </w:r>
      <w:r w:rsidR="00E93649" w:rsidRPr="00E93649">
        <w:t xml:space="preserve">SUPREME IDEA d.o.o. Pula, Osječka 3 ( OIB: 90975631901 )                            </w:t>
      </w:r>
      <w:r w:rsidR="00375AC0" w:rsidRPr="00E93649">
        <w:t xml:space="preserve"> </w:t>
      </w:r>
      <w:r w:rsidR="00024036" w:rsidRPr="00E93649">
        <w:t xml:space="preserve">d o s u đ u j </w:t>
      </w:r>
      <w:r w:rsidR="007C0E54" w:rsidRPr="00E93649">
        <w:t>e</w:t>
      </w:r>
      <w:r w:rsidR="00024036" w:rsidRPr="00E93649">
        <w:t xml:space="preserve"> </w:t>
      </w:r>
      <w:r w:rsidR="00BE7EC5" w:rsidRPr="00E93649">
        <w:t xml:space="preserve"> </w:t>
      </w:r>
      <w:r w:rsidR="00A81F61" w:rsidRPr="00E93649">
        <w:t xml:space="preserve"> s e</w:t>
      </w:r>
      <w:r w:rsidR="005427D9" w:rsidRPr="00E93649">
        <w:t xml:space="preserve"> </w:t>
      </w:r>
      <w:r w:rsidR="00A81F61" w:rsidRPr="00E93649">
        <w:t xml:space="preserve"> nekretnin</w:t>
      </w:r>
      <w:r w:rsidR="007C0E54" w:rsidRPr="00E93649">
        <w:t>a</w:t>
      </w:r>
      <w:r w:rsidR="00A81F61" w:rsidRPr="00E93649">
        <w:t xml:space="preserve"> stečajnog dužnika upisan</w:t>
      </w:r>
      <w:r w:rsidR="007C0E54" w:rsidRPr="00E93649">
        <w:t>a</w:t>
      </w:r>
      <w:r w:rsidR="00A81F61" w:rsidRPr="00E93649">
        <w:t xml:space="preserve"> u zemljišnim  knjigama </w:t>
      </w:r>
      <w:r w:rsidR="00480229" w:rsidRPr="00E93649">
        <w:t>O</w:t>
      </w:r>
      <w:r w:rsidR="00480229" w:rsidRPr="00E93649">
        <w:rPr>
          <w:bCs/>
        </w:rPr>
        <w:t>pćinsk</w:t>
      </w:r>
      <w:r w:rsidR="006B7A68" w:rsidRPr="00E93649">
        <w:rPr>
          <w:bCs/>
        </w:rPr>
        <w:t>og</w:t>
      </w:r>
      <w:r w:rsidR="00480229" w:rsidRPr="00E93649">
        <w:rPr>
          <w:bCs/>
        </w:rPr>
        <w:t xml:space="preserve"> sud</w:t>
      </w:r>
      <w:r w:rsidR="006B7A68" w:rsidRPr="00E93649">
        <w:rPr>
          <w:bCs/>
        </w:rPr>
        <w:t>a</w:t>
      </w:r>
      <w:r w:rsidR="00480229" w:rsidRPr="00E93649">
        <w:rPr>
          <w:bCs/>
        </w:rPr>
        <w:t xml:space="preserve"> u Puli-Pola Zemljišnoknjižni odjel Pula</w:t>
      </w:r>
      <w:r w:rsidR="00B91E21" w:rsidRPr="00E93649">
        <w:t xml:space="preserve"> u z.k.ul. 9539 k.o. Pula </w:t>
      </w:r>
      <w:r w:rsidR="00480229" w:rsidRPr="00E93649">
        <w:t xml:space="preserve">na </w:t>
      </w:r>
      <w:r w:rsidR="00B91E21" w:rsidRPr="00E93649">
        <w:t xml:space="preserve">k.č. 461/zgr. </w:t>
      </w:r>
      <w:r w:rsidR="005D2C9D">
        <w:t>P</w:t>
      </w:r>
      <w:r w:rsidR="005D2C9D" w:rsidRPr="00E93649">
        <w:t xml:space="preserve">oslovna zgrada, spremište, </w:t>
      </w:r>
      <w:r w:rsidR="005D2C9D">
        <w:t>P</w:t>
      </w:r>
      <w:r w:rsidR="005D2C9D" w:rsidRPr="00E93649">
        <w:t xml:space="preserve">ula, </w:t>
      </w:r>
      <w:r w:rsidR="005D2C9D">
        <w:t>R</w:t>
      </w:r>
      <w:r w:rsidR="005D2C9D" w:rsidRPr="00E93649">
        <w:t>iva 12, dvorište, prolaz</w:t>
      </w:r>
      <w:r w:rsidR="00B91E21" w:rsidRPr="00E93649">
        <w:t xml:space="preserve"> </w:t>
      </w:r>
      <w:r w:rsidR="00B91E21" w:rsidRPr="00E93649">
        <w:rPr>
          <w:rStyle w:val="Naglaeno"/>
          <w:b w:val="false"/>
        </w:rPr>
        <w:t>ETAŽNO VLASNIŠTVO S ODREĐENIM OMJERIMA</w:t>
      </w:r>
      <w:r w:rsidR="00B91E21" w:rsidRPr="00E93649">
        <w:t xml:space="preserve"> </w:t>
      </w:r>
      <w:r w:rsidR="006B7A68" w:rsidRPr="00E93649">
        <w:t>u</w:t>
      </w:r>
      <w:r w:rsidR="00E93649" w:rsidRPr="00E93649">
        <w:t xml:space="preserve">  Podulošku 13.  13. etaža 360/10000 s kojim je povezano pravo vlasništva na posebni dio "M" zgrade, koji se sastoji od garderobe (24), sastanci (25), ukupne površine 171,43 m2, sve obojano tamnozelenom bojom u planu posebnih dijelova zgrade</w:t>
      </w:r>
      <w:r w:rsidR="00375AC0" w:rsidRPr="00E93649">
        <w:t xml:space="preserve">, po cjeni od </w:t>
      </w:r>
      <w:r w:rsidR="00E93649" w:rsidRPr="00E93649">
        <w:rPr>
          <w:bCs/>
        </w:rPr>
        <w:t>988.500,00</w:t>
      </w:r>
      <w:r w:rsidR="00375AC0" w:rsidRPr="00E93649">
        <w:t xml:space="preserve"> kn. </w:t>
      </w:r>
      <w:r w:rsidR="00B91E21" w:rsidRPr="00E93649">
        <w:t xml:space="preserve"> </w:t>
      </w:r>
    </w:p>
    <w:p w:rsidRDefault="00101E6C" w:rsidP="006029A7" w:rsidR="00101E6C">
      <w:pPr>
        <w:jc w:val="both"/>
      </w:pPr>
    </w:p>
    <w:p w:rsidRDefault="00355E0A" w:rsidP="006029A7" w:rsidR="00355E0A" w:rsidRPr="00BE5058">
      <w:pPr>
        <w:jc w:val="both"/>
      </w:pPr>
      <w:r w:rsidRPr="00BE5058">
        <w:t>II.</w:t>
      </w:r>
      <w:r w:rsidR="005C5C5D" w:rsidRPr="00BE5058">
        <w:tab/>
      </w:r>
      <w:r w:rsidRPr="00BE5058">
        <w:t>Poziva</w:t>
      </w:r>
      <w:r w:rsidR="006029A7">
        <w:t xml:space="preserve"> </w:t>
      </w:r>
      <w:r w:rsidRPr="00BE5058">
        <w:t xml:space="preserve">se </w:t>
      </w:r>
      <w:r w:rsidR="00024036" w:rsidRPr="00BE5058">
        <w:t>kup</w:t>
      </w:r>
      <w:r w:rsidR="00EC4949">
        <w:t>a</w:t>
      </w:r>
      <w:r w:rsidR="00024036" w:rsidRPr="00BE5058">
        <w:t>c</w:t>
      </w:r>
      <w:r w:rsidR="006029A7">
        <w:t xml:space="preserve"> </w:t>
      </w:r>
      <w:r w:rsidR="00E93649">
        <w:t>SUPREME IDEA d.o.o. Pula, Osječka 3 ( OIB: 90975631901 )</w:t>
      </w:r>
      <w:r w:rsidR="00910B82" w:rsidRPr="00BE5058">
        <w:t xml:space="preserve"> </w:t>
      </w:r>
      <w:r w:rsidRPr="00BE5058">
        <w:t>da pod prijetnjom zakonskih posljedica uplat</w:t>
      </w:r>
      <w:r w:rsidR="0079051A">
        <w:t>i</w:t>
      </w:r>
      <w:r w:rsidR="00DD3865" w:rsidRPr="00BE5058">
        <w:t xml:space="preserve"> </w:t>
      </w:r>
      <w:r w:rsidR="00C54E12" w:rsidRPr="00BE5058">
        <w:t xml:space="preserve">puni iznos </w:t>
      </w:r>
      <w:r w:rsidR="00DD3865" w:rsidRPr="00BE5058">
        <w:t>kupovn</w:t>
      </w:r>
      <w:r w:rsidR="00C54E12" w:rsidRPr="00BE5058">
        <w:t>e</w:t>
      </w:r>
      <w:r w:rsidR="00DD3865" w:rsidRPr="00BE5058">
        <w:t xml:space="preserve"> cijen</w:t>
      </w:r>
      <w:r w:rsidR="00C54E12" w:rsidRPr="00BE5058">
        <w:t>e</w:t>
      </w:r>
      <w:r w:rsidR="00DD3865" w:rsidRPr="00BE5058">
        <w:t>,</w:t>
      </w:r>
      <w:r w:rsidRPr="00BE5058">
        <w:t xml:space="preserve"> najkasnije u roku od </w:t>
      </w:r>
      <w:r w:rsidR="00A81F61" w:rsidRPr="00BE5058">
        <w:rPr>
          <w:rFonts w:eastAsia="MS Mincho"/>
        </w:rPr>
        <w:t>3</w:t>
      </w:r>
      <w:r w:rsidRPr="00BE5058">
        <w:rPr>
          <w:rFonts w:eastAsia="MS Mincho"/>
        </w:rPr>
        <w:t>0 dana od dana pravomoćnosti rješenja o dosudi</w:t>
      </w:r>
      <w:r w:rsidRPr="00BE5058">
        <w:t xml:space="preserve">, na prolazni depozit ovoga suda otvoren kod Hrvatske poštanske banke d.d. Zagreb </w:t>
      </w:r>
      <w:r w:rsidR="00910B82" w:rsidRPr="00BE5058">
        <w:t>broj HR5923900011300002703</w:t>
      </w:r>
      <w:r w:rsidRPr="00BE5058">
        <w:t>, poziv na br</w:t>
      </w:r>
      <w:r w:rsidR="00FA252A">
        <w:t>oj</w:t>
      </w:r>
      <w:r w:rsidRPr="00BE5058">
        <w:t xml:space="preserve"> </w:t>
      </w:r>
      <w:r w:rsidR="00B91E21">
        <w:rPr>
          <w:rFonts w:eastAsia="MS Mincho"/>
        </w:rPr>
        <w:t>1080</w:t>
      </w:r>
      <w:r w:rsidR="006D6216" w:rsidRPr="00BE5058">
        <w:rPr>
          <w:rFonts w:eastAsia="MS Mincho"/>
        </w:rPr>
        <w:t xml:space="preserve"> </w:t>
      </w:r>
      <w:r w:rsidR="00841C94" w:rsidRPr="00BE5058">
        <w:rPr>
          <w:rFonts w:eastAsia="MS Mincho"/>
        </w:rPr>
        <w:t>1</w:t>
      </w:r>
      <w:r w:rsidR="00B91E21">
        <w:rPr>
          <w:rFonts w:eastAsia="MS Mincho"/>
        </w:rPr>
        <w:t>3</w:t>
      </w:r>
      <w:r w:rsidRPr="00BE5058">
        <w:t xml:space="preserve">, </w:t>
      </w:r>
      <w:r w:rsidR="00B83015" w:rsidRPr="00BE5058">
        <w:t xml:space="preserve">te </w:t>
      </w:r>
      <w:r w:rsidRPr="00BE5058">
        <w:t>da dokaz o uplati navedenog iznosa dostav</w:t>
      </w:r>
      <w:r w:rsidR="00B83015" w:rsidRPr="00BE5058">
        <w:t>i</w:t>
      </w:r>
      <w:r w:rsidRPr="00BE5058">
        <w:t xml:space="preserve"> u spis</w:t>
      </w:r>
      <w:r w:rsidR="00A81F61" w:rsidRPr="00BE5058">
        <w:t xml:space="preserve"> posl. br. 7 St-</w:t>
      </w:r>
      <w:r w:rsidR="007C0E54">
        <w:t>1080</w:t>
      </w:r>
      <w:r w:rsidR="00A81F61" w:rsidRPr="00BE5058">
        <w:t>/1</w:t>
      </w:r>
      <w:r w:rsidR="007F43CF">
        <w:t>3</w:t>
      </w:r>
      <w:r w:rsidR="00026F6C" w:rsidRPr="00BE5058">
        <w:t>, time da će se uplaćena jamčevina uračunati u kupovnu cijenu</w:t>
      </w:r>
      <w:r w:rsidRPr="00BE5058">
        <w:t>.</w:t>
      </w:r>
    </w:p>
    <w:p w:rsidRDefault="00355E0A" w:rsidP="00355E0A" w:rsidR="00355E0A" w:rsidRPr="00BE5058">
      <w:pPr>
        <w:jc w:val="both"/>
      </w:pPr>
    </w:p>
    <w:p w:rsidRDefault="00355E0A" w:rsidP="00B316AA" w:rsidR="005B0722" w:rsidRPr="00BE5058">
      <w:pPr>
        <w:jc w:val="both"/>
      </w:pPr>
      <w:r w:rsidRPr="00BE5058">
        <w:t>III.</w:t>
      </w:r>
      <w:r w:rsidRPr="00BE5058">
        <w:tab/>
        <w:t xml:space="preserve">Ukoliko </w:t>
      </w:r>
      <w:r w:rsidR="00A81F61" w:rsidRPr="00BE5058">
        <w:t>kup</w:t>
      </w:r>
      <w:r w:rsidR="00EC4949">
        <w:t>a</w:t>
      </w:r>
      <w:r w:rsidR="00A81F61" w:rsidRPr="00BE5058">
        <w:t xml:space="preserve">c </w:t>
      </w:r>
      <w:r w:rsidRPr="00BE5058">
        <w:t>iz točke I. izreke ovog rješenja ne uplat</w:t>
      </w:r>
      <w:r w:rsidR="00EC4949">
        <w:t>i</w:t>
      </w:r>
      <w:r w:rsidRPr="00BE5058">
        <w:t xml:space="preserve"> puni iznos kupovn</w:t>
      </w:r>
      <w:r w:rsidR="007C0E54">
        <w:t>e</w:t>
      </w:r>
      <w:r w:rsidR="00B91E21">
        <w:t xml:space="preserve"> </w:t>
      </w:r>
      <w:r w:rsidR="00C54E12" w:rsidRPr="00BE5058">
        <w:t>cijen</w:t>
      </w:r>
      <w:r w:rsidR="007C0E54">
        <w:t>e</w:t>
      </w:r>
      <w:r w:rsidR="00C54E12" w:rsidRPr="00BE5058">
        <w:t xml:space="preserve"> </w:t>
      </w:r>
      <w:r w:rsidRPr="00BE5058">
        <w:t>sud će oglasiti nevažećom dosudu kupc</w:t>
      </w:r>
      <w:r w:rsidR="00B91E21">
        <w:t>u</w:t>
      </w:r>
      <w:r w:rsidR="00182D59" w:rsidRPr="00BE5058">
        <w:t>,</w:t>
      </w:r>
      <w:r w:rsidRPr="00BE5058">
        <w:t xml:space="preserve"> te će se </w:t>
      </w:r>
      <w:r w:rsidR="00182D59" w:rsidRPr="00BE5058">
        <w:t>odrediti nova prodaja, uz uvjete određene za prodaju koja je oglašena nevažećo</w:t>
      </w:r>
      <w:r w:rsidR="00B83015" w:rsidRPr="00BE5058">
        <w:t xml:space="preserve">m, iz </w:t>
      </w:r>
      <w:r w:rsidR="001E748F" w:rsidRPr="00BE5058">
        <w:t xml:space="preserve">položene jamčevine namiriti </w:t>
      </w:r>
      <w:r w:rsidR="00B83015" w:rsidRPr="00BE5058">
        <w:t xml:space="preserve">će se </w:t>
      </w:r>
      <w:r w:rsidR="001E748F" w:rsidRPr="00BE5058">
        <w:t>tr</w:t>
      </w:r>
      <w:r w:rsidR="003A27F1" w:rsidRPr="00BE5058">
        <w:t>o</w:t>
      </w:r>
      <w:r w:rsidR="001E748F" w:rsidRPr="00BE5058">
        <w:t xml:space="preserve">škovi nove prodaje i naknaditi razlika između kupovnine postignute na prijašnjoj i novoj prodaji. </w:t>
      </w:r>
      <w:r w:rsidR="00182D59" w:rsidRPr="00BE5058">
        <w:t xml:space="preserve"> </w:t>
      </w:r>
    </w:p>
    <w:p w:rsidRDefault="00773B48" w:rsidP="00DD3865" w:rsidR="00773B48" w:rsidRPr="00BE5058">
      <w:pPr>
        <w:jc w:val="both"/>
      </w:pPr>
    </w:p>
    <w:p w:rsidRDefault="005C5C5D" w:rsidP="006029A7" w:rsidR="00992A59" w:rsidRPr="00E93649">
      <w:pPr>
        <w:pStyle w:val="Obinitekst"/>
        <w:jc w:val="both"/>
        <w:rPr>
          <w:rFonts w:cs="Times New Roman" w:hAnsi="Times New Roman" w:ascii="Times New Roman"/>
          <w:szCs w:val="24"/>
        </w:rPr>
      </w:pPr>
      <w:r w:rsidRPr="00414B7B">
        <w:rPr>
          <w:rFonts w:cs="Times New Roman" w:hAnsi="Times New Roman" w:ascii="Times New Roman"/>
        </w:rPr>
        <w:lastRenderedPageBreak/>
        <w:t xml:space="preserve">IV.      </w:t>
      </w:r>
      <w:r w:rsidR="00EB2691" w:rsidRPr="00F33D33">
        <w:rPr>
          <w:rFonts w:cs="Times New Roman" w:hAnsi="Times New Roman" w:ascii="Times New Roman"/>
          <w:szCs w:val="24"/>
        </w:rPr>
        <w:t>Određuje se da će se po pravomoćnosti ovog rješenja</w:t>
      </w:r>
      <w:r w:rsidR="00E2796D" w:rsidRPr="00F33D33">
        <w:rPr>
          <w:rFonts w:cs="Times New Roman" w:hAnsi="Times New Roman" w:ascii="Times New Roman"/>
          <w:szCs w:val="24"/>
        </w:rPr>
        <w:t>,</w:t>
      </w:r>
      <w:r w:rsidR="00EB2691" w:rsidRPr="00F33D33">
        <w:rPr>
          <w:rFonts w:cs="Times New Roman" w:hAnsi="Times New Roman" w:ascii="Times New Roman"/>
          <w:szCs w:val="24"/>
        </w:rPr>
        <w:t xml:space="preserve"> nakon što kup</w:t>
      </w:r>
      <w:r w:rsidR="00EC4949" w:rsidRPr="00F33D33">
        <w:rPr>
          <w:rFonts w:cs="Times New Roman" w:hAnsi="Times New Roman" w:ascii="Times New Roman"/>
          <w:szCs w:val="24"/>
        </w:rPr>
        <w:t>a</w:t>
      </w:r>
      <w:r w:rsidR="00EB2691" w:rsidRPr="00F33D33">
        <w:rPr>
          <w:rFonts w:cs="Times New Roman" w:hAnsi="Times New Roman" w:ascii="Times New Roman"/>
          <w:szCs w:val="24"/>
        </w:rPr>
        <w:t>c polož</w:t>
      </w:r>
      <w:r w:rsidR="00EC4949" w:rsidRPr="00F33D33">
        <w:rPr>
          <w:rFonts w:cs="Times New Roman" w:hAnsi="Times New Roman" w:ascii="Times New Roman"/>
          <w:szCs w:val="24"/>
        </w:rPr>
        <w:t>i</w:t>
      </w:r>
      <w:r w:rsidR="00C54E12" w:rsidRPr="00F33D33">
        <w:rPr>
          <w:rFonts w:cs="Times New Roman" w:hAnsi="Times New Roman" w:ascii="Times New Roman"/>
          <w:szCs w:val="24"/>
        </w:rPr>
        <w:t xml:space="preserve"> puni iznos </w:t>
      </w:r>
      <w:r w:rsidR="00EB2691" w:rsidRPr="00F33D33">
        <w:rPr>
          <w:rFonts w:cs="Times New Roman" w:hAnsi="Times New Roman" w:ascii="Times New Roman"/>
          <w:szCs w:val="24"/>
        </w:rPr>
        <w:t>kupovn</w:t>
      </w:r>
      <w:r w:rsidR="00C54E12" w:rsidRPr="00F33D33">
        <w:rPr>
          <w:rFonts w:cs="Times New Roman" w:hAnsi="Times New Roman" w:ascii="Times New Roman"/>
          <w:szCs w:val="24"/>
        </w:rPr>
        <w:t>e cijene</w:t>
      </w:r>
      <w:r w:rsidR="00EB2691" w:rsidRPr="00F33D33">
        <w:rPr>
          <w:rFonts w:cs="Times New Roman" w:hAnsi="Times New Roman" w:ascii="Times New Roman"/>
          <w:szCs w:val="24"/>
        </w:rPr>
        <w:t>, u zemljišnu knjigu upis</w:t>
      </w:r>
      <w:r w:rsidR="004B1373" w:rsidRPr="00F33D33">
        <w:rPr>
          <w:rFonts w:cs="Times New Roman" w:hAnsi="Times New Roman" w:ascii="Times New Roman"/>
          <w:szCs w:val="24"/>
        </w:rPr>
        <w:t>a</w:t>
      </w:r>
      <w:r w:rsidR="00EB2691" w:rsidRPr="00F33D33">
        <w:rPr>
          <w:rFonts w:cs="Times New Roman" w:hAnsi="Times New Roman" w:ascii="Times New Roman"/>
          <w:szCs w:val="24"/>
        </w:rPr>
        <w:t>ti u nj</w:t>
      </w:r>
      <w:r w:rsidR="00EC4949" w:rsidRPr="00F33D33">
        <w:rPr>
          <w:rFonts w:cs="Times New Roman" w:hAnsi="Times New Roman" w:ascii="Times New Roman"/>
          <w:szCs w:val="24"/>
        </w:rPr>
        <w:t>egovu</w:t>
      </w:r>
      <w:r w:rsidR="006029A7" w:rsidRPr="00F33D33">
        <w:rPr>
          <w:rFonts w:cs="Times New Roman" w:hAnsi="Times New Roman" w:ascii="Times New Roman"/>
          <w:szCs w:val="24"/>
        </w:rPr>
        <w:t xml:space="preserve"> </w:t>
      </w:r>
      <w:r w:rsidR="00EB2691" w:rsidRPr="00F33D33">
        <w:rPr>
          <w:rFonts w:cs="Times New Roman" w:hAnsi="Times New Roman" w:ascii="Times New Roman"/>
          <w:szCs w:val="24"/>
        </w:rPr>
        <w:t xml:space="preserve">korist pravo vlasništva na </w:t>
      </w:r>
      <w:r w:rsidR="00D34550" w:rsidRPr="00F33D33">
        <w:rPr>
          <w:rFonts w:cs="Times New Roman" w:hAnsi="Times New Roman" w:ascii="Times New Roman"/>
          <w:szCs w:val="24"/>
        </w:rPr>
        <w:t>dosuđen</w:t>
      </w:r>
      <w:r w:rsidR="00845C1C" w:rsidRPr="00F33D33">
        <w:rPr>
          <w:rFonts w:cs="Times New Roman" w:hAnsi="Times New Roman" w:ascii="Times New Roman"/>
          <w:szCs w:val="24"/>
        </w:rPr>
        <w:t>oj</w:t>
      </w:r>
      <w:r w:rsidR="00D34550" w:rsidRPr="00F33D33">
        <w:rPr>
          <w:rFonts w:cs="Times New Roman" w:hAnsi="Times New Roman" w:ascii="Times New Roman"/>
          <w:szCs w:val="24"/>
        </w:rPr>
        <w:t xml:space="preserve"> nekretnin</w:t>
      </w:r>
      <w:r w:rsidR="00845C1C" w:rsidRPr="00F33D33">
        <w:rPr>
          <w:rFonts w:cs="Times New Roman" w:hAnsi="Times New Roman" w:ascii="Times New Roman"/>
          <w:szCs w:val="24"/>
        </w:rPr>
        <w:t>i</w:t>
      </w:r>
      <w:r w:rsidR="00D34550" w:rsidRPr="00F33D33">
        <w:rPr>
          <w:rFonts w:cs="Times New Roman" w:hAnsi="Times New Roman" w:ascii="Times New Roman"/>
          <w:szCs w:val="24"/>
        </w:rPr>
        <w:t xml:space="preserve">, te će se brisati upisana prava zaloga </w:t>
      </w:r>
      <w:r w:rsidR="00E93649" w:rsidRPr="00E93649">
        <w:rPr>
          <w:rFonts w:cs="Times New Roman" w:hAnsi="Times New Roman" w:ascii="Times New Roman"/>
          <w:szCs w:val="24"/>
        </w:rPr>
        <w:t xml:space="preserve">ISTRA JADRAN CONSULTING </w:t>
      </w:r>
      <w:r w:rsidR="00E93649">
        <w:rPr>
          <w:rFonts w:cs="Times New Roman" w:hAnsi="Times New Roman" w:ascii="Times New Roman"/>
          <w:szCs w:val="24"/>
        </w:rPr>
        <w:t>d.o.o.</w:t>
      </w:r>
      <w:r w:rsidR="00E93649" w:rsidRPr="00E93649">
        <w:rPr>
          <w:rFonts w:cs="Times New Roman" w:hAnsi="Times New Roman" w:ascii="Times New Roman"/>
          <w:szCs w:val="24"/>
        </w:rPr>
        <w:t xml:space="preserve"> Pula, Cerneccina 6</w:t>
      </w:r>
      <w:r w:rsidR="00845C1C" w:rsidRPr="00E93649">
        <w:rPr>
          <w:rFonts w:cs="Times New Roman" w:hAnsi="Times New Roman" w:ascii="Times New Roman"/>
          <w:szCs w:val="24"/>
        </w:rPr>
        <w:t xml:space="preserve">. </w:t>
      </w:r>
      <w:r w:rsidR="00992A59" w:rsidRPr="00E93649">
        <w:rPr>
          <w:rFonts w:cs="Times New Roman" w:hAnsi="Times New Roman" w:ascii="Times New Roman"/>
          <w:szCs w:val="24"/>
        </w:rPr>
        <w:t xml:space="preserve"> </w:t>
      </w:r>
    </w:p>
    <w:p w:rsidRDefault="00024036" w:rsidP="00397FA2" w:rsidR="00024036">
      <w:pPr>
        <w:pStyle w:val="Obinitekst"/>
        <w:jc w:val="center"/>
        <w:rPr>
          <w:rFonts w:cs="Times New Roman" w:eastAsia="MS Mincho" w:hAnsi="Times New Roman" w:ascii="Times New Roman"/>
        </w:rPr>
      </w:pPr>
    </w:p>
    <w:p w:rsidRDefault="000D7E2C" w:rsidP="00397FA2" w:rsidR="000D7E2C">
      <w:pPr>
        <w:pStyle w:val="Obinitekst"/>
        <w:jc w:val="center"/>
        <w:rPr>
          <w:rFonts w:cs="Times New Roman" w:eastAsia="MS Mincho" w:hAnsi="Times New Roman" w:ascii="Times New Roman"/>
        </w:rPr>
      </w:pPr>
    </w:p>
    <w:p w:rsidRDefault="00397FA2" w:rsidP="00397FA2" w:rsidR="00397FA2" w:rsidRPr="00BE5058">
      <w:pPr>
        <w:pStyle w:val="Obinitekst"/>
        <w:jc w:val="center"/>
        <w:rPr>
          <w:rFonts w:cs="Times New Roman" w:eastAsia="MS Mincho" w:hAnsi="Times New Roman" w:ascii="Times New Roman"/>
        </w:rPr>
      </w:pPr>
      <w:r w:rsidRPr="00BE5058">
        <w:rPr>
          <w:rFonts w:cs="Times New Roman" w:eastAsia="MS Mincho" w:hAnsi="Times New Roman" w:ascii="Times New Roman"/>
        </w:rPr>
        <w:t>Obrazloženje</w:t>
      </w:r>
    </w:p>
    <w:p w:rsidRDefault="005B0722" w:rsidP="00355E0A" w:rsidR="005B0722">
      <w:pPr>
        <w:jc w:val="both"/>
      </w:pPr>
    </w:p>
    <w:p w:rsidRDefault="000D7E2C" w:rsidP="00355E0A" w:rsidR="000D7E2C" w:rsidRPr="00BE5058">
      <w:pPr>
        <w:jc w:val="both"/>
      </w:pPr>
    </w:p>
    <w:p w:rsidRDefault="00306CC2" w:rsidP="000E1AD9" w:rsidR="001D37B4" w:rsidRPr="000E1AD9">
      <w:pPr>
        <w:pStyle w:val="Podnaslov"/>
        <w:jc w:val="both"/>
        <w:rPr>
          <w:rFonts w:hAnsi="Times New Roman" w:ascii="Times New Roman"/>
        </w:rPr>
      </w:pPr>
      <w:r w:rsidRPr="00BE5058">
        <w:rPr>
          <w:rFonts w:eastAsia="MS Mincho"/>
        </w:rPr>
        <w:t xml:space="preserve">            </w:t>
      </w:r>
      <w:r w:rsidR="00845C1C" w:rsidRPr="000E1AD9">
        <w:rPr>
          <w:rFonts w:eastAsia="MS Mincho" w:hAnsi="Times New Roman" w:ascii="Times New Roman"/>
        </w:rPr>
        <w:t>O</w:t>
      </w:r>
      <w:r w:rsidR="00277C97" w:rsidRPr="000E1AD9">
        <w:rPr>
          <w:rFonts w:eastAsia="MS Mincho" w:hAnsi="Times New Roman" w:ascii="Times New Roman"/>
        </w:rPr>
        <w:t xml:space="preserve">vosudnim zaključkom posl. br. </w:t>
      </w:r>
      <w:r w:rsidR="00E93649" w:rsidRPr="000E1AD9">
        <w:rPr>
          <w:rFonts w:eastAsia="MS Mincho" w:hAnsi="Times New Roman" w:ascii="Times New Roman"/>
        </w:rPr>
        <w:t xml:space="preserve">7 St-1080/13-391 </w:t>
      </w:r>
      <w:r w:rsidR="00E93649" w:rsidRPr="000E1AD9">
        <w:rPr>
          <w:rFonts w:hAnsi="Times New Roman" w:ascii="Times New Roman"/>
        </w:rPr>
        <w:t>od 10. srpnja</w:t>
      </w:r>
      <w:r w:rsidR="00E93649" w:rsidRPr="000E1AD9">
        <w:rPr>
          <w:rFonts w:eastAsia="MS Mincho" w:hAnsi="Times New Roman" w:ascii="Times New Roman"/>
        </w:rPr>
        <w:t xml:space="preserve"> 2015. </w:t>
      </w:r>
      <w:r w:rsidR="00277C97" w:rsidRPr="000E1AD9">
        <w:rPr>
          <w:rFonts w:hAnsi="Times New Roman" w:ascii="Times New Roman"/>
        </w:rPr>
        <w:t xml:space="preserve">određena je </w:t>
      </w:r>
      <w:r w:rsidR="00841C94" w:rsidRPr="000E1AD9">
        <w:rPr>
          <w:rFonts w:hAnsi="Times New Roman" w:ascii="Times New Roman"/>
        </w:rPr>
        <w:t xml:space="preserve">prodaja </w:t>
      </w:r>
      <w:r w:rsidR="00A81F61" w:rsidRPr="000E1AD9">
        <w:rPr>
          <w:rFonts w:hAnsi="Times New Roman" w:ascii="Times New Roman"/>
        </w:rPr>
        <w:t>nekretnin</w:t>
      </w:r>
      <w:r w:rsidR="000E1AD9">
        <w:rPr>
          <w:rFonts w:hAnsi="Times New Roman" w:ascii="Times New Roman"/>
        </w:rPr>
        <w:t>e</w:t>
      </w:r>
      <w:r w:rsidR="00A81F61" w:rsidRPr="000E1AD9">
        <w:rPr>
          <w:rFonts w:hAnsi="Times New Roman" w:ascii="Times New Roman"/>
        </w:rPr>
        <w:t xml:space="preserve"> stečajnog dužnika </w:t>
      </w:r>
      <w:r w:rsidR="000E1AD9">
        <w:rPr>
          <w:rFonts w:hAnsi="Times New Roman" w:ascii="Times New Roman"/>
        </w:rPr>
        <w:t xml:space="preserve">pobliže opisane pod točkom I. izreke ovog rješenja </w:t>
      </w:r>
      <w:r w:rsidR="001D37B4" w:rsidRPr="000E1AD9">
        <w:rPr>
          <w:rFonts w:hAnsi="Times New Roman" w:ascii="Times New Roman"/>
        </w:rPr>
        <w:t>s</w:t>
      </w:r>
      <w:r w:rsidR="004F5A45" w:rsidRPr="000E1AD9">
        <w:rPr>
          <w:rFonts w:hAnsi="Times New Roman" w:ascii="Times New Roman"/>
        </w:rPr>
        <w:t xml:space="preserve">ukladno odredbi članka 164. </w:t>
      </w:r>
      <w:r w:rsidR="004F663F" w:rsidRPr="000E1AD9">
        <w:rPr>
          <w:rFonts w:eastAsia="MS Mincho" w:hAnsi="Times New Roman" w:ascii="Times New Roman"/>
          <w:bCs/>
        </w:rPr>
        <w:t xml:space="preserve">stavak </w:t>
      </w:r>
      <w:r w:rsidR="0079051A" w:rsidRPr="000E1AD9">
        <w:rPr>
          <w:rFonts w:eastAsia="MS Mincho" w:hAnsi="Times New Roman" w:ascii="Times New Roman"/>
          <w:bCs/>
        </w:rPr>
        <w:t xml:space="preserve">4. i </w:t>
      </w:r>
      <w:r w:rsidR="004F663F" w:rsidRPr="000E1AD9">
        <w:rPr>
          <w:rFonts w:eastAsia="MS Mincho" w:hAnsi="Times New Roman" w:ascii="Times New Roman"/>
          <w:bCs/>
        </w:rPr>
        <w:t xml:space="preserve">6. </w:t>
      </w:r>
      <w:r w:rsidR="001D37B4" w:rsidRPr="000E1AD9">
        <w:rPr>
          <w:rFonts w:hAnsi="Times New Roman" w:ascii="Times New Roman"/>
        </w:rPr>
        <w:t>Stečajnog zakona („Narodne novine“ broj 44/96, 29/99, 129/00, 123/03, 82/06, 116/10, 25/12 i 133/12, u daljnjem tekstu SZ )</w:t>
      </w:r>
      <w:r w:rsidR="003E1330" w:rsidRPr="000E1AD9">
        <w:rPr>
          <w:rFonts w:hAnsi="Times New Roman" w:ascii="Times New Roman"/>
        </w:rPr>
        <w:t>.</w:t>
      </w:r>
      <w:r w:rsidR="001D37B4" w:rsidRPr="000E1AD9">
        <w:rPr>
          <w:rFonts w:hAnsi="Times New Roman" w:ascii="Times New Roman"/>
        </w:rPr>
        <w:t xml:space="preserve">  </w:t>
      </w:r>
    </w:p>
    <w:p w:rsidRDefault="00A81F61" w:rsidP="00A81F61" w:rsidR="00A81F61" w:rsidRPr="00BE5058">
      <w:pPr>
        <w:pStyle w:val="Tijeloteksta"/>
        <w:rPr>
          <w:rFonts w:hAnsi="Times New Roman" w:ascii="Times New Roman"/>
        </w:rPr>
      </w:pPr>
    </w:p>
    <w:p w:rsidRDefault="003E1330" w:rsidP="009336FC" w:rsidR="000E1AD9">
      <w:pPr>
        <w:ind w:firstLine="708"/>
        <w:jc w:val="both"/>
      </w:pPr>
      <w:r w:rsidRPr="00BE5058">
        <w:t>Na ročišt</w:t>
      </w:r>
      <w:r w:rsidR="00A72087">
        <w:t>e</w:t>
      </w:r>
      <w:r w:rsidRPr="00BE5058">
        <w:t xml:space="preserve"> za javnu dražbu održan</w:t>
      </w:r>
      <w:r w:rsidR="00A72087">
        <w:t>om</w:t>
      </w:r>
      <w:r w:rsidRPr="00BE5058">
        <w:t xml:space="preserve"> dana </w:t>
      </w:r>
      <w:r w:rsidR="00E93649">
        <w:t>23. rujna</w:t>
      </w:r>
      <w:r w:rsidR="005D2C9D">
        <w:t xml:space="preserve"> </w:t>
      </w:r>
      <w:r w:rsidR="00CC5536">
        <w:t>2</w:t>
      </w:r>
      <w:r w:rsidR="00CC5536" w:rsidRPr="006A7F13">
        <w:t>01</w:t>
      </w:r>
      <w:r w:rsidR="00CC5536">
        <w:t>5</w:t>
      </w:r>
      <w:r w:rsidRPr="00BE5058">
        <w:t>. utvrđeno</w:t>
      </w:r>
      <w:r w:rsidR="00E835A0">
        <w:t xml:space="preserve"> je </w:t>
      </w:r>
      <w:r w:rsidRPr="00BE5058">
        <w:t xml:space="preserve">da je </w:t>
      </w:r>
      <w:r w:rsidR="001046D7" w:rsidRPr="00BE5058">
        <w:t xml:space="preserve">predmetni </w:t>
      </w:r>
      <w:r w:rsidRPr="00BE5058">
        <w:t xml:space="preserve">zaključak o prodaji objavljen </w:t>
      </w:r>
      <w:r w:rsidR="00E835A0">
        <w:t xml:space="preserve">na </w:t>
      </w:r>
      <w:r w:rsidR="007A5639" w:rsidRPr="006A7F13">
        <w:t>oglasnoj ploči suda</w:t>
      </w:r>
      <w:r w:rsidR="00CC5536">
        <w:t>, na web stranicama suda, sudačke mreže</w:t>
      </w:r>
      <w:r w:rsidR="006B7A68">
        <w:t xml:space="preserve"> i </w:t>
      </w:r>
      <w:r w:rsidR="00CC5536">
        <w:t>HGK</w:t>
      </w:r>
      <w:r w:rsidR="005D2C9D">
        <w:t xml:space="preserve">. </w:t>
      </w:r>
    </w:p>
    <w:p w:rsidRDefault="000E1AD9" w:rsidP="009336FC" w:rsidR="000E1AD9">
      <w:pPr>
        <w:ind w:firstLine="708"/>
        <w:jc w:val="both"/>
      </w:pPr>
    </w:p>
    <w:p w:rsidRDefault="005D2C9D" w:rsidP="009336FC" w:rsidR="000E1AD9">
      <w:pPr>
        <w:ind w:firstLine="708"/>
        <w:jc w:val="both"/>
      </w:pPr>
      <w:r>
        <w:t xml:space="preserve">Nadalje, </w:t>
      </w:r>
      <w:r w:rsidR="00F8780E">
        <w:t xml:space="preserve">je utvrđeno da </w:t>
      </w:r>
      <w:r w:rsidR="007F43CF">
        <w:rPr>
          <w:bCs/>
        </w:rPr>
        <w:t xml:space="preserve">na </w:t>
      </w:r>
      <w:r w:rsidR="009336FC">
        <w:rPr>
          <w:bCs/>
        </w:rPr>
        <w:t xml:space="preserve">javnoj dražbi, kao kupci, mogu sudjelovati samo osobe koje su prethodno dale jamčevinu, </w:t>
      </w:r>
      <w:r w:rsidR="00F8780E">
        <w:rPr>
          <w:bCs/>
        </w:rPr>
        <w:t xml:space="preserve">a </w:t>
      </w:r>
      <w:r w:rsidR="000E1AD9">
        <w:t xml:space="preserve">da </w:t>
      </w:r>
      <w:r w:rsidR="009336FC">
        <w:t>jamčevinu nisu dužni dati nositelji prava upisanih u zemljišnoj knjizi koja prestaju prodajom nekretnine, ako njihove tražbine dostižu iznos jamčevine i ako bi se, s obzirom na njihov prednosni red i utvrđenu vrijednost nekretnine, taj iznos mogao namiriti iz kupovnine</w:t>
      </w:r>
      <w:r w:rsidR="000E1AD9">
        <w:t>.</w:t>
      </w:r>
    </w:p>
    <w:p w:rsidRDefault="000E1AD9" w:rsidP="009336FC" w:rsidR="000E1AD9">
      <w:pPr>
        <w:ind w:firstLine="708"/>
        <w:jc w:val="both"/>
      </w:pPr>
    </w:p>
    <w:p w:rsidRDefault="000354A9" w:rsidP="00034639" w:rsidR="00CC2BEB">
      <w:pPr>
        <w:ind w:firstLine="708"/>
        <w:jc w:val="both"/>
        <w:rPr>
          <w:rFonts w:eastAsia="MS Mincho"/>
        </w:rPr>
      </w:pPr>
      <w:r>
        <w:t>S</w:t>
      </w:r>
      <w:r w:rsidR="009336FC">
        <w:t xml:space="preserve">tečajni sudac </w:t>
      </w:r>
      <w:r>
        <w:t xml:space="preserve">je nadalje </w:t>
      </w:r>
      <w:r w:rsidR="009336FC">
        <w:t>utvr</w:t>
      </w:r>
      <w:r w:rsidR="00DD3AE1">
        <w:t xml:space="preserve">dio </w:t>
      </w:r>
      <w:r w:rsidR="009336FC">
        <w:t xml:space="preserve">da je zaključkom </w:t>
      </w:r>
      <w:r>
        <w:t xml:space="preserve">o prodaji </w:t>
      </w:r>
      <w:r w:rsidR="009336FC">
        <w:rPr>
          <w:rFonts w:eastAsia="MS Mincho"/>
        </w:rPr>
        <w:t>određena vrijednost nekretnin</w:t>
      </w:r>
      <w:r w:rsidR="00CC2BEB">
        <w:rPr>
          <w:rFonts w:eastAsia="MS Mincho"/>
        </w:rPr>
        <w:t>e</w:t>
      </w:r>
      <w:r w:rsidR="009336FC">
        <w:rPr>
          <w:rFonts w:eastAsia="MS Mincho"/>
        </w:rPr>
        <w:t xml:space="preserve"> koj</w:t>
      </w:r>
      <w:r w:rsidR="00CC2BEB">
        <w:rPr>
          <w:rFonts w:eastAsia="MS Mincho"/>
        </w:rPr>
        <w:t>a</w:t>
      </w:r>
      <w:r w:rsidR="009336FC">
        <w:rPr>
          <w:rFonts w:eastAsia="MS Mincho"/>
        </w:rPr>
        <w:t xml:space="preserve"> </w:t>
      </w:r>
      <w:r w:rsidR="00CC2BEB">
        <w:rPr>
          <w:rFonts w:eastAsia="MS Mincho"/>
        </w:rPr>
        <w:t xml:space="preserve">je </w:t>
      </w:r>
      <w:r w:rsidR="009336FC">
        <w:rPr>
          <w:rFonts w:eastAsia="MS Mincho"/>
        </w:rPr>
        <w:t>izložen</w:t>
      </w:r>
      <w:r w:rsidR="00CC2BEB">
        <w:rPr>
          <w:rFonts w:eastAsia="MS Mincho"/>
        </w:rPr>
        <w:t>a</w:t>
      </w:r>
      <w:r w:rsidR="009336FC">
        <w:rPr>
          <w:rFonts w:eastAsia="MS Mincho"/>
        </w:rPr>
        <w:t xml:space="preserve"> prodaji, </w:t>
      </w:r>
      <w:r w:rsidR="000E1AD9">
        <w:rPr>
          <w:rFonts w:eastAsia="MS Mincho"/>
        </w:rPr>
        <w:t xml:space="preserve">te </w:t>
      </w:r>
      <w:r w:rsidR="009336FC">
        <w:rPr>
          <w:rFonts w:eastAsia="MS Mincho"/>
        </w:rPr>
        <w:t>da početn</w:t>
      </w:r>
      <w:r w:rsidR="00CC2BEB">
        <w:rPr>
          <w:rFonts w:eastAsia="MS Mincho"/>
        </w:rPr>
        <w:t>a</w:t>
      </w:r>
      <w:r w:rsidR="009336FC">
        <w:rPr>
          <w:rFonts w:eastAsia="MS Mincho"/>
        </w:rPr>
        <w:t xml:space="preserve"> prodajn</w:t>
      </w:r>
      <w:r w:rsidR="00CC2BEB">
        <w:rPr>
          <w:rFonts w:eastAsia="MS Mincho"/>
        </w:rPr>
        <w:t>a</w:t>
      </w:r>
      <w:r w:rsidR="009336FC">
        <w:rPr>
          <w:rFonts w:eastAsia="MS Mincho"/>
        </w:rPr>
        <w:t xml:space="preserve"> cijene ne mo</w:t>
      </w:r>
      <w:r w:rsidR="00CC2BEB">
        <w:rPr>
          <w:rFonts w:eastAsia="MS Mincho"/>
        </w:rPr>
        <w:t xml:space="preserve">že biti </w:t>
      </w:r>
      <w:r w:rsidR="009336FC">
        <w:rPr>
          <w:rFonts w:eastAsia="MS Mincho"/>
        </w:rPr>
        <w:t>niž</w:t>
      </w:r>
      <w:r w:rsidR="00CC2BEB">
        <w:rPr>
          <w:rFonts w:eastAsia="MS Mincho"/>
        </w:rPr>
        <w:t>a</w:t>
      </w:r>
      <w:r w:rsidR="009336FC">
        <w:rPr>
          <w:rFonts w:eastAsia="MS Mincho"/>
        </w:rPr>
        <w:t xml:space="preserve"> od </w:t>
      </w:r>
      <w:r w:rsidR="00CC2BEB">
        <w:rPr>
          <w:rFonts w:eastAsia="MS Mincho"/>
        </w:rPr>
        <w:t xml:space="preserve">njene </w:t>
      </w:r>
      <w:r w:rsidR="009336FC">
        <w:rPr>
          <w:rFonts w:eastAsia="MS Mincho"/>
        </w:rPr>
        <w:t>utvrđen</w:t>
      </w:r>
      <w:r w:rsidR="00CC2BEB">
        <w:rPr>
          <w:rFonts w:eastAsia="MS Mincho"/>
        </w:rPr>
        <w:t>e</w:t>
      </w:r>
      <w:r w:rsidR="009336FC">
        <w:rPr>
          <w:rFonts w:eastAsia="MS Mincho"/>
        </w:rPr>
        <w:t xml:space="preserve"> vrijednosti</w:t>
      </w:r>
      <w:r w:rsidR="00CC2BEB">
        <w:rPr>
          <w:rFonts w:eastAsia="MS Mincho"/>
        </w:rPr>
        <w:t xml:space="preserve"> od </w:t>
      </w:r>
      <w:r w:rsidR="00CC2BEB" w:rsidRPr="00CC2BEB">
        <w:rPr>
          <w:bCs/>
          <w:color w:val="000000"/>
        </w:rPr>
        <w:t>985.900,00</w:t>
      </w:r>
      <w:r w:rsidR="00CC2BEB">
        <w:rPr>
          <w:bCs/>
          <w:color w:val="000000"/>
        </w:rPr>
        <w:t xml:space="preserve"> kn</w:t>
      </w:r>
      <w:r w:rsidR="00CC2BEB">
        <w:rPr>
          <w:rFonts w:eastAsia="MS Mincho"/>
        </w:rPr>
        <w:t>.</w:t>
      </w:r>
    </w:p>
    <w:p w:rsidRDefault="00CC2BEB" w:rsidP="00034639" w:rsidR="00CC2BEB">
      <w:pPr>
        <w:ind w:firstLine="708"/>
        <w:jc w:val="both"/>
        <w:rPr>
          <w:rFonts w:eastAsia="MS Mincho"/>
        </w:rPr>
      </w:pPr>
    </w:p>
    <w:p w:rsidRDefault="009336FC" w:rsidP="009336FC" w:rsidR="00B91E21">
      <w:pPr>
        <w:ind w:firstLine="708"/>
        <w:jc w:val="both"/>
        <w:rPr>
          <w:bCs/>
        </w:rPr>
      </w:pPr>
      <w:r>
        <w:rPr>
          <w:bCs/>
        </w:rPr>
        <w:t xml:space="preserve">Pošto je utvrđeno da je udovoljeno uvjetima za održavanje ročišta za dražbu, </w:t>
      </w:r>
      <w:r w:rsidR="00F8780E">
        <w:rPr>
          <w:bCs/>
        </w:rPr>
        <w:t xml:space="preserve">budući su dva ponuditelja pravovremeno dala jamčevinu, </w:t>
      </w:r>
      <w:r>
        <w:rPr>
          <w:bCs/>
        </w:rPr>
        <w:t xml:space="preserve">stečajni sudac </w:t>
      </w:r>
      <w:r w:rsidR="00B91E21">
        <w:rPr>
          <w:bCs/>
        </w:rPr>
        <w:t xml:space="preserve">je </w:t>
      </w:r>
      <w:r>
        <w:rPr>
          <w:bCs/>
        </w:rPr>
        <w:t>objavio da se pristupa dražbi</w:t>
      </w:r>
      <w:r w:rsidR="00B91E21">
        <w:rPr>
          <w:bCs/>
        </w:rPr>
        <w:t>.</w:t>
      </w:r>
    </w:p>
    <w:p w:rsidRDefault="00B91E21" w:rsidP="009336FC" w:rsidR="00B91E21">
      <w:pPr>
        <w:ind w:firstLine="708"/>
        <w:jc w:val="both"/>
        <w:rPr>
          <w:bCs/>
        </w:rPr>
      </w:pPr>
    </w:p>
    <w:p w:rsidRDefault="000E1AD9" w:rsidP="00AD01ED" w:rsidR="000E1AD9">
      <w:pPr>
        <w:ind w:firstLine="708"/>
        <w:jc w:val="both"/>
      </w:pPr>
      <w:r w:rsidRPr="000E1AD9">
        <w:rPr>
          <w:bCs/>
          <w:color w:val="000000"/>
        </w:rPr>
        <w:t xml:space="preserve">Dražba </w:t>
      </w:r>
      <w:r>
        <w:rPr>
          <w:bCs/>
          <w:color w:val="000000"/>
        </w:rPr>
        <w:t>j</w:t>
      </w:r>
      <w:r w:rsidRPr="000E1AD9">
        <w:rPr>
          <w:bCs/>
          <w:color w:val="000000"/>
        </w:rPr>
        <w:t>e zaključ</w:t>
      </w:r>
      <w:r>
        <w:rPr>
          <w:bCs/>
          <w:color w:val="000000"/>
        </w:rPr>
        <w:t xml:space="preserve">ena </w:t>
      </w:r>
      <w:r w:rsidRPr="000E1AD9">
        <w:rPr>
          <w:bCs/>
          <w:color w:val="000000"/>
        </w:rPr>
        <w:t xml:space="preserve">nakon proteka deset minuta neposredno poslije stavljanja najpovoljnije </w:t>
      </w:r>
      <w:r w:rsidR="00F8780E">
        <w:rPr>
          <w:bCs/>
          <w:color w:val="000000"/>
        </w:rPr>
        <w:t xml:space="preserve">koju je stavio </w:t>
      </w:r>
      <w:r w:rsidRPr="00E93649">
        <w:t>SUPREME IDEA d.o.o. Pula, Osječka 3</w:t>
      </w:r>
      <w:r>
        <w:t>.</w:t>
      </w:r>
    </w:p>
    <w:p w:rsidRDefault="000E1AD9" w:rsidP="00AD01ED" w:rsidR="000E1AD9">
      <w:pPr>
        <w:ind w:firstLine="708"/>
        <w:jc w:val="both"/>
      </w:pPr>
    </w:p>
    <w:p w:rsidRDefault="00B91E21" w:rsidP="00AD01ED" w:rsidR="00C667C9">
      <w:pPr>
        <w:ind w:firstLine="708"/>
        <w:jc w:val="both"/>
        <w:rPr>
          <w:rFonts w:eastAsia="MS Mincho"/>
        </w:rPr>
      </w:pPr>
      <w:r>
        <w:t xml:space="preserve">Stoga je </w:t>
      </w:r>
      <w:r w:rsidR="004C040D">
        <w:t xml:space="preserve">valjalo </w:t>
      </w:r>
      <w:r w:rsidR="00C667C9" w:rsidRPr="00BE5058">
        <w:rPr>
          <w:rFonts w:eastAsia="MS Mincho"/>
        </w:rPr>
        <w:t xml:space="preserve">temeljem </w:t>
      </w:r>
      <w:r w:rsidR="004C040D">
        <w:rPr>
          <w:rFonts w:eastAsia="MS Mincho"/>
        </w:rPr>
        <w:t>odredbe č</w:t>
      </w:r>
      <w:r w:rsidR="00C667C9" w:rsidRPr="00BE5058">
        <w:rPr>
          <w:rFonts w:eastAsia="MS Mincho"/>
        </w:rPr>
        <w:t>lanka 98. stavak 4</w:t>
      </w:r>
      <w:r w:rsidR="004F07B7" w:rsidRPr="00BE5058">
        <w:rPr>
          <w:rFonts w:eastAsia="MS Mincho"/>
        </w:rPr>
        <w:t>.</w:t>
      </w:r>
      <w:r w:rsidR="004F07B7" w:rsidRPr="00BE5058">
        <w:t xml:space="preserve"> Ovršnog zakona (</w:t>
      </w:r>
      <w:r w:rsidR="000E1AD9">
        <w:t>„</w:t>
      </w:r>
      <w:r w:rsidR="004F07B7" w:rsidRPr="00BE5058">
        <w:t>Narodne novine</w:t>
      </w:r>
      <w:r w:rsidR="000E1AD9">
        <w:t>“</w:t>
      </w:r>
      <w:r w:rsidR="004F07B7" w:rsidRPr="00BE5058">
        <w:t xml:space="preserve"> br. 57/96, 29/99, 42/00, 173/03, 194/03, 151/04, 88/05, 121/05, 67/08 ) u vezi članka 369. Ovršnog zakona ( Narodne novine br. 112/12, u daljnjem tekstu OZ )</w:t>
      </w:r>
      <w:r w:rsidR="00C667C9" w:rsidRPr="00BE5058">
        <w:rPr>
          <w:rFonts w:eastAsia="MS Mincho"/>
        </w:rPr>
        <w:t xml:space="preserve"> u vezi s člankom 164. stavak 1. SZ  pre</w:t>
      </w:r>
      <w:r w:rsidR="00932992">
        <w:rPr>
          <w:rFonts w:eastAsia="MS Mincho"/>
        </w:rPr>
        <w:t>d</w:t>
      </w:r>
      <w:r w:rsidR="00C667C9" w:rsidRPr="00BE5058">
        <w:rPr>
          <w:rFonts w:eastAsia="MS Mincho"/>
        </w:rPr>
        <w:t>metn</w:t>
      </w:r>
      <w:r w:rsidR="007F43CF">
        <w:rPr>
          <w:rFonts w:eastAsia="MS Mincho"/>
        </w:rPr>
        <w:t>u</w:t>
      </w:r>
      <w:r w:rsidR="00C667C9" w:rsidRPr="00BE5058">
        <w:rPr>
          <w:rFonts w:eastAsia="MS Mincho"/>
        </w:rPr>
        <w:t xml:space="preserve"> nekretnin</w:t>
      </w:r>
      <w:r w:rsidR="007F43CF">
        <w:rPr>
          <w:rFonts w:eastAsia="MS Mincho"/>
        </w:rPr>
        <w:t>u</w:t>
      </w:r>
      <w:r w:rsidR="00C667C9" w:rsidRPr="00BE5058">
        <w:rPr>
          <w:rFonts w:eastAsia="MS Mincho"/>
        </w:rPr>
        <w:t xml:space="preserve"> dosuditi </w:t>
      </w:r>
      <w:r w:rsidR="006D6216" w:rsidRPr="00BE5058">
        <w:rPr>
          <w:rFonts w:eastAsia="MS Mincho"/>
        </w:rPr>
        <w:t>kupc</w:t>
      </w:r>
      <w:r w:rsidR="00577842">
        <w:rPr>
          <w:rFonts w:eastAsia="MS Mincho"/>
        </w:rPr>
        <w:t xml:space="preserve">u </w:t>
      </w:r>
      <w:r w:rsidR="000E1AD9">
        <w:rPr>
          <w:rFonts w:eastAsia="MS Mincho"/>
        </w:rPr>
        <w:t xml:space="preserve">koji je stavio najvišu ponudu i </w:t>
      </w:r>
      <w:r w:rsidR="00C667C9" w:rsidRPr="00BE5058">
        <w:rPr>
          <w:rFonts w:eastAsia="MS Mincho"/>
        </w:rPr>
        <w:t xml:space="preserve">odlučiti kao </w:t>
      </w:r>
      <w:r w:rsidR="004F07B7" w:rsidRPr="00BE5058">
        <w:rPr>
          <w:rFonts w:eastAsia="MS Mincho"/>
        </w:rPr>
        <w:t xml:space="preserve">pod </w:t>
      </w:r>
      <w:r w:rsidR="00C667C9" w:rsidRPr="00BE5058">
        <w:rPr>
          <w:rFonts w:eastAsia="MS Mincho"/>
        </w:rPr>
        <w:t>točk</w:t>
      </w:r>
      <w:r w:rsidR="004F07B7" w:rsidRPr="00BE5058">
        <w:rPr>
          <w:rFonts w:eastAsia="MS Mincho"/>
        </w:rPr>
        <w:t>om</w:t>
      </w:r>
      <w:r w:rsidR="00C667C9" w:rsidRPr="00BE5058">
        <w:rPr>
          <w:rFonts w:eastAsia="MS Mincho"/>
        </w:rPr>
        <w:t xml:space="preserve"> I. izreke ovog rješenja.</w:t>
      </w:r>
    </w:p>
    <w:p w:rsidRDefault="00D97C39" w:rsidP="00AD01ED" w:rsidR="006E2F0B" w:rsidRPr="00BE5058">
      <w:pPr>
        <w:pStyle w:val="StandardWeb"/>
        <w:ind w:firstLine="708"/>
        <w:jc w:val="both"/>
        <w:rPr>
          <w:lang w:val="hr-HR"/>
        </w:rPr>
      </w:pPr>
      <w:r>
        <w:rPr>
          <w:lang w:val="hr-HR"/>
        </w:rPr>
        <w:t xml:space="preserve">Nadalje je </w:t>
      </w:r>
      <w:r w:rsidR="00AE19D0">
        <w:rPr>
          <w:lang w:val="hr-HR"/>
        </w:rPr>
        <w:t xml:space="preserve">sud pozvao </w:t>
      </w:r>
      <w:r>
        <w:rPr>
          <w:lang w:val="hr-HR"/>
        </w:rPr>
        <w:t>k</w:t>
      </w:r>
      <w:r w:rsidR="00AE19D0">
        <w:rPr>
          <w:lang w:val="hr-HR"/>
        </w:rPr>
        <w:t>up</w:t>
      </w:r>
      <w:r w:rsidR="006E2F0B" w:rsidRPr="00BE5058">
        <w:rPr>
          <w:lang w:val="hr-HR"/>
        </w:rPr>
        <w:t>c</w:t>
      </w:r>
      <w:r w:rsidR="00AE19D0">
        <w:rPr>
          <w:lang w:val="hr-HR"/>
        </w:rPr>
        <w:t xml:space="preserve">a </w:t>
      </w:r>
      <w:r w:rsidR="006E2F0B" w:rsidRPr="00BE5058">
        <w:rPr>
          <w:lang w:val="hr-HR"/>
        </w:rPr>
        <w:t xml:space="preserve">da uplati kupovnu cijenu najkasnije u roku od </w:t>
      </w:r>
      <w:r w:rsidR="006E2F0B" w:rsidRPr="00BE5058">
        <w:rPr>
          <w:rFonts w:eastAsia="MS Mincho"/>
          <w:lang w:val="hr-HR"/>
        </w:rPr>
        <w:t>30 dana od dana pravomoćnosti rješenja o dosudi</w:t>
      </w:r>
      <w:r w:rsidR="006E2F0B" w:rsidRPr="00BE5058">
        <w:rPr>
          <w:lang w:val="hr-HR"/>
        </w:rPr>
        <w:t xml:space="preserve">, </w:t>
      </w:r>
      <w:r>
        <w:rPr>
          <w:lang w:val="hr-HR"/>
        </w:rPr>
        <w:t xml:space="preserve">sukladno objavljenim uvjetima prodaje, </w:t>
      </w:r>
      <w:r w:rsidR="006E2F0B" w:rsidRPr="00BE5058">
        <w:rPr>
          <w:lang w:val="hr-HR"/>
        </w:rPr>
        <w:t xml:space="preserve">na prolazni depozit ovoga suda, time da se uplaćena jamčevina ima uračunati u kupovninu, </w:t>
      </w:r>
      <w:r w:rsidR="00AE19D0">
        <w:rPr>
          <w:lang w:val="hr-HR"/>
        </w:rPr>
        <w:t xml:space="preserve">na osnovu </w:t>
      </w:r>
      <w:r w:rsidR="00AE19D0" w:rsidRPr="00BE5058">
        <w:rPr>
          <w:lang w:val="hr-HR"/>
        </w:rPr>
        <w:t xml:space="preserve">odredbe članka 100. stavak 1. </w:t>
      </w:r>
      <w:r w:rsidR="00AE19D0" w:rsidRPr="00BE5058">
        <w:rPr>
          <w:rFonts w:eastAsia="MS Mincho"/>
          <w:lang w:val="hr-HR"/>
        </w:rPr>
        <w:t>OZ u vezi s člankom 164. stavak 1. SZ</w:t>
      </w:r>
      <w:r w:rsidR="000E1AD9">
        <w:rPr>
          <w:rFonts w:eastAsia="MS Mincho"/>
          <w:lang w:val="hr-HR"/>
        </w:rPr>
        <w:t>,</w:t>
      </w:r>
      <w:r w:rsidR="00AE19D0" w:rsidRPr="00BE5058">
        <w:rPr>
          <w:lang w:val="hr-HR"/>
        </w:rPr>
        <w:t xml:space="preserve"> </w:t>
      </w:r>
      <w:r w:rsidR="00AE19D0">
        <w:rPr>
          <w:lang w:val="hr-HR"/>
        </w:rPr>
        <w:t xml:space="preserve">pa je valjalo </w:t>
      </w:r>
      <w:r w:rsidR="006E2F0B" w:rsidRPr="00BE5058">
        <w:rPr>
          <w:lang w:val="hr-HR"/>
        </w:rPr>
        <w:t>odluč</w:t>
      </w:r>
      <w:r w:rsidR="00AE19D0">
        <w:rPr>
          <w:lang w:val="hr-HR"/>
        </w:rPr>
        <w:t xml:space="preserve">iti </w:t>
      </w:r>
      <w:r w:rsidR="006E2F0B" w:rsidRPr="00BE5058">
        <w:rPr>
          <w:lang w:val="hr-HR"/>
        </w:rPr>
        <w:t>kao pod točkom II. izreke ovog rješenja.</w:t>
      </w:r>
    </w:p>
    <w:p w:rsidRDefault="00577842" w:rsidP="004F07B7" w:rsidR="00C667C9" w:rsidRPr="00BE5058">
      <w:pPr>
        <w:ind w:firstLine="708"/>
        <w:jc w:val="both"/>
        <w:rPr>
          <w:rFonts w:eastAsia="MS Mincho"/>
        </w:rPr>
      </w:pPr>
      <w:r>
        <w:rPr>
          <w:rFonts w:eastAsia="MS Mincho"/>
        </w:rPr>
        <w:lastRenderedPageBreak/>
        <w:t xml:space="preserve"> </w:t>
      </w:r>
      <w:r w:rsidR="00AE19D0">
        <w:rPr>
          <w:rFonts w:eastAsia="MS Mincho"/>
        </w:rPr>
        <w:t>U</w:t>
      </w:r>
      <w:r w:rsidR="00C667C9" w:rsidRPr="00BE5058">
        <w:t xml:space="preserve">koliko </w:t>
      </w:r>
      <w:r w:rsidR="00D97C39">
        <w:t xml:space="preserve">kupac </w:t>
      </w:r>
      <w:r w:rsidR="00C667C9" w:rsidRPr="00BE5058">
        <w:t xml:space="preserve">iz točke I. izreke ovog rješenja ne uplati puni iznos kupovne cijene, </w:t>
      </w:r>
      <w:r w:rsidR="007F43CF">
        <w:t xml:space="preserve">sud će </w:t>
      </w:r>
      <w:r w:rsidR="00C667C9" w:rsidRPr="00BE5058">
        <w:t>oglasit</w:t>
      </w:r>
      <w:r w:rsidR="007F43CF">
        <w:t>i</w:t>
      </w:r>
      <w:r w:rsidR="00C667C9" w:rsidRPr="00BE5058">
        <w:t xml:space="preserve"> nevažećom dosud</w:t>
      </w:r>
      <w:r w:rsidR="007F43CF">
        <w:t>u</w:t>
      </w:r>
      <w:r w:rsidR="00C667C9" w:rsidRPr="00BE5058">
        <w:t xml:space="preserve"> kupcu, odrediti </w:t>
      </w:r>
      <w:r w:rsidR="00AE19D0">
        <w:t xml:space="preserve">će se </w:t>
      </w:r>
      <w:r w:rsidR="00C667C9" w:rsidRPr="00BE5058">
        <w:t xml:space="preserve">nova prodaja, uz uvjete određene za prodaju koja je oglašena nevažećom, a iz položene jamčevine će se namiriti troškovi nove prodaje i naknaditi razlika između kupovnine postignute na prijašnjoj i novoj prodaji temeljem odredbe </w:t>
      </w:r>
      <w:r w:rsidR="00AE19D0">
        <w:t xml:space="preserve">članka 100. </w:t>
      </w:r>
      <w:r w:rsidR="00C667C9" w:rsidRPr="00BE5058">
        <w:t xml:space="preserve">stavka 2. i stavka 3. </w:t>
      </w:r>
      <w:r w:rsidR="00C667C9" w:rsidRPr="00BE5058">
        <w:rPr>
          <w:rFonts w:eastAsia="MS Mincho"/>
        </w:rPr>
        <w:t>OZ u vezi s člankom 164. stavak 1. SZ</w:t>
      </w:r>
      <w:r w:rsidR="00AE19D0">
        <w:rPr>
          <w:rFonts w:eastAsia="MS Mincho"/>
        </w:rPr>
        <w:t>, pa je odlučeno  kao p</w:t>
      </w:r>
      <w:r w:rsidR="00AE19D0" w:rsidRPr="00BE5058">
        <w:rPr>
          <w:rFonts w:eastAsia="MS Mincho"/>
        </w:rPr>
        <w:t>od točkom III. izreke ovog rješenja</w:t>
      </w:r>
      <w:r w:rsidR="00AE19D0">
        <w:rPr>
          <w:rFonts w:eastAsia="MS Mincho"/>
        </w:rPr>
        <w:t xml:space="preserve">. </w:t>
      </w:r>
      <w:r w:rsidR="00AE19D0" w:rsidRPr="00BE5058">
        <w:t xml:space="preserve"> </w:t>
      </w:r>
    </w:p>
    <w:p w:rsidRDefault="00C667C9" w:rsidP="00C667C9" w:rsidR="00C667C9" w:rsidRPr="00BE5058">
      <w:pPr>
        <w:ind w:firstLine="708"/>
        <w:jc w:val="both"/>
        <w:rPr>
          <w:rFonts w:eastAsia="MS Mincho"/>
        </w:rPr>
      </w:pPr>
    </w:p>
    <w:p w:rsidRDefault="00DD3AE1" w:rsidP="004F07B7" w:rsidR="00C667C9" w:rsidRPr="00BE5058">
      <w:pPr>
        <w:ind w:firstLine="708"/>
        <w:jc w:val="both"/>
        <w:rPr>
          <w:rFonts w:eastAsia="MS Mincho"/>
        </w:rPr>
      </w:pPr>
      <w:r>
        <w:t>P</w:t>
      </w:r>
      <w:r w:rsidR="00C667C9" w:rsidRPr="00BE5058">
        <w:t xml:space="preserve">o pravomoćnosti ovog rješenja, nakon što kupac položi puni iznos kupovne cijene, u zemljišnu knjigu upisat </w:t>
      </w:r>
      <w:r>
        <w:t xml:space="preserve">će se </w:t>
      </w:r>
      <w:r w:rsidR="00C667C9" w:rsidRPr="00BE5058">
        <w:t>u njegovu korist pravo vlasništva na nekretnin</w:t>
      </w:r>
      <w:r w:rsidR="007F43CF">
        <w:t>i</w:t>
      </w:r>
      <w:r>
        <w:t xml:space="preserve"> </w:t>
      </w:r>
      <w:r w:rsidR="00EE4BE3">
        <w:t>opisan</w:t>
      </w:r>
      <w:r w:rsidR="007F43CF">
        <w:t xml:space="preserve">om </w:t>
      </w:r>
      <w:r w:rsidR="004F07B7" w:rsidRPr="00BE5058">
        <w:t xml:space="preserve">pod točkom </w:t>
      </w:r>
      <w:r w:rsidR="00C667C9" w:rsidRPr="00BE5058">
        <w:t xml:space="preserve">I. izreke ovog rješenja, </w:t>
      </w:r>
      <w:r w:rsidR="00215C3D" w:rsidRPr="00BE5058">
        <w:t>te će se brisati upisan</w:t>
      </w:r>
      <w:r w:rsidR="007F43CF">
        <w:t>a</w:t>
      </w:r>
      <w:r w:rsidR="00215C3D" w:rsidRPr="00BE5058">
        <w:t xml:space="preserve"> prav</w:t>
      </w:r>
      <w:r w:rsidR="00042294">
        <w:t>a</w:t>
      </w:r>
      <w:r w:rsidR="00215C3D" w:rsidRPr="00BE5058">
        <w:t xml:space="preserve"> zaloga i teret na </w:t>
      </w:r>
      <w:r w:rsidR="00F8780E">
        <w:t>n</w:t>
      </w:r>
      <w:r w:rsidR="00215C3D" w:rsidRPr="00BE5058">
        <w:t>ekretnin</w:t>
      </w:r>
      <w:r w:rsidR="00F8780E">
        <w:t>i t</w:t>
      </w:r>
      <w:r w:rsidRPr="00BE5058">
        <w:rPr>
          <w:rFonts w:eastAsia="MS Mincho"/>
        </w:rPr>
        <w:t>emeljem odredbe članka 101. stavak 1. OZ u vezi s člankom 164. stavak 1. SZ</w:t>
      </w:r>
      <w:r w:rsidR="00F8780E">
        <w:rPr>
          <w:rFonts w:eastAsia="MS Mincho"/>
        </w:rPr>
        <w:t xml:space="preserve">, </w:t>
      </w:r>
      <w:r w:rsidRPr="00BE5058">
        <w:rPr>
          <w:rFonts w:eastAsia="MS Mincho"/>
        </w:rPr>
        <w:t xml:space="preserve"> </w:t>
      </w:r>
      <w:r w:rsidR="00F8780E">
        <w:rPr>
          <w:rFonts w:eastAsia="MS Mincho"/>
        </w:rPr>
        <w:t xml:space="preserve">pa je </w:t>
      </w:r>
      <w:r>
        <w:rPr>
          <w:rFonts w:eastAsia="MS Mincho"/>
        </w:rPr>
        <w:t xml:space="preserve">valjalo </w:t>
      </w:r>
      <w:r w:rsidR="00EE4BE3">
        <w:t>o</w:t>
      </w:r>
      <w:r w:rsidR="00C667C9" w:rsidRPr="00BE5058">
        <w:t>dluč</w:t>
      </w:r>
      <w:r>
        <w:t xml:space="preserve">iti kao </w:t>
      </w:r>
      <w:r w:rsidR="004F07B7" w:rsidRPr="00BE5058">
        <w:rPr>
          <w:rFonts w:eastAsia="MS Mincho"/>
        </w:rPr>
        <w:t xml:space="preserve">pod točkom </w:t>
      </w:r>
      <w:r w:rsidR="00C667C9" w:rsidRPr="00BE5058">
        <w:rPr>
          <w:rFonts w:eastAsia="MS Mincho"/>
        </w:rPr>
        <w:t xml:space="preserve"> IV. izreke ovog rješenja.</w:t>
      </w:r>
    </w:p>
    <w:p w:rsidRDefault="00EB0D65" w:rsidP="00162216" w:rsidR="00EB0D65" w:rsidRPr="00BE5058">
      <w:pPr>
        <w:jc w:val="center"/>
        <w:rPr>
          <w:rFonts w:eastAsia="MS Mincho"/>
        </w:rPr>
      </w:pPr>
    </w:p>
    <w:p w:rsidRDefault="00B316AA" w:rsidP="00143BD5" w:rsidR="00B316AA">
      <w:pPr>
        <w:jc w:val="center"/>
        <w:rPr>
          <w:rFonts w:eastAsia="MS Mincho"/>
        </w:rPr>
      </w:pPr>
    </w:p>
    <w:p w:rsidRDefault="00C667C9" w:rsidP="00143BD5" w:rsidR="00C667C9">
      <w:pPr>
        <w:jc w:val="center"/>
        <w:rPr>
          <w:rFonts w:eastAsia="MS Mincho"/>
        </w:rPr>
      </w:pPr>
      <w:r w:rsidRPr="00BE5058">
        <w:rPr>
          <w:rFonts w:eastAsia="MS Mincho"/>
        </w:rPr>
        <w:t xml:space="preserve">U Rijeci, </w:t>
      </w:r>
      <w:r w:rsidR="000E1AD9">
        <w:t xml:space="preserve">23. rujna </w:t>
      </w:r>
      <w:r w:rsidR="00375AC0">
        <w:t>2</w:t>
      </w:r>
      <w:r w:rsidR="00375AC0" w:rsidRPr="006A7F13">
        <w:t>01</w:t>
      </w:r>
      <w:r w:rsidR="00375AC0">
        <w:t>5</w:t>
      </w:r>
      <w:r w:rsidR="00615190" w:rsidRPr="00BE5058">
        <w:rPr>
          <w:rFonts w:eastAsia="MS Mincho"/>
        </w:rPr>
        <w:t xml:space="preserve">. </w:t>
      </w:r>
    </w:p>
    <w:p w:rsidRDefault="0079051A" w:rsidP="00143BD5" w:rsidR="0079051A" w:rsidRPr="00BE5058">
      <w:pPr>
        <w:jc w:val="center"/>
        <w:rPr>
          <w:rFonts w:eastAsia="MS Mincho"/>
        </w:rPr>
      </w:pPr>
    </w:p>
    <w:p w:rsidRDefault="00C667C9" w:rsidP="00C667C9" w:rsidR="00C667C9" w:rsidRPr="00BE5058">
      <w:pPr>
        <w:ind w:left="7080"/>
        <w:jc w:val="both"/>
        <w:rPr>
          <w:rFonts w:eastAsia="MS Mincho"/>
        </w:rPr>
      </w:pPr>
      <w:r w:rsidRPr="00BE5058">
        <w:rPr>
          <w:rFonts w:eastAsia="MS Mincho"/>
        </w:rPr>
        <w:t>Stečajni sudac</w:t>
      </w:r>
    </w:p>
    <w:p w:rsidRDefault="00C667C9" w:rsidP="00C667C9" w:rsidR="00C667C9" w:rsidRPr="00BE5058">
      <w:pPr>
        <w:ind w:left="7080"/>
        <w:jc w:val="both"/>
        <w:rPr>
          <w:rFonts w:eastAsia="MS Mincho"/>
        </w:rPr>
      </w:pPr>
      <w:r w:rsidRPr="00BE5058">
        <w:rPr>
          <w:rFonts w:eastAsia="MS Mincho"/>
        </w:rPr>
        <w:t>Liljana Ugrin</w:t>
      </w:r>
    </w:p>
    <w:p w:rsidRDefault="00C667C9" w:rsidP="00C667C9" w:rsidR="00C667C9" w:rsidRPr="00BE5058">
      <w:pPr>
        <w:jc w:val="both"/>
        <w:rPr>
          <w:rFonts w:eastAsia="MS Mincho"/>
        </w:rPr>
      </w:pPr>
    </w:p>
    <w:p w:rsidRDefault="0002088D" w:rsidP="00C667C9" w:rsidR="0002088D" w:rsidRPr="00BE5058">
      <w:pPr>
        <w:jc w:val="both"/>
        <w:rPr>
          <w:rFonts w:eastAsia="MS Mincho"/>
        </w:rPr>
      </w:pPr>
    </w:p>
    <w:p w:rsidRDefault="000869F5" w:rsidP="00C667C9" w:rsidR="000869F5">
      <w:pPr>
        <w:jc w:val="both"/>
        <w:rPr>
          <w:rFonts w:eastAsia="MS Mincho"/>
        </w:rPr>
      </w:pPr>
    </w:p>
    <w:p w:rsidRDefault="000869F5" w:rsidP="00C667C9" w:rsidR="000869F5">
      <w:pPr>
        <w:jc w:val="both"/>
        <w:rPr>
          <w:rFonts w:eastAsia="MS Mincho"/>
        </w:rPr>
      </w:pPr>
    </w:p>
    <w:p w:rsidRDefault="000869F5" w:rsidP="00C667C9" w:rsidR="000869F5">
      <w:pPr>
        <w:jc w:val="both"/>
        <w:rPr>
          <w:rFonts w:eastAsia="MS Mincho"/>
        </w:rPr>
      </w:pPr>
    </w:p>
    <w:p w:rsidRDefault="000869F5" w:rsidP="00C667C9" w:rsidR="00C667C9">
      <w:pPr>
        <w:jc w:val="both"/>
        <w:rPr>
          <w:rFonts w:eastAsia="MS Mincho"/>
        </w:rPr>
      </w:pPr>
      <w:r>
        <w:rPr>
          <w:rFonts w:eastAsia="MS Mincho"/>
        </w:rPr>
        <w:t>P</w:t>
      </w:r>
      <w:r w:rsidR="00C667C9" w:rsidRPr="00BE5058">
        <w:rPr>
          <w:rFonts w:eastAsia="MS Mincho"/>
        </w:rPr>
        <w:t>RAVNA POUKA</w:t>
      </w:r>
    </w:p>
    <w:p w:rsidRDefault="000869F5" w:rsidP="000869F5" w:rsidR="000869F5" w:rsidRPr="00BE5058">
      <w:pPr>
        <w:ind w:firstLine="708"/>
        <w:jc w:val="both"/>
        <w:rPr>
          <w:rFonts w:eastAsia="MS Mincho"/>
        </w:rPr>
      </w:pPr>
      <w:r>
        <w:t>Ovo r</w:t>
      </w:r>
      <w:r w:rsidRPr="00856E26">
        <w:rPr>
          <w:bCs/>
        </w:rPr>
        <w:t>ješenje o dosudi</w:t>
      </w:r>
      <w:r>
        <w:rPr>
          <w:bCs/>
        </w:rPr>
        <w:t xml:space="preserve"> će se </w:t>
      </w:r>
      <w:r w:rsidRPr="00856E26">
        <w:rPr>
          <w:bCs/>
        </w:rPr>
        <w:t xml:space="preserve">objaviti na </w:t>
      </w:r>
      <w:r w:rsidR="00F8780E">
        <w:rPr>
          <w:bCs/>
        </w:rPr>
        <w:t>mrežnoj stranici e-oglasne ploče suda,</w:t>
      </w:r>
      <w:r w:rsidRPr="00856E26">
        <w:rPr>
          <w:bCs/>
        </w:rPr>
        <w:t xml:space="preserve"> time da se smatra da je dostavljeno svim osobama kojima se dostavlja zaključak o prodaji</w:t>
      </w:r>
      <w:r>
        <w:rPr>
          <w:bCs/>
        </w:rPr>
        <w:t>,</w:t>
      </w:r>
      <w:r w:rsidRPr="00856E26">
        <w:rPr>
          <w:bCs/>
        </w:rPr>
        <w:t xml:space="preserve"> te svim sudionicima u dražbi istekom trećega dana od dana njegova isticanja na </w:t>
      </w:r>
      <w:r w:rsidR="00042294">
        <w:rPr>
          <w:bCs/>
        </w:rPr>
        <w:t>mrežnoj stranici e-oglasne</w:t>
      </w:r>
      <w:r w:rsidRPr="00856E26">
        <w:rPr>
          <w:bCs/>
        </w:rPr>
        <w:t xml:space="preserve"> ploč</w:t>
      </w:r>
      <w:r w:rsidR="00042294">
        <w:rPr>
          <w:bCs/>
        </w:rPr>
        <w:t>e</w:t>
      </w:r>
      <w:r w:rsidRPr="00856E26">
        <w:rPr>
          <w:bCs/>
        </w:rPr>
        <w:t>, te osobe imaju pravo tražiti da im se u sudskoj pisarnici neposredno preda otpravak rješenja.</w:t>
      </w:r>
    </w:p>
    <w:p w:rsidRDefault="00C667C9" w:rsidP="00C667C9" w:rsidR="00480229">
      <w:pPr>
        <w:jc w:val="both"/>
        <w:rPr>
          <w:rFonts w:eastAsia="MS Mincho"/>
        </w:rPr>
      </w:pPr>
      <w:r w:rsidRPr="00BE5058">
        <w:rPr>
          <w:rFonts w:eastAsia="MS Mincho"/>
        </w:rPr>
        <w:tab/>
      </w:r>
    </w:p>
    <w:p w:rsidRDefault="00C667C9" w:rsidP="00480229" w:rsidR="00C667C9" w:rsidRPr="00BE5058">
      <w:pPr>
        <w:ind w:firstLine="708"/>
        <w:jc w:val="both"/>
        <w:rPr>
          <w:rFonts w:eastAsia="MS Mincho"/>
        </w:rPr>
      </w:pPr>
      <w:r w:rsidRPr="00BE5058">
        <w:rPr>
          <w:rFonts w:eastAsia="MS Mincho"/>
        </w:rPr>
        <w:t xml:space="preserve">Protiv ovog rješenja nezadovoljna stranka može podnijeti žalbu u roku od 8 dana ovom sudu. Žalba se podnosi u 3 istovjetna primjerka, a o žalbi odlučuje Visoki trgovački sud Republike Hrvatske. </w:t>
      </w:r>
    </w:p>
    <w:p w:rsidRDefault="003B2111" w:rsidP="00826666" w:rsidR="003B2111">
      <w:pPr>
        <w:jc w:val="both"/>
      </w:pPr>
    </w:p>
    <w:p w:rsidRDefault="00A257F8" w:rsidP="006314A2" w:rsidR="003C1ECE">
      <w:pPr>
        <w:jc w:val="both"/>
      </w:pPr>
      <w:r w:rsidRPr="00BE5058">
        <w:tab/>
      </w:r>
    </w:p>
    <w:p w:rsidRDefault="00034639" w:rsidP="006314A2" w:rsidR="00034639">
      <w:pPr>
        <w:jc w:val="both"/>
      </w:pPr>
    </w:p>
    <w:p w:rsidRDefault="00034639" w:rsidP="006314A2" w:rsidR="00034639">
      <w:pPr>
        <w:jc w:val="both"/>
      </w:pPr>
    </w:p>
    <w:p w:rsidRDefault="003C1ECE" w:rsidP="006314A2" w:rsidR="003C1ECE" w:rsidRPr="00BE5058">
      <w:pPr>
        <w:jc w:val="both"/>
        <w:rPr>
          <w:rFonts w:eastAsia="MS Mincho"/>
        </w:rPr>
      </w:pPr>
      <w:r w:rsidRPr="00BE5058">
        <w:rPr>
          <w:rFonts w:eastAsia="MS Mincho"/>
        </w:rPr>
        <w:t>DNA</w:t>
      </w:r>
    </w:p>
    <w:p w:rsidRDefault="00E824BC" w:rsidP="00440644" w:rsidR="00E824BC">
      <w:pPr>
        <w:jc w:val="both"/>
        <w:rPr>
          <w:rFonts w:eastAsia="MS Mincho"/>
        </w:rPr>
      </w:pPr>
    </w:p>
    <w:p w:rsidRDefault="00215C3D" w:rsidP="00440644" w:rsidR="00215C3D" w:rsidRPr="00BE5058">
      <w:pPr>
        <w:jc w:val="both"/>
        <w:rPr>
          <w:rFonts w:eastAsia="MS Mincho"/>
        </w:rPr>
      </w:pPr>
      <w:r w:rsidRPr="00BE5058">
        <w:rPr>
          <w:rFonts w:eastAsia="MS Mincho"/>
        </w:rPr>
        <w:t>I.</w:t>
      </w:r>
      <w:r w:rsidRPr="00BE5058">
        <w:rPr>
          <w:rFonts w:eastAsia="MS Mincho"/>
        </w:rPr>
        <w:tab/>
        <w:t xml:space="preserve">Rješenje </w:t>
      </w:r>
      <w:r w:rsidR="001D37B4" w:rsidRPr="00BE5058">
        <w:rPr>
          <w:rFonts w:eastAsia="MS Mincho"/>
        </w:rPr>
        <w:t xml:space="preserve">o dosudi </w:t>
      </w:r>
      <w:r w:rsidRPr="00BE5058">
        <w:rPr>
          <w:rFonts w:eastAsia="MS Mincho"/>
        </w:rPr>
        <w:t>objaviti na</w:t>
      </w:r>
      <w:r w:rsidR="00E824BC">
        <w:rPr>
          <w:rFonts w:eastAsia="MS Mincho"/>
        </w:rPr>
        <w:t xml:space="preserve"> mrežnoj stranici e-oglasne ploče suda </w:t>
      </w:r>
    </w:p>
    <w:p w:rsidRDefault="00E824BC" w:rsidP="00143BD5" w:rsidR="00E824BC">
      <w:pPr>
        <w:jc w:val="both"/>
        <w:rPr>
          <w:rFonts w:eastAsia="MS Mincho"/>
        </w:rPr>
      </w:pPr>
    </w:p>
    <w:p w:rsidRDefault="00FE066B" w:rsidP="00143BD5" w:rsidR="0079051A">
      <w:pPr>
        <w:jc w:val="both"/>
        <w:rPr>
          <w:rFonts w:eastAsia="MS Mincho"/>
        </w:rPr>
      </w:pPr>
      <w:r w:rsidRPr="00BE5058">
        <w:rPr>
          <w:rFonts w:eastAsia="MS Mincho"/>
        </w:rPr>
        <w:t xml:space="preserve">U Rijeci, </w:t>
      </w:r>
      <w:r w:rsidR="00F8780E">
        <w:t>2</w:t>
      </w:r>
      <w:r w:rsidR="00042294">
        <w:t>8</w:t>
      </w:r>
      <w:r w:rsidR="00F8780E">
        <w:t>. rujna 2</w:t>
      </w:r>
      <w:r w:rsidR="00F8780E" w:rsidRPr="006A7F13">
        <w:t>01</w:t>
      </w:r>
      <w:r w:rsidR="00F8780E">
        <w:t>5</w:t>
      </w:r>
      <w:r w:rsidRPr="00BE5058">
        <w:rPr>
          <w:rFonts w:eastAsia="MS Mincho"/>
        </w:rPr>
        <w:t xml:space="preserve">.  </w:t>
      </w:r>
      <w:r w:rsidR="0079051A">
        <w:rPr>
          <w:rFonts w:eastAsia="MS Mincho"/>
        </w:rPr>
        <w:t xml:space="preserve"> </w:t>
      </w:r>
    </w:p>
    <w:p w:rsidRDefault="0079051A" w:rsidP="003B3157" w:rsidR="00D954AA" w:rsidRPr="00BE5058">
      <w:pPr>
        <w:jc w:val="both"/>
        <w:rPr>
          <w:rFonts w:eastAsia="MS Mincho"/>
        </w:rPr>
      </w:pPr>
      <w:r>
        <w:rPr>
          <w:rFonts w:eastAsia="MS Mincho"/>
        </w:rPr>
        <w:t xml:space="preserve">                                                 Sudac </w:t>
      </w:r>
    </w:p>
    <w:sectPr w:rsidR="00D954AA" w:rsidRPr="00BE5058">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7FBF" w:rsidR="00527FBF">
      <w:r>
        <w:separator/>
      </w:r>
    </w:p>
  </w:endnote>
  <w:endnote w:id="0" w:type="continuationSeparator">
    <w:p w:rsidRDefault="00527FBF" w:rsidR="00527F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1D7620">
      <w:rPr>
        <w:rStyle w:val="Brojstranice"/>
        <w:noProof/>
      </w:rPr>
      <w:t>2</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7FBF" w:rsidR="00527FBF">
      <w:r>
        <w:separator/>
      </w:r>
    </w:p>
  </w:footnote>
  <w:footnote w:id="0" w:type="continuationSeparator">
    <w:p w:rsidRDefault="00527FBF" w:rsidR="00527F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536" w:rsidP="00CC5536" w:rsidR="006029A7" w:rsidRPr="00CC5536">
    <w:pPr>
      <w:pStyle w:val="Zaglavlje"/>
      <w:jc w:val="right"/>
      <w:rPr>
        <w:rFonts w:eastAsia="MS Mincho"/>
      </w:rPr>
    </w:pPr>
    <w:r w:rsidRPr="003632A3">
      <w:t>Posl.br. 7 St-1080/2013-</w:t>
    </w:r>
    <w:r w:rsidR="00657F4F">
      <w:rPr>
        <w:rFonts w:eastAsia="MS Mincho"/>
      </w:rPr>
      <w:t>326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4639"/>
    <w:rsid w:val="000354A9"/>
    <w:rsid w:val="00041BFB"/>
    <w:rsid w:val="00042294"/>
    <w:rsid w:val="00060A07"/>
    <w:rsid w:val="000869F5"/>
    <w:rsid w:val="00096CC9"/>
    <w:rsid w:val="000D3735"/>
    <w:rsid w:val="000D7E2C"/>
    <w:rsid w:val="000E1AD9"/>
    <w:rsid w:val="000E26CB"/>
    <w:rsid w:val="000E6256"/>
    <w:rsid w:val="000F5B47"/>
    <w:rsid w:val="000F609A"/>
    <w:rsid w:val="00101E6C"/>
    <w:rsid w:val="001046D7"/>
    <w:rsid w:val="001165A7"/>
    <w:rsid w:val="00120AD4"/>
    <w:rsid w:val="00130020"/>
    <w:rsid w:val="00141A68"/>
    <w:rsid w:val="00143BD5"/>
    <w:rsid w:val="00162216"/>
    <w:rsid w:val="00173D9F"/>
    <w:rsid w:val="00182D59"/>
    <w:rsid w:val="0018627F"/>
    <w:rsid w:val="00191468"/>
    <w:rsid w:val="001B3B66"/>
    <w:rsid w:val="001D17AF"/>
    <w:rsid w:val="001D37B4"/>
    <w:rsid w:val="001D7620"/>
    <w:rsid w:val="001E748F"/>
    <w:rsid w:val="001F09FB"/>
    <w:rsid w:val="001F1B51"/>
    <w:rsid w:val="002122BA"/>
    <w:rsid w:val="00215C3D"/>
    <w:rsid w:val="00216A28"/>
    <w:rsid w:val="00227CFE"/>
    <w:rsid w:val="00240134"/>
    <w:rsid w:val="00247EBE"/>
    <w:rsid w:val="00255AB6"/>
    <w:rsid w:val="00277C97"/>
    <w:rsid w:val="002811C6"/>
    <w:rsid w:val="0028439F"/>
    <w:rsid w:val="0028452A"/>
    <w:rsid w:val="002960AE"/>
    <w:rsid w:val="002A3573"/>
    <w:rsid w:val="002B31D3"/>
    <w:rsid w:val="002B6D2C"/>
    <w:rsid w:val="002C3972"/>
    <w:rsid w:val="002C50BE"/>
    <w:rsid w:val="002C5497"/>
    <w:rsid w:val="002E50CC"/>
    <w:rsid w:val="00306CC2"/>
    <w:rsid w:val="00306FA7"/>
    <w:rsid w:val="00312303"/>
    <w:rsid w:val="00320A17"/>
    <w:rsid w:val="0034338B"/>
    <w:rsid w:val="003531A6"/>
    <w:rsid w:val="00355E0A"/>
    <w:rsid w:val="0035752D"/>
    <w:rsid w:val="00362F32"/>
    <w:rsid w:val="00363787"/>
    <w:rsid w:val="00366F33"/>
    <w:rsid w:val="00371E30"/>
    <w:rsid w:val="00373EA4"/>
    <w:rsid w:val="00375AC0"/>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214CE"/>
    <w:rsid w:val="00434D4E"/>
    <w:rsid w:val="00440644"/>
    <w:rsid w:val="00446AA5"/>
    <w:rsid w:val="00461D2F"/>
    <w:rsid w:val="00465154"/>
    <w:rsid w:val="00466475"/>
    <w:rsid w:val="00470285"/>
    <w:rsid w:val="004772A5"/>
    <w:rsid w:val="00480229"/>
    <w:rsid w:val="0048429E"/>
    <w:rsid w:val="0049312C"/>
    <w:rsid w:val="004A1983"/>
    <w:rsid w:val="004A1BE4"/>
    <w:rsid w:val="004B1373"/>
    <w:rsid w:val="004B1C9C"/>
    <w:rsid w:val="004B6476"/>
    <w:rsid w:val="004C040D"/>
    <w:rsid w:val="004C1E4E"/>
    <w:rsid w:val="004D5E1F"/>
    <w:rsid w:val="004E3D8E"/>
    <w:rsid w:val="004E4FE4"/>
    <w:rsid w:val="004F07B7"/>
    <w:rsid w:val="004F5A45"/>
    <w:rsid w:val="004F663F"/>
    <w:rsid w:val="00505436"/>
    <w:rsid w:val="00506E61"/>
    <w:rsid w:val="00511EF8"/>
    <w:rsid w:val="00527FBF"/>
    <w:rsid w:val="00530A15"/>
    <w:rsid w:val="00535ABA"/>
    <w:rsid w:val="005427D9"/>
    <w:rsid w:val="00560F4A"/>
    <w:rsid w:val="00572366"/>
    <w:rsid w:val="00575813"/>
    <w:rsid w:val="00577842"/>
    <w:rsid w:val="00577D53"/>
    <w:rsid w:val="00590C88"/>
    <w:rsid w:val="005958EC"/>
    <w:rsid w:val="005A62CE"/>
    <w:rsid w:val="005B0722"/>
    <w:rsid w:val="005B5957"/>
    <w:rsid w:val="005B74C7"/>
    <w:rsid w:val="005C3461"/>
    <w:rsid w:val="005C5C5D"/>
    <w:rsid w:val="005C62EE"/>
    <w:rsid w:val="005D2021"/>
    <w:rsid w:val="005D2C9D"/>
    <w:rsid w:val="005E2636"/>
    <w:rsid w:val="005F0319"/>
    <w:rsid w:val="006029A7"/>
    <w:rsid w:val="006055E7"/>
    <w:rsid w:val="00615190"/>
    <w:rsid w:val="006314A2"/>
    <w:rsid w:val="006551C7"/>
    <w:rsid w:val="00657F4F"/>
    <w:rsid w:val="006779AA"/>
    <w:rsid w:val="00684C04"/>
    <w:rsid w:val="00686A16"/>
    <w:rsid w:val="006A2170"/>
    <w:rsid w:val="006B1E76"/>
    <w:rsid w:val="006B775C"/>
    <w:rsid w:val="006B7A68"/>
    <w:rsid w:val="006C59C7"/>
    <w:rsid w:val="006D3BA6"/>
    <w:rsid w:val="006D5BED"/>
    <w:rsid w:val="006D6216"/>
    <w:rsid w:val="006E049A"/>
    <w:rsid w:val="006E28F4"/>
    <w:rsid w:val="006E2F0B"/>
    <w:rsid w:val="00706F64"/>
    <w:rsid w:val="00711493"/>
    <w:rsid w:val="007159CB"/>
    <w:rsid w:val="0072656B"/>
    <w:rsid w:val="00742B34"/>
    <w:rsid w:val="00746B83"/>
    <w:rsid w:val="00750791"/>
    <w:rsid w:val="00760F1F"/>
    <w:rsid w:val="0076347E"/>
    <w:rsid w:val="00765816"/>
    <w:rsid w:val="00765ECD"/>
    <w:rsid w:val="00766BF7"/>
    <w:rsid w:val="00773B48"/>
    <w:rsid w:val="00775364"/>
    <w:rsid w:val="007841AE"/>
    <w:rsid w:val="0079051A"/>
    <w:rsid w:val="0079377B"/>
    <w:rsid w:val="007A5639"/>
    <w:rsid w:val="007A5A94"/>
    <w:rsid w:val="007C0E54"/>
    <w:rsid w:val="007C3990"/>
    <w:rsid w:val="007F0FFD"/>
    <w:rsid w:val="007F43CF"/>
    <w:rsid w:val="007F5BBE"/>
    <w:rsid w:val="007F5F43"/>
    <w:rsid w:val="00800CB2"/>
    <w:rsid w:val="00820DA4"/>
    <w:rsid w:val="00826666"/>
    <w:rsid w:val="00836225"/>
    <w:rsid w:val="008406E8"/>
    <w:rsid w:val="00841C94"/>
    <w:rsid w:val="00844825"/>
    <w:rsid w:val="00844928"/>
    <w:rsid w:val="00845C1C"/>
    <w:rsid w:val="00854116"/>
    <w:rsid w:val="008556E1"/>
    <w:rsid w:val="008A3581"/>
    <w:rsid w:val="008A472A"/>
    <w:rsid w:val="008B07C7"/>
    <w:rsid w:val="008B0997"/>
    <w:rsid w:val="008B4CEB"/>
    <w:rsid w:val="008B7C14"/>
    <w:rsid w:val="008F5D52"/>
    <w:rsid w:val="008F5F99"/>
    <w:rsid w:val="008F7746"/>
    <w:rsid w:val="00910B82"/>
    <w:rsid w:val="00931CA2"/>
    <w:rsid w:val="00932992"/>
    <w:rsid w:val="009336FC"/>
    <w:rsid w:val="0093765B"/>
    <w:rsid w:val="009551C6"/>
    <w:rsid w:val="0095698C"/>
    <w:rsid w:val="009905B3"/>
    <w:rsid w:val="00992A59"/>
    <w:rsid w:val="00996C60"/>
    <w:rsid w:val="009B2C69"/>
    <w:rsid w:val="009C3DA9"/>
    <w:rsid w:val="009D0D2B"/>
    <w:rsid w:val="009D0EFE"/>
    <w:rsid w:val="009F00E3"/>
    <w:rsid w:val="009F5BF1"/>
    <w:rsid w:val="00A108A9"/>
    <w:rsid w:val="00A257F8"/>
    <w:rsid w:val="00A33335"/>
    <w:rsid w:val="00A43949"/>
    <w:rsid w:val="00A52A86"/>
    <w:rsid w:val="00A54846"/>
    <w:rsid w:val="00A72087"/>
    <w:rsid w:val="00A8193A"/>
    <w:rsid w:val="00A81F61"/>
    <w:rsid w:val="00A928E2"/>
    <w:rsid w:val="00A947DA"/>
    <w:rsid w:val="00AA44F6"/>
    <w:rsid w:val="00AD01ED"/>
    <w:rsid w:val="00AE19D0"/>
    <w:rsid w:val="00AE281A"/>
    <w:rsid w:val="00AE4B73"/>
    <w:rsid w:val="00B15D88"/>
    <w:rsid w:val="00B23E83"/>
    <w:rsid w:val="00B266F6"/>
    <w:rsid w:val="00B316AA"/>
    <w:rsid w:val="00B433D0"/>
    <w:rsid w:val="00B50A69"/>
    <w:rsid w:val="00B50ABF"/>
    <w:rsid w:val="00B530AB"/>
    <w:rsid w:val="00B83015"/>
    <w:rsid w:val="00B91E21"/>
    <w:rsid w:val="00BA1A6A"/>
    <w:rsid w:val="00BA69BA"/>
    <w:rsid w:val="00BA7660"/>
    <w:rsid w:val="00BC2533"/>
    <w:rsid w:val="00BD38BD"/>
    <w:rsid w:val="00BE42F8"/>
    <w:rsid w:val="00BE5058"/>
    <w:rsid w:val="00BE7EC5"/>
    <w:rsid w:val="00BF096C"/>
    <w:rsid w:val="00BF2DC5"/>
    <w:rsid w:val="00C1214D"/>
    <w:rsid w:val="00C31082"/>
    <w:rsid w:val="00C3422C"/>
    <w:rsid w:val="00C45189"/>
    <w:rsid w:val="00C50EC9"/>
    <w:rsid w:val="00C54E12"/>
    <w:rsid w:val="00C60639"/>
    <w:rsid w:val="00C641BB"/>
    <w:rsid w:val="00C64266"/>
    <w:rsid w:val="00C667C9"/>
    <w:rsid w:val="00C6798A"/>
    <w:rsid w:val="00C9374D"/>
    <w:rsid w:val="00C9453F"/>
    <w:rsid w:val="00CC153B"/>
    <w:rsid w:val="00CC1908"/>
    <w:rsid w:val="00CC2BEB"/>
    <w:rsid w:val="00CC39A9"/>
    <w:rsid w:val="00CC5536"/>
    <w:rsid w:val="00CD1A75"/>
    <w:rsid w:val="00CE70F7"/>
    <w:rsid w:val="00CF0C42"/>
    <w:rsid w:val="00D34550"/>
    <w:rsid w:val="00D43763"/>
    <w:rsid w:val="00D51CBD"/>
    <w:rsid w:val="00D549A5"/>
    <w:rsid w:val="00D6561C"/>
    <w:rsid w:val="00D7451F"/>
    <w:rsid w:val="00D751C3"/>
    <w:rsid w:val="00D9233D"/>
    <w:rsid w:val="00D954AA"/>
    <w:rsid w:val="00D97C39"/>
    <w:rsid w:val="00DA040B"/>
    <w:rsid w:val="00DA0DD3"/>
    <w:rsid w:val="00DB72B5"/>
    <w:rsid w:val="00DC309E"/>
    <w:rsid w:val="00DC3B94"/>
    <w:rsid w:val="00DD3865"/>
    <w:rsid w:val="00DD3AE1"/>
    <w:rsid w:val="00DD4606"/>
    <w:rsid w:val="00DE1D3F"/>
    <w:rsid w:val="00DE1F00"/>
    <w:rsid w:val="00DE7AA5"/>
    <w:rsid w:val="00DE7CDC"/>
    <w:rsid w:val="00E00DED"/>
    <w:rsid w:val="00E20120"/>
    <w:rsid w:val="00E2567D"/>
    <w:rsid w:val="00E2796D"/>
    <w:rsid w:val="00E354F9"/>
    <w:rsid w:val="00E37C24"/>
    <w:rsid w:val="00E66B18"/>
    <w:rsid w:val="00E70277"/>
    <w:rsid w:val="00E737C3"/>
    <w:rsid w:val="00E73980"/>
    <w:rsid w:val="00E74441"/>
    <w:rsid w:val="00E824BC"/>
    <w:rsid w:val="00E82997"/>
    <w:rsid w:val="00E835A0"/>
    <w:rsid w:val="00E93649"/>
    <w:rsid w:val="00E94256"/>
    <w:rsid w:val="00EA6A12"/>
    <w:rsid w:val="00EB0D65"/>
    <w:rsid w:val="00EB0F90"/>
    <w:rsid w:val="00EB2691"/>
    <w:rsid w:val="00EB739F"/>
    <w:rsid w:val="00EC09BA"/>
    <w:rsid w:val="00EC4949"/>
    <w:rsid w:val="00EE4BE3"/>
    <w:rsid w:val="00EF0CDF"/>
    <w:rsid w:val="00EF5562"/>
    <w:rsid w:val="00F23C4C"/>
    <w:rsid w:val="00F33D33"/>
    <w:rsid w:val="00F54E30"/>
    <w:rsid w:val="00F5529E"/>
    <w:rsid w:val="00F80886"/>
    <w:rsid w:val="00F8780E"/>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1165A7"/>
    <w:rPr>
      <w:rFonts w:cs="Tahoma" w:hAnsi="Tahoma" w:ascii="Tahoma"/>
      <w:sz w:val="16"/>
      <w:szCs w:val="16"/>
    </w:rPr>
  </w:style>
  <w:style w:customStyle="true" w:styleId="TekstbaloniaChar" w:type="character">
    <w:name w:val="Tekst balončića Char"/>
    <w:basedOn w:val="Zadanifontodlomka"/>
    <w:link w:val="Tekstbalonia"/>
    <w:rsid w:val="001165A7"/>
    <w:rPr>
      <w:rFonts w:cs="Tahoma" w:hAnsi="Tahoma" w:ascii="Tahoma"/>
      <w:sz w:val="16"/>
      <w:szCs w:val="16"/>
    </w:rPr>
  </w:style>
  <w:style w:styleId="Tekstrezerviranogmjesta" w:type="character">
    <w:name w:val="Placeholder Text"/>
    <w:basedOn w:val="Zadanifontodlomka"/>
    <w:uiPriority w:val="99"/>
    <w:semiHidden/>
    <w:rsid w:val="001D7620"/>
    <w:rPr>
      <w:color w:val="808080"/>
      <w:bdr w:space="0" w:sz="0" w:color="auto" w:val="none"/>
      <w:shd w:fill="CCFFFF" w:color="auto" w:val="clear"/>
    </w:rPr>
  </w:style>
  <w:style w:customStyle="true" w:styleId="eSPISCCParagraphDefaultFont" w:type="character">
    <w:name w:val="eSPIS_CC_Paragraph Default Font"/>
    <w:basedOn w:val="Zadanifontodlomka"/>
    <w:rsid w:val="001D76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7620"/>
    <w:rPr>
      <w:bdr w:space="0" w:sz="0" w:color="auto" w:val="none"/>
      <w:shd w:fill="FFFFCC" w:color="auto" w:val="clear"/>
      <w:lang w:val="hr-HR"/>
    </w:rPr>
  </w:style>
  <w:style w:customStyle="true" w:styleId="PozadinaSvijetloCrvena" w:type="character">
    <w:name w:val="Pozadina_SvijetloCrvena"/>
    <w:basedOn w:val="eSPISCCParagraphDefaultFont"/>
    <w:rsid w:val="001D76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76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1165A7"/>
    <w:rPr>
      <w:rFonts w:ascii="Tahoma" w:cs="Tahoma" w:hAnsi="Tahoma"/>
      <w:sz w:val="16"/>
      <w:szCs w:val="16"/>
    </w:rPr>
  </w:style>
  <w:style w:customStyle="1" w:styleId="TekstbaloniaChar" w:type="character">
    <w:name w:val="Tekst balončića Char"/>
    <w:basedOn w:val="Zadanifontodlomka"/>
    <w:link w:val="Tekstbalonia"/>
    <w:rsid w:val="001165A7"/>
    <w:rPr>
      <w:rFonts w:ascii="Tahoma" w:cs="Tahoma" w:hAnsi="Tahoma"/>
      <w:sz w:val="16"/>
      <w:szCs w:val="16"/>
    </w:rPr>
  </w:style>
  <w:style w:styleId="Tekstrezerviranogmjesta" w:type="character">
    <w:name w:val="Placeholder Text"/>
    <w:basedOn w:val="Zadanifontodlomka"/>
    <w:uiPriority w:val="99"/>
    <w:semiHidden/>
    <w:rsid w:val="001D7620"/>
    <w:rPr>
      <w:color w:val="808080"/>
      <w:bdr w:color="auto" w:space="0" w:sz="0" w:val="none"/>
      <w:shd w:color="auto" w:fill="CCFFFF" w:val="clear"/>
    </w:rPr>
  </w:style>
  <w:style w:customStyle="1" w:styleId="eSPISCCParagraphDefaultFont" w:type="character">
    <w:name w:val="eSPIS_CC_Paragraph Default Font"/>
    <w:basedOn w:val="Zadanifontodlomka"/>
    <w:rsid w:val="001D76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7620"/>
    <w:rPr>
      <w:bdr w:color="auto" w:space="0" w:sz="0" w:val="none"/>
      <w:shd w:color="auto" w:fill="FFFFCC" w:val="clear"/>
      <w:lang w:val="hr-HR"/>
    </w:rPr>
  </w:style>
  <w:style w:customStyle="1" w:styleId="PozadinaSvijetloCrvena" w:type="character">
    <w:name w:val="Pozadina_SvijetloCrvena"/>
    <w:basedOn w:val="eSPISCCParagraphDefaultFont"/>
    <w:rsid w:val="001D76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76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1014</properties:Words>
  <properties:Characters>5169</properties:Characters>
  <properties:Lines>131</properties:Lines>
  <properties:Paragraphs>32</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6298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2015-09-28T07:49:00Z</dcterms:created>
  <dc:creator>ministarstvo pravosuđa rh</dc:creator>
  <cp:lastModifiedBy>Tanja Fidel</cp:lastModifiedBy>
  <cp:lastPrinted>2015-04-26T10:55:00Z</cp:lastPrinted>
  <dcterms:modified xmlns:xsi="http://www.w3.org/2001/XMLSchema-instance" xsi:type="dcterms:W3CDTF">2015-09-28T08:12:00Z</dcterms:modified>
  <cp:revision>6</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