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8149a" w14:paraId="0a8149a" w:rsidRDefault="00EB12CD" w:rsidP="00520DFA" w:rsidR="00520DFA">
      <w:pPr>
        <w:jc w:val="right"/>
        <w15:collapsed w:val="false"/>
      </w:pPr>
      <w:bookmarkStart w:name="_GoBack" w:id="0"/>
      <w:bookmarkEnd w:id="0"/>
      <w:r>
        <w:t>2 St</w:t>
      </w:r>
      <w:r w:rsidR="00F33FAA">
        <w:t>-</w:t>
      </w:r>
      <w:proofErr w:type="spellStart"/>
      <w:r w:rsidR="00D12821">
        <w:t>1793</w:t>
      </w:r>
      <w:proofErr w:type="spellEnd"/>
      <w:r w:rsidR="00D12821">
        <w:t>/</w:t>
      </w:r>
      <w:proofErr w:type="spellStart"/>
      <w:r w:rsidR="00D12821">
        <w:t>16</w:t>
      </w:r>
      <w:proofErr w:type="spellEnd"/>
      <w:r w:rsidR="00D12821">
        <w:t>-6</w:t>
      </w:r>
      <w:r w:rsidR="00573033">
        <w:t xml:space="preserve"> </w:t>
      </w:r>
    </w:p>
    <w:p w:rsidRDefault="00C82343" w:rsidP="00C82343" w:rsidR="00C82343">
      <w:pPr>
        <w:ind w:left="851"/>
      </w:pP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2343" w:rsidP="00C82343" w:rsidR="00C82343" w:rsidRPr="00D21A2C"/>
    <w:p w:rsidRDefault="00C82343" w:rsidP="00C82343" w:rsidR="00C82343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C82343" w:rsidP="00C82343" w:rsidR="00EF770D">
      <w:pPr>
        <w:ind w:hanging="720" w:left="360"/>
        <w:rPr>
          <w:b/>
          <w:bCs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24241D" w:rsidP="00520DFA" w:rsidR="0024241D" w:rsidRPr="00C82343">
      <w:pPr>
        <w:rPr>
          <w:bCs/>
        </w:rPr>
      </w:pPr>
    </w:p>
    <w:p w:rsidRDefault="00DC51C2" w:rsidP="00DC51C2" w:rsidR="0024241D" w:rsidRPr="00C82343">
      <w:pPr>
        <w:jc w:val="center"/>
        <w:rPr>
          <w:bCs/>
        </w:rPr>
      </w:pPr>
      <w:r w:rsidRPr="00C82343">
        <w:rPr>
          <w:bCs/>
        </w:rPr>
        <w:t>U  I M E  R E P U B L I K E  H R V A T S K E</w:t>
      </w:r>
    </w:p>
    <w:p w:rsidRDefault="00DC51C2" w:rsidP="00DC51C2" w:rsidR="00DC51C2" w:rsidRPr="00C82343">
      <w:pPr>
        <w:jc w:val="center"/>
        <w:rPr>
          <w:bCs/>
        </w:rPr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J E Š E N J E</w:t>
      </w:r>
    </w:p>
    <w:p w:rsidRDefault="00EF770D" w:rsidP="00520DFA" w:rsidR="00EF770D" w:rsidRPr="00C82343">
      <w:pPr>
        <w:ind w:left="1485"/>
        <w:jc w:val="both"/>
      </w:pPr>
    </w:p>
    <w:p w:rsidRDefault="00182B44" w:rsidP="00182B44" w:rsidR="00182B44"/>
    <w:p w:rsidRDefault="00182B44" w:rsidP="00C82343" w:rsidR="00182B44">
      <w:pPr>
        <w:jc w:val="both"/>
      </w:pPr>
      <w:r>
        <w:t xml:space="preserve">               TRGOVAČKI SUD U OSIJEKU, po sucu </w:t>
      </w:r>
      <w:r w:rsidR="006E61B4">
        <w:t xml:space="preserve">Kati </w:t>
      </w:r>
      <w:proofErr w:type="spellStart"/>
      <w:r w:rsidR="006E61B4">
        <w:t>Gojtan</w:t>
      </w:r>
      <w:proofErr w:type="spellEnd"/>
      <w:r w:rsidR="006E61B4">
        <w:t>, kao sucu pojedincu</w:t>
      </w:r>
      <w:r w:rsidR="00C82343">
        <w:t xml:space="preserve">, u </w:t>
      </w:r>
      <w:r w:rsidR="006E61B4">
        <w:t xml:space="preserve">stečajnom </w:t>
      </w:r>
      <w:r>
        <w:t>predmetu</w:t>
      </w:r>
      <w:r w:rsidR="006E61B4">
        <w:t xml:space="preserve"> dužnika</w:t>
      </w:r>
      <w:r w:rsidR="00D12821">
        <w:t xml:space="preserve"> Obiteljsko gospodarstvo </w:t>
      </w:r>
      <w:proofErr w:type="spellStart"/>
      <w:r w:rsidR="00D12821">
        <w:t>Vranješ</w:t>
      </w:r>
      <w:proofErr w:type="spellEnd"/>
      <w:r w:rsidR="00D12821">
        <w:t xml:space="preserve"> d.o.o. </w:t>
      </w:r>
      <w:proofErr w:type="spellStart"/>
      <w:r w:rsidR="00D12821">
        <w:t>Josipovac</w:t>
      </w:r>
      <w:proofErr w:type="spellEnd"/>
      <w:r w:rsidR="00D12821">
        <w:t xml:space="preserve">, Kralja S. Držislava </w:t>
      </w:r>
      <w:proofErr w:type="spellStart"/>
      <w:r w:rsidR="00D12821">
        <w:t>68</w:t>
      </w:r>
      <w:proofErr w:type="spellEnd"/>
      <w:r w:rsidR="00D12821">
        <w:t xml:space="preserve">, </w:t>
      </w:r>
      <w:proofErr w:type="spellStart"/>
      <w:r w:rsidR="00D12821">
        <w:t>OIB</w:t>
      </w:r>
      <w:proofErr w:type="spellEnd"/>
      <w:r w:rsidR="00D12821">
        <w:t xml:space="preserve">: </w:t>
      </w:r>
      <w:proofErr w:type="spellStart"/>
      <w:r w:rsidR="00D12821">
        <w:t>14115169487</w:t>
      </w:r>
      <w:proofErr w:type="spellEnd"/>
      <w:r w:rsidR="006E61B4">
        <w:t xml:space="preserve">, </w:t>
      </w:r>
      <w:r>
        <w:t>povodom zahtjeva Financijske agencije</w:t>
      </w:r>
      <w:r w:rsidR="006E61B4">
        <w:t>,</w:t>
      </w:r>
      <w:r>
        <w:t xml:space="preserve"> Regionalni centar Osijek, Podružnica Osijek,</w:t>
      </w:r>
      <w:r w:rsidR="006E61B4">
        <w:t xml:space="preserve"> za provedbu</w:t>
      </w:r>
      <w:r>
        <w:t xml:space="preserve"> skraćenog stečajnog postupka nad dužnikom</w:t>
      </w:r>
      <w:r w:rsidR="00364026">
        <w:t xml:space="preserve">, dana </w:t>
      </w:r>
      <w:r w:rsidR="00A11F74">
        <w:t>2</w:t>
      </w:r>
      <w:r w:rsidR="00C82343">
        <w:t xml:space="preserve">. </w:t>
      </w:r>
      <w:r w:rsidR="00A11F74">
        <w:t>rujna</w:t>
      </w:r>
      <w:r w:rsidR="00C82343">
        <w:t xml:space="preserve"> </w:t>
      </w:r>
      <w:proofErr w:type="spellStart"/>
      <w:r w:rsidR="00C82343">
        <w:t>2016</w:t>
      </w:r>
      <w:proofErr w:type="spellEnd"/>
      <w:r w:rsidR="00364026">
        <w:t xml:space="preserve">. </w:t>
      </w:r>
      <w:r w:rsidR="006E61B4">
        <w:t xml:space="preserve"> </w:t>
      </w:r>
    </w:p>
    <w:p w:rsidRDefault="00F33FAA" w:rsidP="00C82343" w:rsidR="00F33FAA">
      <w:pPr>
        <w:jc w:val="both"/>
      </w:pPr>
    </w:p>
    <w:p w:rsidRDefault="00DC51C2" w:rsidP="00C82343" w:rsidR="00DC51C2">
      <w:pPr>
        <w:jc w:val="both"/>
      </w:pPr>
    </w:p>
    <w:p w:rsidRDefault="00520DFA" w:rsidP="00520DFA" w:rsidR="00520DFA">
      <w:pPr>
        <w:jc w:val="center"/>
        <w:rPr>
          <w:bCs/>
        </w:rPr>
      </w:pPr>
      <w:r w:rsidRPr="00C82343">
        <w:rPr>
          <w:bCs/>
        </w:rPr>
        <w:t>r i j e š i o    j e</w:t>
      </w:r>
    </w:p>
    <w:p w:rsidRDefault="00F33FAA" w:rsidP="00520DFA" w:rsidR="00F33FAA" w:rsidRPr="00C82343">
      <w:pPr>
        <w:jc w:val="center"/>
        <w:rPr>
          <w:bCs/>
        </w:rPr>
      </w:pPr>
    </w:p>
    <w:p w:rsidRDefault="00520DFA" w:rsidP="00520DFA" w:rsidR="00520DFA" w:rsidRPr="00C82343">
      <w:pPr>
        <w:ind w:left="360"/>
        <w:jc w:val="both"/>
      </w:pPr>
      <w:r w:rsidRPr="00C82343">
        <w:t xml:space="preserve">                                                </w:t>
      </w:r>
      <w:r w:rsidR="00B14447">
        <w:t xml:space="preserve"> </w:t>
      </w:r>
    </w:p>
    <w:p w:rsidRDefault="00F33FAA" w:rsidP="00F33FAA" w:rsidR="00520DFA">
      <w:pPr>
        <w:jc w:val="both"/>
      </w:pPr>
      <w:r>
        <w:tab/>
        <w:t xml:space="preserve">I  Obustavlja se skraćeni stečajni postupak nad dužnikom </w:t>
      </w:r>
      <w:r w:rsidR="00A11F74">
        <w:t xml:space="preserve">Obiteljsko gospodarstvo </w:t>
      </w:r>
      <w:proofErr w:type="spellStart"/>
      <w:r w:rsidR="00A11F74">
        <w:t>Vranješ</w:t>
      </w:r>
      <w:proofErr w:type="spellEnd"/>
      <w:r w:rsidR="00A11F74">
        <w:t xml:space="preserve"> d.o.o. </w:t>
      </w:r>
      <w:proofErr w:type="spellStart"/>
      <w:r w:rsidR="00A11F74">
        <w:t>Josipovac</w:t>
      </w:r>
      <w:proofErr w:type="spellEnd"/>
      <w:r w:rsidR="00A11F74">
        <w:t xml:space="preserve">, Kralja S. Držislava </w:t>
      </w:r>
      <w:proofErr w:type="spellStart"/>
      <w:r w:rsidR="00A11F74">
        <w:t>68</w:t>
      </w:r>
      <w:proofErr w:type="spellEnd"/>
      <w:r w:rsidR="00A11F74">
        <w:t xml:space="preserve">, </w:t>
      </w:r>
      <w:proofErr w:type="spellStart"/>
      <w:r w:rsidR="00A11F74">
        <w:t>OIB</w:t>
      </w:r>
      <w:proofErr w:type="spellEnd"/>
      <w:r w:rsidR="00A11F74">
        <w:t xml:space="preserve">: </w:t>
      </w:r>
      <w:proofErr w:type="spellStart"/>
      <w:r w:rsidR="00A11F74">
        <w:t>14115169487</w:t>
      </w:r>
      <w:proofErr w:type="spellEnd"/>
      <w:r>
        <w:t>.</w:t>
      </w:r>
    </w:p>
    <w:p w:rsidRDefault="00F33FAA" w:rsidP="00F33FAA" w:rsidR="00F33FAA">
      <w:pPr>
        <w:jc w:val="both"/>
      </w:pPr>
    </w:p>
    <w:p w:rsidRDefault="00F33FAA" w:rsidP="00F33FAA" w:rsidR="00F33FAA">
      <w:pPr>
        <w:jc w:val="both"/>
      </w:pPr>
      <w:r>
        <w:tab/>
        <w:t>II  Postupak će se nastaviti prema općim odredbama Stečajnog zakona.</w:t>
      </w:r>
    </w:p>
    <w:p w:rsidRDefault="00F33FAA" w:rsidP="00F33FAA" w:rsidR="00F33FAA" w:rsidRPr="00F33FAA">
      <w:pPr>
        <w:jc w:val="both"/>
        <w:rPr>
          <w:b/>
          <w:bCs/>
        </w:rPr>
      </w:pPr>
    </w:p>
    <w:p w:rsidRDefault="00EF770D" w:rsidP="00520DFA" w:rsidR="00EF770D" w:rsidRPr="00C82343">
      <w:pPr>
        <w:pStyle w:val="Tijeloteksta"/>
        <w:rPr>
          <w:bCs/>
        </w:rPr>
      </w:pPr>
    </w:p>
    <w:p w:rsidRDefault="00520DFA" w:rsidP="00520DFA" w:rsidR="00520DFA">
      <w:pPr>
        <w:pStyle w:val="Tijeloteksta"/>
        <w:jc w:val="center"/>
        <w:rPr>
          <w:bCs/>
        </w:rPr>
      </w:pPr>
      <w:r w:rsidRPr="00C82343">
        <w:rPr>
          <w:bCs/>
        </w:rPr>
        <w:t>Obrazloženje</w:t>
      </w:r>
    </w:p>
    <w:p w:rsidRDefault="00F33FAA" w:rsidP="00520DFA" w:rsidR="00F33FAA">
      <w:pPr>
        <w:pStyle w:val="Tijeloteksta"/>
        <w:jc w:val="center"/>
        <w:rPr>
          <w:bCs/>
        </w:rPr>
      </w:pPr>
    </w:p>
    <w:p w:rsidRDefault="00C82343" w:rsidP="00520DFA" w:rsidR="00C82343">
      <w:pPr>
        <w:pStyle w:val="Tijeloteksta"/>
        <w:jc w:val="center"/>
        <w:rPr>
          <w:bCs/>
        </w:rPr>
      </w:pPr>
    </w:p>
    <w:p w:rsidRDefault="00BE6CC8" w:rsidP="00F7152E" w:rsidR="00BE6CC8">
      <w:pPr>
        <w:jc w:val="both"/>
      </w:pPr>
      <w:r>
        <w:t xml:space="preserve">            </w:t>
      </w:r>
      <w:r w:rsidR="00182B44">
        <w:t>Dana</w:t>
      </w:r>
      <w:r w:rsidR="00F7152E">
        <w:t xml:space="preserve"> </w:t>
      </w:r>
      <w:r w:rsidR="00A11F74">
        <w:t>3</w:t>
      </w:r>
      <w:r w:rsidR="00F7152E">
        <w:t xml:space="preserve">. </w:t>
      </w:r>
      <w:r w:rsidR="00A11F74">
        <w:t>lipnja</w:t>
      </w:r>
      <w:r w:rsidR="00F7152E">
        <w:t xml:space="preserve"> </w:t>
      </w:r>
      <w:proofErr w:type="spellStart"/>
      <w:r w:rsidR="00F7152E">
        <w:t>201</w:t>
      </w:r>
      <w:r w:rsidR="00A11F74">
        <w:t>6</w:t>
      </w:r>
      <w:r w:rsidR="00F7152E">
        <w:t>.g</w:t>
      </w:r>
      <w:proofErr w:type="spellEnd"/>
      <w:r w:rsidR="00F7152E">
        <w:t>.</w:t>
      </w:r>
      <w:r w:rsidR="00182B44">
        <w:t xml:space="preserve"> Financijska agencija</w:t>
      </w:r>
      <w:r w:rsidR="00F7152E">
        <w:t>,</w:t>
      </w:r>
      <w:r w:rsidR="00182B44">
        <w:t xml:space="preserve"> Regionalni centar Osijek, Podružnica Osijek </w:t>
      </w:r>
      <w:r w:rsidR="00F7152E">
        <w:t xml:space="preserve">je </w:t>
      </w:r>
      <w:r w:rsidR="00182B44">
        <w:t xml:space="preserve">podnijela zahtjev </w:t>
      </w:r>
      <w:r w:rsidR="003741F2">
        <w:t xml:space="preserve">ovome </w:t>
      </w:r>
      <w:r w:rsidR="00182B44">
        <w:t>sud</w:t>
      </w:r>
      <w:r>
        <w:t xml:space="preserve">u </w:t>
      </w:r>
      <w:r w:rsidR="00182B44">
        <w:t>za pr</w:t>
      </w:r>
      <w:r>
        <w:t>ovedbu</w:t>
      </w:r>
      <w:r w:rsidR="00182B44">
        <w:t xml:space="preserve"> </w:t>
      </w:r>
      <w:r w:rsidR="00487157">
        <w:t>skraćenog stečajnog postupka nad</w:t>
      </w:r>
      <w:r w:rsidR="00F7152E">
        <w:t xml:space="preserve"> d</w:t>
      </w:r>
      <w:r w:rsidR="00487157">
        <w:t>užnikom</w:t>
      </w:r>
      <w:r w:rsidR="00DC51C2">
        <w:t>.</w:t>
      </w:r>
      <w:r w:rsidR="00F7152E">
        <w:t xml:space="preserve"> </w:t>
      </w:r>
    </w:p>
    <w:p w:rsidRDefault="000E6A82" w:rsidP="00DC51C2" w:rsidR="000E6A82" w:rsidRPr="00DC51C2">
      <w:pPr>
        <w:jc w:val="both"/>
        <w:rPr>
          <w:b/>
          <w:bCs/>
        </w:rPr>
      </w:pPr>
    </w:p>
    <w:p w:rsidRDefault="003741F2" w:rsidP="00520DFA" w:rsidR="00520DFA">
      <w:pPr>
        <w:pStyle w:val="Tijeloteksta"/>
        <w:ind w:firstLine="708"/>
      </w:pPr>
      <w:r>
        <w:t>D</w:t>
      </w:r>
      <w:r w:rsidR="00BE6CC8">
        <w:t>ana</w:t>
      </w:r>
      <w:r w:rsidR="00F7152E">
        <w:t xml:space="preserve"> </w:t>
      </w:r>
      <w:r w:rsidR="00C157A2">
        <w:t>1</w:t>
      </w:r>
      <w:r w:rsidR="00DC51C2">
        <w:t>.</w:t>
      </w:r>
      <w:r w:rsidR="00F7152E">
        <w:t xml:space="preserve"> </w:t>
      </w:r>
      <w:r w:rsidR="00C157A2">
        <w:t xml:space="preserve">kolovoza </w:t>
      </w:r>
      <w:proofErr w:type="spellStart"/>
      <w:r w:rsidR="00C157A2">
        <w:t>2016</w:t>
      </w:r>
      <w:proofErr w:type="spellEnd"/>
      <w:r w:rsidR="00DC51C2">
        <w:t>.</w:t>
      </w:r>
      <w:r>
        <w:t xml:space="preserve"> </w:t>
      </w:r>
      <w:r w:rsidR="00EB12CD">
        <w:t>objavljen je</w:t>
      </w:r>
      <w:r w:rsidR="00BE6CC8">
        <w:t xml:space="preserve"> oglas na mrežnoj stranici e-Oglasna ploča sudova pod </w:t>
      </w:r>
      <w:proofErr w:type="spellStart"/>
      <w:r w:rsidR="00BE6CC8">
        <w:t>posl</w:t>
      </w:r>
      <w:proofErr w:type="spellEnd"/>
      <w:r w:rsidR="00BE6CC8">
        <w:t>. brojem St-</w:t>
      </w:r>
      <w:proofErr w:type="spellStart"/>
      <w:r w:rsidR="00C157A2">
        <w:t>1793</w:t>
      </w:r>
      <w:proofErr w:type="spellEnd"/>
      <w:r w:rsidR="00C157A2">
        <w:t>/</w:t>
      </w:r>
      <w:proofErr w:type="spellStart"/>
      <w:r w:rsidR="00C157A2">
        <w:t>16</w:t>
      </w:r>
      <w:proofErr w:type="spellEnd"/>
      <w:r w:rsidR="00F7152E">
        <w:t>-3</w:t>
      </w:r>
      <w:r w:rsidR="002E0208">
        <w:t>,</w:t>
      </w:r>
      <w:r w:rsidR="00BE6CC8">
        <w:t xml:space="preserve"> </w:t>
      </w:r>
      <w:r w:rsidR="00520DFA">
        <w:t>sukla</w:t>
      </w:r>
      <w:r w:rsidR="00BE6CC8">
        <w:t>dno čl. 430</w:t>
      </w:r>
      <w:r w:rsidR="00F7152E">
        <w:t>.</w:t>
      </w:r>
      <w:r w:rsidR="00E72D3D">
        <w:t xml:space="preserve"> Stečajnog zakona</w:t>
      </w:r>
      <w:r w:rsidR="00BE6CC8">
        <w:t xml:space="preserve"> ( NN-</w:t>
      </w:r>
      <w:r w:rsidR="00364026">
        <w:t>71</w:t>
      </w:r>
      <w:r w:rsidR="00F7152E">
        <w:t>/15 ) kojim je pozvan</w:t>
      </w:r>
      <w:r w:rsidR="00EB12CD">
        <w:t xml:space="preserve"> </w:t>
      </w:r>
      <w:r w:rsidR="00F33FAA">
        <w:t xml:space="preserve">direktor </w:t>
      </w:r>
      <w:r w:rsidR="00520DFA">
        <w:t>dužnik</w:t>
      </w:r>
      <w:r w:rsidR="00F33FAA">
        <w:t>a</w:t>
      </w:r>
      <w:r w:rsidR="00F7152E">
        <w:t>, da</w:t>
      </w:r>
      <w:r w:rsidR="00BE6CC8">
        <w:t xml:space="preserve"> u roku od 15 da</w:t>
      </w:r>
      <w:r w:rsidR="00F7152E">
        <w:t>na od dana objave oglasa dostavi</w:t>
      </w:r>
      <w:r w:rsidR="00520DFA">
        <w:t xml:space="preserve"> javnobilježnički ovjerovljeni </w:t>
      </w:r>
      <w:proofErr w:type="spellStart"/>
      <w:r w:rsidR="00520DFA">
        <w:t>prokazni</w:t>
      </w:r>
      <w:proofErr w:type="spellEnd"/>
      <w:r w:rsidR="00520DFA">
        <w:t xml:space="preserve"> popis imovine </w:t>
      </w:r>
      <w:r w:rsidR="00BE6CC8">
        <w:t>i obvez</w:t>
      </w:r>
      <w:r w:rsidR="00F7152E">
        <w:t>u</w:t>
      </w:r>
      <w:r w:rsidR="00BE6CC8">
        <w:t xml:space="preserve"> na propisanom obrascu</w:t>
      </w:r>
      <w:r w:rsidR="00DC51C2">
        <w:t>,</w:t>
      </w:r>
      <w:r w:rsidR="00BE6CC8">
        <w:t xml:space="preserve"> te su</w:t>
      </w:r>
      <w:r w:rsidR="00DC51C2">
        <w:t xml:space="preserve"> ujedno</w:t>
      </w:r>
      <w:r w:rsidR="00BE6CC8">
        <w:t xml:space="preserve"> pozvani </w:t>
      </w:r>
      <w:r w:rsidR="008F3526">
        <w:t xml:space="preserve">i </w:t>
      </w:r>
      <w:r w:rsidR="00BE6CC8">
        <w:t>vjerovnici</w:t>
      </w:r>
      <w:r w:rsidR="007741C6">
        <w:t xml:space="preserve"> dužnika</w:t>
      </w:r>
      <w:r w:rsidR="00F7152E">
        <w:t>,</w:t>
      </w:r>
      <w:r w:rsidR="00BE6CC8">
        <w:t xml:space="preserve"> da najkasnij</w:t>
      </w:r>
      <w:r w:rsidR="00F7152E">
        <w:t xml:space="preserve">e u roku 45 dana od dana objave </w:t>
      </w:r>
      <w:r w:rsidR="00BE6CC8">
        <w:t>oglasa predlože otvaranje stečajnog postupka</w:t>
      </w:r>
      <w:r w:rsidR="002E0208">
        <w:t xml:space="preserve"> nad dužnikom, pod prijetnjom zakonskih</w:t>
      </w:r>
      <w:r w:rsidR="00BE6CC8">
        <w:t xml:space="preserve"> posljedica iz čl. 431</w:t>
      </w:r>
      <w:r w:rsidR="00F7152E">
        <w:t>.</w:t>
      </w:r>
      <w:r w:rsidR="00364026">
        <w:t xml:space="preserve"> Stečajnog zakona. </w:t>
      </w:r>
    </w:p>
    <w:p w:rsidRDefault="00F33FAA" w:rsidP="00520DFA" w:rsidR="00F33FAA">
      <w:pPr>
        <w:pStyle w:val="Tijeloteksta"/>
        <w:ind w:firstLine="708"/>
      </w:pPr>
    </w:p>
    <w:p w:rsidRDefault="00F33FAA" w:rsidP="00520DFA" w:rsidR="00F33FAA">
      <w:pPr>
        <w:pStyle w:val="Tijeloteksta"/>
        <w:ind w:firstLine="708"/>
      </w:pPr>
      <w:r>
        <w:t xml:space="preserve">Vjerovnik Republika Hrvatska zastupana po ŽDO u Osijeku, za tražbinu Ministarstva financija, Porezna uprava, Područni ured Slavonije i Baranje je podneskom od </w:t>
      </w:r>
      <w:r w:rsidR="00C157A2">
        <w:t>3</w:t>
      </w:r>
      <w:r>
        <w:t>.</w:t>
      </w:r>
      <w:r w:rsidR="00C157A2">
        <w:t xml:space="preserve"> kolovoza </w:t>
      </w:r>
      <w:proofErr w:type="spellStart"/>
      <w:r w:rsidR="00C157A2">
        <w:t>2016</w:t>
      </w:r>
      <w:r>
        <w:t>.g</w:t>
      </w:r>
      <w:proofErr w:type="spellEnd"/>
      <w:r>
        <w:t>. podnijela prijedlog za otvaranje stečajnog postupka nad dužnikom</w:t>
      </w:r>
      <w:r w:rsidR="00C157A2">
        <w:t xml:space="preserve"> Obiteljsko gospodarstvo </w:t>
      </w:r>
      <w:proofErr w:type="spellStart"/>
      <w:r w:rsidR="00C157A2">
        <w:t>Vranješ</w:t>
      </w:r>
      <w:proofErr w:type="spellEnd"/>
      <w:r w:rsidR="00C157A2">
        <w:t xml:space="preserve"> d.o.o. </w:t>
      </w:r>
      <w:proofErr w:type="spellStart"/>
      <w:r w:rsidR="00C157A2">
        <w:t>Josipovac</w:t>
      </w:r>
      <w:proofErr w:type="spellEnd"/>
      <w:r w:rsidR="00C157A2">
        <w:t xml:space="preserve"> </w:t>
      </w:r>
      <w:r>
        <w:t>i dostavila dokaze</w:t>
      </w:r>
      <w:r w:rsidR="00B0527A">
        <w:t xml:space="preserve"> o visini tražbine od </w:t>
      </w:r>
      <w:proofErr w:type="spellStart"/>
      <w:r w:rsidR="00A3307B">
        <w:t>27.166</w:t>
      </w:r>
      <w:proofErr w:type="spellEnd"/>
      <w:r w:rsidR="00A3307B">
        <w:t>,</w:t>
      </w:r>
      <w:proofErr w:type="spellStart"/>
      <w:r w:rsidR="00A3307B">
        <w:t>38</w:t>
      </w:r>
      <w:proofErr w:type="spellEnd"/>
      <w:r w:rsidR="00A3307B">
        <w:t xml:space="preserve"> </w:t>
      </w:r>
      <w:r w:rsidR="00B0527A">
        <w:t>kn</w:t>
      </w:r>
      <w:r>
        <w:t>.</w:t>
      </w:r>
    </w:p>
    <w:p w:rsidRDefault="00B0527A" w:rsidP="00520DFA" w:rsidR="00B0527A">
      <w:pPr>
        <w:pStyle w:val="Tijeloteksta"/>
        <w:ind w:firstLine="708"/>
      </w:pPr>
    </w:p>
    <w:p w:rsidRDefault="001C56E6" w:rsidP="00B0527A" w:rsidR="00B0527A">
      <w:pPr>
        <w:jc w:val="right"/>
      </w:pPr>
      <w:r>
        <w:lastRenderedPageBreak/>
        <w:t>2 St-</w:t>
      </w:r>
      <w:proofErr w:type="spellStart"/>
      <w:r>
        <w:t>1793</w:t>
      </w:r>
      <w:proofErr w:type="spellEnd"/>
      <w:r>
        <w:t>/</w:t>
      </w:r>
      <w:proofErr w:type="spellStart"/>
      <w:r>
        <w:t>16</w:t>
      </w:r>
      <w:proofErr w:type="spellEnd"/>
      <w:r w:rsidR="00B0527A">
        <w:t xml:space="preserve">-8 </w:t>
      </w:r>
    </w:p>
    <w:p w:rsidRDefault="00B0527A" w:rsidP="00B0527A" w:rsidR="00B0527A">
      <w:pPr>
        <w:pStyle w:val="Tijeloteksta"/>
        <w:ind w:firstLine="708"/>
        <w:jc w:val="center"/>
      </w:pPr>
      <w:r>
        <w:t>2</w:t>
      </w:r>
    </w:p>
    <w:p w:rsidRDefault="00F33FAA" w:rsidP="00520DFA" w:rsidR="00F33FAA">
      <w:pPr>
        <w:pStyle w:val="Tijeloteksta"/>
        <w:ind w:firstLine="708"/>
      </w:pPr>
    </w:p>
    <w:p w:rsidRDefault="00F33FAA" w:rsidP="00F33FAA" w:rsidR="00086CC9" w:rsidRPr="00152D22">
      <w:pPr>
        <w:pStyle w:val="Tijeloteksta"/>
        <w:ind w:firstLine="708"/>
      </w:pPr>
      <w:r>
        <w:t xml:space="preserve">Obzirom da </w:t>
      </w:r>
      <w:r w:rsidR="00A3307B">
        <w:t>je podnesen prijedlog za otvaranjem stečajnog postupka nad dužnikom</w:t>
      </w:r>
      <w:r w:rsidR="001C56E6">
        <w:t xml:space="preserve">, </w:t>
      </w:r>
      <w:r>
        <w:t>to nisu ispunjene pretpostavke za istodobno otvaranje i zaključenje skraćenog stečajnog postupka u smislu odredbe čl. 431. Stečajnog zakona, te je sud u skladu s odredbom čl. 433. Stečajnog zakona obustavio skraćeni steča</w:t>
      </w:r>
      <w:r w:rsidR="00B0527A">
        <w:t>jni postupak nad dužnikom i</w:t>
      </w:r>
      <w:r>
        <w:t xml:space="preserve"> odlučio kao u izreci rješenja pod t. I, time što će se postupak nastaviti prema općim odredbama Stečajnog zakona t. II izreke rješenja. </w:t>
      </w:r>
    </w:p>
    <w:p w:rsidRDefault="00520DFA" w:rsidP="00642B53" w:rsidR="00520DFA">
      <w:pPr>
        <w:pStyle w:val="Tijeloteksta"/>
      </w:pPr>
    </w:p>
    <w:p w:rsidRDefault="00520DFA" w:rsidP="00520DFA" w:rsidR="00520DFA">
      <w:pPr>
        <w:pStyle w:val="Tijeloteksta"/>
        <w:ind w:firstLine="71"/>
      </w:pPr>
    </w:p>
    <w:p w:rsidRDefault="00520DFA" w:rsidP="00520DFA" w:rsidR="00520DFA">
      <w:pPr>
        <w:pStyle w:val="Tijeloteksta"/>
        <w:jc w:val="center"/>
      </w:pPr>
      <w:r>
        <w:t>U Osijeku</w:t>
      </w:r>
      <w:r w:rsidR="00AD10D4">
        <w:t xml:space="preserve"> </w:t>
      </w:r>
      <w:r w:rsidR="00F33FAA">
        <w:t>2</w:t>
      </w:r>
      <w:r w:rsidR="00C82343">
        <w:t xml:space="preserve">. </w:t>
      </w:r>
      <w:r w:rsidR="00A3307B">
        <w:t>rujna</w:t>
      </w:r>
      <w:r w:rsidR="00C82343">
        <w:t xml:space="preserve"> </w:t>
      </w:r>
      <w:proofErr w:type="spellStart"/>
      <w:r w:rsidR="00C82343">
        <w:t>2016</w:t>
      </w:r>
      <w:proofErr w:type="spellEnd"/>
      <w:r w:rsidR="00C82343">
        <w:t xml:space="preserve">.  </w:t>
      </w:r>
    </w:p>
    <w:p w:rsidRDefault="00EF770D" w:rsidP="00520DFA" w:rsidR="00EF770D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F7152E" w:rsidP="00F7152E" w:rsidR="00F7152E">
      <w:pPr>
        <w:pStyle w:val="Tijeloteksta"/>
        <w:ind w:firstLine="708" w:left="4956"/>
        <w:jc w:val="center"/>
      </w:pPr>
      <w:r>
        <w:t>SUDAC:</w:t>
      </w:r>
    </w:p>
    <w:p w:rsidRDefault="007741C6" w:rsidP="00F7152E" w:rsidR="00F7152E">
      <w:pPr>
        <w:pStyle w:val="Tijeloteksta"/>
        <w:ind w:firstLine="708" w:left="4956"/>
        <w:jc w:val="center"/>
      </w:pPr>
      <w:r>
        <w:t xml:space="preserve">Kata </w:t>
      </w:r>
      <w:proofErr w:type="spellStart"/>
      <w:r>
        <w:t>Gojtan</w:t>
      </w:r>
      <w:proofErr w:type="spellEnd"/>
    </w:p>
    <w:p w:rsidRDefault="00F7152E" w:rsidP="009E04FF" w:rsidR="009E04FF">
      <w:pPr>
        <w:pStyle w:val="Tijeloteksta"/>
        <w:jc w:val="left"/>
      </w:pPr>
      <w:r>
        <w:t xml:space="preserve">Zapisničar: Sanda </w:t>
      </w:r>
      <w:proofErr w:type="spellStart"/>
      <w:r>
        <w:t>Gučić</w:t>
      </w:r>
      <w:proofErr w:type="spellEnd"/>
    </w:p>
    <w:p w:rsidRDefault="00F7152E" w:rsidP="009E04FF" w:rsidR="00F7152E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UPUTA O PRAVNOM LIJEKU:</w:t>
      </w:r>
    </w:p>
    <w:p w:rsidRDefault="009E04FF" w:rsidP="009E04FF" w:rsidR="009E04FF">
      <w:pPr>
        <w:pStyle w:val="Tijeloteksta"/>
      </w:pPr>
      <w:r>
        <w:t xml:space="preserve">Protiv ovog rješenja može </w:t>
      </w:r>
      <w:r w:rsidR="00B0527A">
        <w:t>se izjaviti</w:t>
      </w:r>
      <w:r>
        <w:t xml:space="preserve"> žalbu Visokom trgovačkom sudu Republike Hrvatske u Zagrebu u roku od 8 dana pismeno u 3 primjerka putem ovoga suda.</w:t>
      </w: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DNA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 xml:space="preserve">Predlagatelj 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Dužnik</w:t>
      </w:r>
    </w:p>
    <w:p w:rsidRDefault="00B0527A" w:rsidP="009E04FF" w:rsidR="00B0527A">
      <w:pPr>
        <w:pStyle w:val="Tijeloteksta"/>
        <w:numPr>
          <w:ilvl w:val="0"/>
          <w:numId w:val="2"/>
        </w:numPr>
        <w:jc w:val="left"/>
      </w:pPr>
      <w:r>
        <w:t>ŽDO Osijek – za vjerovnika RH</w:t>
      </w:r>
    </w:p>
    <w:p w:rsidRDefault="008F3526" w:rsidP="009E04FF" w:rsidR="009E04FF">
      <w:pPr>
        <w:pStyle w:val="Tijeloteksta"/>
        <w:numPr>
          <w:ilvl w:val="0"/>
          <w:numId w:val="2"/>
        </w:numPr>
        <w:jc w:val="left"/>
      </w:pPr>
      <w:r>
        <w:t>e-</w:t>
      </w:r>
      <w:r w:rsidR="009E04FF">
        <w:t>Oglasna ploča</w:t>
      </w:r>
    </w:p>
    <w:p w:rsidRDefault="009E04FF" w:rsidP="009E04FF" w:rsidR="00573033">
      <w:pPr>
        <w:pStyle w:val="Tijeloteksta"/>
        <w:numPr>
          <w:ilvl w:val="0"/>
          <w:numId w:val="2"/>
        </w:numPr>
        <w:jc w:val="left"/>
      </w:pPr>
      <w:r>
        <w:t>Riješeno</w:t>
      </w:r>
      <w:r w:rsidR="00573033">
        <w:t xml:space="preserve"> </w:t>
      </w:r>
    </w:p>
    <w:p w:rsidRDefault="006A421D" w:rsidP="009E04FF" w:rsidR="006A421D">
      <w:pPr>
        <w:pStyle w:val="Tijeloteksta"/>
        <w:numPr>
          <w:ilvl w:val="0"/>
          <w:numId w:val="2"/>
        </w:numPr>
        <w:jc w:val="left"/>
      </w:pPr>
      <w:r>
        <w:t>Nakon pravomoćnosti – u redovni stečajni postupak</w:t>
      </w:r>
    </w:p>
    <w:p w:rsidRDefault="00573033" w:rsidP="009E04FF" w:rsidR="009E04FF">
      <w:pPr>
        <w:pStyle w:val="Tijeloteksta"/>
        <w:numPr>
          <w:ilvl w:val="0"/>
          <w:numId w:val="2"/>
        </w:numPr>
        <w:jc w:val="left"/>
      </w:pPr>
      <w:r>
        <w:t>kal</w:t>
      </w:r>
      <w:r w:rsidR="009E04FF">
        <w:t>.</w:t>
      </w:r>
      <w:r w:rsidR="001C56E6">
        <w:t xml:space="preserve"> </w:t>
      </w:r>
      <w:proofErr w:type="spellStart"/>
      <w:r w:rsidR="001C56E6">
        <w:t>2.10</w:t>
      </w:r>
      <w:proofErr w:type="spellEnd"/>
      <w:r w:rsidR="001C56E6">
        <w:t>.</w:t>
      </w: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B46738" w:rsidP="00B46738" w:rsidR="00B46738">
      <w:pPr>
        <w:pStyle w:val="Tijeloteksta"/>
        <w:jc w:val="center"/>
      </w:pPr>
    </w:p>
    <w:p w:rsidRDefault="00EF770D" w:rsidP="00520DFA" w:rsidR="00EF770D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520DFA" w:rsidP="00520DFA" w:rsidR="00520DFA">
      <w:pPr>
        <w:pStyle w:val="Tijeloteksta"/>
        <w:ind w:left="360"/>
        <w:jc w:val="left"/>
      </w:pPr>
    </w:p>
    <w:p w:rsidRDefault="00520DFA" w:rsidP="00520DFA" w:rsidR="00520DFA"/>
    <w:p w:rsidRDefault="00DB052E" w:rsidR="00DB052E"/>
    <w:sectPr w:rsidR="00DB052E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D4491" w:rsidP="00FD0D3C" w:rsidR="00AD4491">
      <w:r>
        <w:separator/>
      </w:r>
    </w:p>
  </w:endnote>
  <w:endnote w:id="0" w:type="continuationSeparator">
    <w:p w:rsidRDefault="00AD4491" w:rsidP="00FD0D3C" w:rsidR="00AD44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D3C" w:rsidP="004F3B9A" w:rsidR="00FD0D3C">
    <w:pPr>
      <w:pStyle w:val="Podnoje"/>
    </w:pPr>
  </w:p>
  <w:p w:rsidRDefault="00FD0D3C" w:rsidR="00FD0D3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D4491" w:rsidP="00FD0D3C" w:rsidR="00AD4491">
      <w:r>
        <w:separator/>
      </w:r>
    </w:p>
  </w:footnote>
  <w:footnote w:id="0" w:type="continuationSeparator">
    <w:p w:rsidRDefault="00AD4491" w:rsidP="00FD0D3C" w:rsidR="00AD449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6452032"/>
      <w:docPartObj>
        <w:docPartGallery w:val="Page Numbers (Top of Page)"/>
        <w:docPartUnique/>
      </w:docPartObj>
    </w:sdtPr>
    <w:sdtEndPr/>
    <w:sdtContent>
      <w:p w:rsidRDefault="00573033" w:rsidR="00573033">
        <w:pPr>
          <w:pStyle w:val="Zaglavlje"/>
          <w:jc w:val="center"/>
        </w:pPr>
        <w:r>
          <w:t xml:space="preserve">                                                                                             </w:t>
        </w:r>
        <w:r w:rsidR="00EB12CD">
          <w:t xml:space="preserve">                              </w:t>
        </w:r>
      </w:p>
    </w:sdtContent>
  </w:sdt>
  <w:p w:rsidRDefault="00573033" w:rsidP="00573033" w:rsidR="00573033">
    <w:pPr>
      <w:pStyle w:val="Zaglavlje"/>
      <w:jc w:val="right"/>
    </w:pPr>
    <w: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0DFA"/>
    <w:rsid w:val="00011A1F"/>
    <w:rsid w:val="00017F4A"/>
    <w:rsid w:val="0006489C"/>
    <w:rsid w:val="00086CC9"/>
    <w:rsid w:val="000C47AE"/>
    <w:rsid w:val="000E6A82"/>
    <w:rsid w:val="001257A9"/>
    <w:rsid w:val="001643FC"/>
    <w:rsid w:val="001648A2"/>
    <w:rsid w:val="0017007B"/>
    <w:rsid w:val="00171061"/>
    <w:rsid w:val="00180465"/>
    <w:rsid w:val="00182B44"/>
    <w:rsid w:val="00184A88"/>
    <w:rsid w:val="001C56E6"/>
    <w:rsid w:val="001C6EA2"/>
    <w:rsid w:val="001D7FB0"/>
    <w:rsid w:val="001F739B"/>
    <w:rsid w:val="0024241D"/>
    <w:rsid w:val="00270458"/>
    <w:rsid w:val="00291A4E"/>
    <w:rsid w:val="00293A9C"/>
    <w:rsid w:val="002B6B2E"/>
    <w:rsid w:val="002E0208"/>
    <w:rsid w:val="00312176"/>
    <w:rsid w:val="0033604D"/>
    <w:rsid w:val="00364026"/>
    <w:rsid w:val="003660B7"/>
    <w:rsid w:val="003741F2"/>
    <w:rsid w:val="003A7C8B"/>
    <w:rsid w:val="003B6C7C"/>
    <w:rsid w:val="003C7EC0"/>
    <w:rsid w:val="003D08B4"/>
    <w:rsid w:val="00406B4F"/>
    <w:rsid w:val="00444EA2"/>
    <w:rsid w:val="0045383A"/>
    <w:rsid w:val="00487157"/>
    <w:rsid w:val="00495676"/>
    <w:rsid w:val="004A619D"/>
    <w:rsid w:val="004F1ABF"/>
    <w:rsid w:val="004F3B9A"/>
    <w:rsid w:val="005064EA"/>
    <w:rsid w:val="00520DFA"/>
    <w:rsid w:val="00534927"/>
    <w:rsid w:val="00534E0F"/>
    <w:rsid w:val="005420F0"/>
    <w:rsid w:val="00566CDF"/>
    <w:rsid w:val="00573033"/>
    <w:rsid w:val="00584332"/>
    <w:rsid w:val="0059098C"/>
    <w:rsid w:val="005D7612"/>
    <w:rsid w:val="00617B3C"/>
    <w:rsid w:val="00642B53"/>
    <w:rsid w:val="006A421D"/>
    <w:rsid w:val="006C3FCC"/>
    <w:rsid w:val="006E61B4"/>
    <w:rsid w:val="007261FC"/>
    <w:rsid w:val="00731CE9"/>
    <w:rsid w:val="00736A7F"/>
    <w:rsid w:val="00742F86"/>
    <w:rsid w:val="00751321"/>
    <w:rsid w:val="00755889"/>
    <w:rsid w:val="00762895"/>
    <w:rsid w:val="007741C6"/>
    <w:rsid w:val="00782E35"/>
    <w:rsid w:val="007C0B45"/>
    <w:rsid w:val="007E7F9D"/>
    <w:rsid w:val="008151B4"/>
    <w:rsid w:val="008B33A8"/>
    <w:rsid w:val="008D5FDB"/>
    <w:rsid w:val="008E5796"/>
    <w:rsid w:val="008F1997"/>
    <w:rsid w:val="008F3526"/>
    <w:rsid w:val="00905EAD"/>
    <w:rsid w:val="009240E0"/>
    <w:rsid w:val="00976D15"/>
    <w:rsid w:val="009D42F4"/>
    <w:rsid w:val="009E04FF"/>
    <w:rsid w:val="009F2015"/>
    <w:rsid w:val="00A071BA"/>
    <w:rsid w:val="00A11D11"/>
    <w:rsid w:val="00A11F74"/>
    <w:rsid w:val="00A12C16"/>
    <w:rsid w:val="00A24F41"/>
    <w:rsid w:val="00A3307B"/>
    <w:rsid w:val="00A35140"/>
    <w:rsid w:val="00A353A4"/>
    <w:rsid w:val="00A579DC"/>
    <w:rsid w:val="00A94EE7"/>
    <w:rsid w:val="00AB7CFF"/>
    <w:rsid w:val="00AD10D4"/>
    <w:rsid w:val="00AD4491"/>
    <w:rsid w:val="00AD58EF"/>
    <w:rsid w:val="00AF760D"/>
    <w:rsid w:val="00B0527A"/>
    <w:rsid w:val="00B10858"/>
    <w:rsid w:val="00B14447"/>
    <w:rsid w:val="00B417BA"/>
    <w:rsid w:val="00B46738"/>
    <w:rsid w:val="00BC36BB"/>
    <w:rsid w:val="00BD36F0"/>
    <w:rsid w:val="00BE6CC8"/>
    <w:rsid w:val="00C01A1D"/>
    <w:rsid w:val="00C1066C"/>
    <w:rsid w:val="00C12BAD"/>
    <w:rsid w:val="00C157A2"/>
    <w:rsid w:val="00C163C5"/>
    <w:rsid w:val="00C43EBD"/>
    <w:rsid w:val="00C76909"/>
    <w:rsid w:val="00C82343"/>
    <w:rsid w:val="00CC758C"/>
    <w:rsid w:val="00CD017A"/>
    <w:rsid w:val="00D10204"/>
    <w:rsid w:val="00D12821"/>
    <w:rsid w:val="00D36A9D"/>
    <w:rsid w:val="00DB052E"/>
    <w:rsid w:val="00DC51C2"/>
    <w:rsid w:val="00DE5440"/>
    <w:rsid w:val="00DF5259"/>
    <w:rsid w:val="00E07DA0"/>
    <w:rsid w:val="00E426F8"/>
    <w:rsid w:val="00E512E8"/>
    <w:rsid w:val="00E72D3D"/>
    <w:rsid w:val="00EB12CD"/>
    <w:rsid w:val="00ED1E0F"/>
    <w:rsid w:val="00EF770D"/>
    <w:rsid w:val="00F0353E"/>
    <w:rsid w:val="00F33FAA"/>
    <w:rsid w:val="00F34306"/>
    <w:rsid w:val="00F36582"/>
    <w:rsid w:val="00F50900"/>
    <w:rsid w:val="00F7152E"/>
    <w:rsid w:val="00F758CB"/>
    <w:rsid w:val="00FD0D3C"/>
    <w:rsid w:val="00FD16AB"/>
    <w:rsid w:val="00FF194A"/>
    <w:rsid w:val="00FF53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0D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520DFA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520D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9F201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F201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F201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F201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F201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0D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520DFA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520D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9F201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F201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F201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F201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F201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05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5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7575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693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0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82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374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18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rujna 2016.</izvorni_sadrzaj>
    <derivirana_varijabla naziv="DomainObject.DatumDonosenjaOdluke_1">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1793</izvorni_sadrzaj>
    <derivirana_varijabla naziv="DomainObject.Predmet.Broj_1">1793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lipnja 2016.</izvorni_sadrzaj>
    <derivirana_varijabla naziv="DomainObject.Predmet.DatumOsnivanja_1">3.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St-1793/2016</izvorni_sadrzaj>
    <derivirana_varijabla naziv="DomainObject.Predmet.OznakaBroj_1">St-1793/2016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OBITELJSKO GOSPODARSTVO VRANJEŠ d.o.o. za poljoprivrednu proizvodnju i trgovinu</izvorni_sadrzaj>
    <derivirana_varijabla naziv="DomainObject.Predmet.ProtustrankaFormated_1">  OBITELJSKO GOSPODARSTVO VRANJEŠ d.o.o. za poljoprivrednu proizvodnju i trgovinu</derivirana_varijabla>
  </DomainObject.Predmet.ProtustrankaFormated>
  <DomainObject.Predmet.ProtustrankaFormatedOIB>
    <izvorni_sadrzaj>  OBITELJSKO GOSPODARSTVO VRANJEŠ d.o.o. za poljoprivrednu proizvodnju i trgovinu, OIB 14115169487</izvorni_sadrzaj>
    <derivirana_varijabla naziv="DomainObject.Predmet.ProtustrankaFormatedOIB_1">  OBITELJSKO GOSPODARSTVO VRANJEŠ d.o.o. za poljoprivrednu proizvodnju i trgovinu, OIB 14115169487</derivirana_varijabla>
  </DomainObject.Predmet.ProtustrankaFormatedOIB>
  <DomainObject.Predmet.ProtustrankaFormatedWithAdress>
    <izvorni_sadrzaj> OBITELJSKO GOSPODARSTVO VRANJEŠ d.o.o. za poljoprivrednu proizvodnju i trgovinu, Kralja S. Držislava 68, 31220 Josipovac</izvorni_sadrzaj>
    <derivirana_varijabla naziv="DomainObject.Predmet.ProtustrankaFormatedWithAdress_1"> OBITELJSKO GOSPODARSTVO VRANJEŠ d.o.o. za poljoprivrednu proizvodnju i trgovinu, Kralja S. Držislava 68, 31220 Josipovac</derivirana_varijabla>
  </DomainObject.Predmet.ProtustrankaFormatedWithAdress>
  <DomainObject.Predmet.ProtustrankaFormatedWithAdressOIB>
    <izvorni_sadrzaj> OBITELJSKO GOSPODARSTVO VRANJEŠ d.o.o. za poljoprivrednu proizvodnju i trgovinu, OIB 14115169487, Kralja S. Držislava 68, 31220 Josipovac</izvorni_sadrzaj>
    <derivirana_varijabla naziv="DomainObject.Predmet.ProtustrankaFormatedWithAdressOIB_1"> OBITELJSKO GOSPODARSTVO VRANJEŠ d.o.o. za poljoprivrednu proizvodnju i trgovinu, OIB 14115169487, Kralja S. Držislava 68, 31220 Josipovac</derivirana_varijabla>
  </DomainObject.Predmet.ProtustrankaFormatedWithAdressOIB>
  <DomainObject.Predmet.ProtustrankaWithAdress>
    <izvorni_sadrzaj>OBITELJSKO GOSPODARSTVO VRANJEŠ d.o.o. za poljoprivrednu proizvodnju i trgovinu Kralja S. Držislava 68, 31220 Josipovac</izvorni_sadrzaj>
    <derivirana_varijabla naziv="DomainObject.Predmet.ProtustrankaWithAdress_1">OBITELJSKO GOSPODARSTVO VRANJEŠ d.o.o. za poljoprivrednu proizvodnju i trgovinu Kralja S. Držislava 68, 31220 Josipovac</derivirana_varijabla>
  </DomainObject.Predmet.ProtustrankaWithAdress>
  <DomainObject.Predmet.ProtustrankaWithAdressOIB>
    <izvorni_sadrzaj>OBITELJSKO GOSPODARSTVO VRANJEŠ d.o.o. za poljoprivrednu proizvodnju i trgovinu, OIB 14115169487, Kralja S. Držislava 68, 31220 Josipovac</izvorni_sadrzaj>
    <derivirana_varijabla naziv="DomainObject.Predmet.ProtustrankaWithAdressOIB_1">OBITELJSKO GOSPODARSTVO VRANJEŠ d.o.o. za poljoprivrednu proizvodnju i trgovinu, OIB 14115169487, Kralja S. Držislava 68, 31220 Josipovac</derivirana_varijabla>
  </DomainObject.Predmet.ProtustrankaWithAdressOIB>
  <DomainObject.Predmet.ProtustrankaNazivFormated>
    <izvorni_sadrzaj>OBITELJSKO GOSPODARSTVO VRANJEŠ d.o.o. za poljoprivrednu proizvodnju i trgovinu</izvorni_sadrzaj>
    <derivirana_varijabla naziv="DomainObject.Predmet.ProtustrankaNazivFormated_1">OBITELJSKO GOSPODARSTVO VRANJEŠ d.o.o. za poljoprivrednu proizvodnju i trgovinu</derivirana_varijabla>
  </DomainObject.Predmet.ProtustrankaNazivFormated>
  <DomainObject.Predmet.ProtustrankaNazivFormatedOIB>
    <izvorni_sadrzaj>OBITELJSKO GOSPODARSTVO VRANJEŠ d.o.o. za poljoprivrednu proizvodnju i trgovinu, OIB 14115169487</izvorni_sadrzaj>
    <derivirana_varijabla naziv="DomainObject.Predmet.ProtustrankaNazivFormatedOIB_1">OBITELJSKO GOSPODARSTVO VRANJEŠ d.o.o. za poljoprivrednu proizvodnju i trgovinu, OIB 14115169487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OBITELJSKO GOSPODARSTVO VRANJEŠ d.o.o. za poljoprivrednu proizvodnju i trgovinu</item>
    </izvorni_sadrzaj>
    <derivirana_varijabla naziv="DomainObject.Predmet.ProtuStrankaListFormated_1">
      <item>OBITELJSKO GOSPODARSTVO VRANJEŠ d.o.o. za poljoprivrednu proizvodnju i trgovinu</item>
    </derivirana_varijabla>
  </DomainObject.Predmet.ProtuStrankaListFormated>
  <DomainObject.Predmet.ProtuStrankaListFormatedOIB>
    <izvorni_sadrzaj>
      <item>OBITELJSKO GOSPODARSTVO VRANJEŠ d.o.o. za poljoprivrednu proizvodnju i trgovinu, OIB 14115169487</item>
    </izvorni_sadrzaj>
    <derivirana_varijabla naziv="DomainObject.Predmet.ProtuStrankaListFormatedOIB_1">
      <item>OBITELJSKO GOSPODARSTVO VRANJEŠ d.o.o. za poljoprivrednu proizvodnju i trgovinu, OIB 14115169487</item>
    </derivirana_varijabla>
  </DomainObject.Predmet.ProtuStrankaListFormatedOIB>
  <DomainObject.Predmet.ProtuStrankaListFormatedWithAdress>
    <izvorni_sadrzaj>
      <item>OBITELJSKO GOSPODARSTVO VRANJEŠ d.o.o. za poljoprivrednu proizvodnju i trgovinu, Kralja S. Držislava 68, 31220 Josipovac</item>
    </izvorni_sadrzaj>
    <derivirana_varijabla naziv="DomainObject.Predmet.ProtuStrankaListFormatedWithAdress_1">
      <item>OBITELJSKO GOSPODARSTVO VRANJEŠ d.o.o. za poljoprivrednu proizvodnju i trgovinu, Kralja S. Držislava 68, 31220 Josipovac</item>
    </derivirana_varijabla>
  </DomainObject.Predmet.ProtuStrankaListFormatedWithAdress>
  <DomainObject.Predmet.ProtuStrankaListFormatedWithAdressOIB>
    <izvorni_sadrzaj>
      <item>OBITELJSKO GOSPODARSTVO VRANJEŠ d.o.o. za poljoprivrednu proizvodnju i trgovinu, OIB 14115169487, Kralja S. Držislava 68, 31220 Josipovac</item>
    </izvorni_sadrzaj>
    <derivirana_varijabla naziv="DomainObject.Predmet.ProtuStrankaListFormatedWithAdressOIB_1">
      <item>OBITELJSKO GOSPODARSTVO VRANJEŠ d.o.o. za poljoprivrednu proizvodnju i trgovinu, OIB 14115169487, Kralja S. Držislava 68, 31220 Josipovac</item>
    </derivirana_varijabla>
  </DomainObject.Predmet.ProtuStrankaListFormatedWithAdressOIB>
  <DomainObject.Predmet.ProtuStrankaListNazivFormated>
    <izvorni_sadrzaj>
      <item>OBITELJSKO GOSPODARSTVO VRANJEŠ d.o.o. za poljoprivrednu proizvodnju i trgovinu</item>
    </izvorni_sadrzaj>
    <derivirana_varijabla naziv="DomainObject.Predmet.ProtuStrankaListNazivFormated_1">
      <item>OBITELJSKO GOSPODARSTVO VRANJEŠ d.o.o. za poljoprivrednu proizvodnju i trgovinu</item>
    </derivirana_varijabla>
  </DomainObject.Predmet.ProtuStrankaListNazivFormated>
  <DomainObject.Predmet.ProtuStrankaListNazivFormatedOIB>
    <izvorni_sadrzaj>
      <item>OBITELJSKO GOSPODARSTVO VRANJEŠ d.o.o. za poljoprivrednu proizvodnju i trgovinu, OIB 14115169487</item>
    </izvorni_sadrzaj>
    <derivirana_varijabla naziv="DomainObject.Predmet.ProtuStrankaListNazivFormatedOIB_1">
      <item>OBITELJSKO GOSPODARSTVO VRANJEŠ d.o.o. za poljoprivrednu proizvodnju i trgovinu, OIB 14115169487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rujna 2016.</izvorni_sadrzaj>
    <derivirana_varijabla naziv="DomainObject.Datum_1">2.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OBITELJSKO GOSPODARSTVO VRANJEŠ d.o.o. za poljoprivrednu proizvodnju i trgovinu</izvorni_sadrzaj>
    <derivirana_varijabla naziv="DomainObject.Predmet.ProtustrankaIDrugi_1">OBITELJSKO GOSPODARSTVO VRANJEŠ d.o.o. za poljoprivrednu proizvodnju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OBITELJSKO GOSPODARSTVO VRANJEŠ d.o.o. za poljoprivrednu proizvodnju i trgovinu, OIB 14115169487, Kralja S. Držislava 68, 31220 Josipovac</izvorni_sadrzaj>
    <derivirana_varijabla naziv="DomainObject.Predmet.ProtustrankaIDrugiAdressOIB_1">OBITELJSKO GOSPODARSTVO VRANJEŠ d.o.o. za poljoprivrednu proizvodnju i trgovinu, OIB 14115169487, Kralja S. Držislava 68, 31220 Josipovac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OBITELJSKO GOSPODARSTVO VRANJEŠ d.o.o. za poljoprivrednu proizvodnju i trgovinu</item>
    </izvorni_sadrzaj>
    <derivirana_varijabla naziv="DomainObject.Predmet.SudioniciListNaziv_1">
      <item>FINA RC OSIJEK</item>
      <item>OBITELJSKO GOSPODARSTVO VRANJEŠ d.o.o. za poljoprivrednu proizvodnju i trgovinu</item>
    </derivirana_varijabla>
  </DomainObject.Predmet.SudioniciListNaziv>
  <DomainObject.Predmet.SudioniciListAdressOIB>
    <izvorni_sadrzaj>
      <item>FINA RC OSIJEK, OIB 85821130368</item>
      <item>OBITELJSKO GOSPODARSTVO VRANJEŠ d.o.o. za poljoprivrednu proizvodnju i trgovinu, OIB 14115169487, Kralja S. Držislava 68,31220 Josipovac</item>
    </izvorni_sadrzaj>
    <derivirana_varijabla naziv="DomainObject.Predmet.SudioniciListAdressOIB_1">
      <item>FINA RC OSIJEK, OIB 85821130368</item>
      <item>OBITELJSKO GOSPODARSTVO VRANJEŠ d.o.o. za poljoprivrednu proizvodnju i trgovinu, OIB 14115169487, Kralja S. Držislava 68,31220 Josipovac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14115169487</item>
    </izvorni_sadrzaj>
    <derivirana_varijabla naziv="DomainObject.Predmet.SudioniciListNazivOIB_1">
      <item>, OIB 85821130368</item>
      <item>, OIB 14115169487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9049899-61A4-41C8-8118-6F5C00C3432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416</properties:Words>
  <properties:Characters>2249</properties:Characters>
  <properties:Lines>180</properties:Lines>
  <properties:Paragraphs>30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2016-09-02T08:28:00Z</dcterms:created>
  <dc:creator>wsadmin</dc:creator>
  <cp:lastModifiedBy>Sanda Gučić</cp:lastModifiedBy>
  <cp:lastPrinted>2016-09-02T08:29:00Z</cp:lastPrinted>
  <dcterms:modified xmlns:xsi="http://www.w3.org/2001/XMLSchema-instance" xsi:type="dcterms:W3CDTF">2016-09-02T08:34:00Z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