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df49" w14:paraId="1a1df49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3A7BF3">
        <w:t>557/16-1</w:t>
      </w:r>
      <w:r w:rsidR="00DD24F8">
        <w:t>4</w:t>
      </w:r>
    </w:p>
    <w:p w:rsidRDefault="00AB6C4C" w:rsidP="00AB6C4C" w:rsidR="00AB6C4C" w:rsidRPr="00BF5D5E">
      <w:r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BF5D5E" w:rsidP="00BF5D5E" w:rsidR="00AB6C4C">
      <w:r>
        <w:t>Dr. Franje Tuđamana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SUD U ZADRU, po sucu ovog suda Ardeni Bajlo, nad stečajnim dužnikom </w:t>
      </w:r>
      <w:r w:rsidR="003A7BF3">
        <w:t>SHATRI j.d.o.o., Vir, Ulica Borisa Krnčevića 64</w:t>
      </w:r>
      <w:r w:rsidR="004609C7">
        <w:t xml:space="preserve">, OIB: </w:t>
      </w:r>
      <w:r w:rsidR="003A7BF3">
        <w:t>77989334724</w:t>
      </w:r>
      <w:r w:rsidR="00AE386D" w:rsidRPr="00BF5D5E">
        <w:t xml:space="preserve">, </w:t>
      </w:r>
      <w:r w:rsidRPr="00BF5D5E">
        <w:t xml:space="preserve">dana </w:t>
      </w:r>
      <w:r w:rsidR="00DD24F8">
        <w:t>05. srpnja</w:t>
      </w:r>
      <w:r w:rsidR="0085333E">
        <w:t xml:space="preserve"> </w:t>
      </w:r>
      <w:r w:rsidR="00103405">
        <w:t>2016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AB6C4C" w:rsidP="00BF5D5E" w:rsidR="00575BEC">
      <w:pPr>
        <w:numPr>
          <w:ilvl w:val="0"/>
          <w:numId w:val="6"/>
        </w:numPr>
        <w:ind w:firstLine="360" w:left="0"/>
        <w:jc w:val="both"/>
      </w:pPr>
      <w:r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F80525" w:rsidRPr="00BF5D5E">
        <w:t>privremen</w:t>
      </w:r>
      <w:r w:rsidR="00B17477" w:rsidRPr="00BF5D5E">
        <w:t>o</w:t>
      </w:r>
      <w:r w:rsidR="001D4C9B" w:rsidRPr="00BF5D5E">
        <w:t>m</w:t>
      </w:r>
      <w:r w:rsidR="00F80525" w:rsidRPr="00BF5D5E">
        <w:t xml:space="preserve"> </w:t>
      </w:r>
      <w:r w:rsidR="0009493F" w:rsidRPr="00BF5D5E">
        <w:t>stečajn</w:t>
      </w:r>
      <w:r w:rsidR="00B17477" w:rsidRPr="00BF5D5E">
        <w:t>o</w:t>
      </w:r>
      <w:r w:rsidR="001D4C9B" w:rsidRPr="00BF5D5E">
        <w:t>m</w:t>
      </w:r>
      <w:r w:rsidR="0009493F" w:rsidRPr="00BF5D5E">
        <w:t xml:space="preserve"> upravitelj</w:t>
      </w:r>
      <w:r w:rsidR="001D4C9B" w:rsidRPr="00BF5D5E">
        <w:t>u</w:t>
      </w:r>
      <w:r w:rsidR="00D13B6D" w:rsidRPr="00BF5D5E">
        <w:t xml:space="preserve"> </w:t>
      </w:r>
      <w:r w:rsidR="003A7BF3">
        <w:t>Željku Vrkiću</w:t>
      </w:r>
      <w:r w:rsidR="00967617" w:rsidRPr="00BF5D5E">
        <w:t xml:space="preserve"> </w:t>
      </w:r>
      <w:r w:rsidR="00BF5D5E">
        <w:t xml:space="preserve"> </w:t>
      </w:r>
      <w:r w:rsidR="00575BEC" w:rsidRPr="00BF5D5E">
        <w:t xml:space="preserve">u iznosu od </w:t>
      </w:r>
      <w:r w:rsidR="00DD24F8">
        <w:t>3</w:t>
      </w:r>
      <w:r w:rsidR="003A7BF3">
        <w:t>.000,00</w:t>
      </w:r>
      <w:r w:rsidR="00575BEC" w:rsidRPr="00BF5D5E">
        <w:t xml:space="preserve"> kuna</w:t>
      </w:r>
      <w:r w:rsidR="00103405">
        <w:t xml:space="preserve"> bruto</w:t>
      </w:r>
      <w:r w:rsidR="006B4C6C">
        <w:t>.</w:t>
      </w:r>
    </w:p>
    <w:p w:rsidRDefault="006B4C6C" w:rsidP="006B4C6C" w:rsidR="006B4C6C">
      <w:pPr>
        <w:ind w:left="360"/>
        <w:jc w:val="both"/>
      </w:pPr>
    </w:p>
    <w:p w:rsidRDefault="006B4C6C" w:rsidP="006B4C6C" w:rsidR="006B4C6C">
      <w:pPr>
        <w:pStyle w:val="Odlomakpopisa"/>
        <w:numPr>
          <w:ilvl w:val="0"/>
          <w:numId w:val="6"/>
        </w:numPr>
        <w:ind w:firstLine="284" w:left="0"/>
        <w:jc w:val="both"/>
      </w:pPr>
      <w:r w:rsidRPr="00905489">
        <w:t>Odobrava se trošak</w:t>
      </w:r>
      <w:r w:rsidR="00DD24F8">
        <w:t xml:space="preserve"> stečajnom upravitelju</w:t>
      </w:r>
      <w:r w:rsidRPr="00905489">
        <w:t xml:space="preserve"> po specifikaciji od dana </w:t>
      </w:r>
      <w:r w:rsidR="00DD24F8">
        <w:t>31. svibnja</w:t>
      </w:r>
      <w:r>
        <w:t xml:space="preserve"> 2016</w:t>
      </w:r>
      <w:r w:rsidRPr="00905489">
        <w:t xml:space="preserve">. godine na način da se istome na račun plati iznos od </w:t>
      </w:r>
      <w:r w:rsidR="003A7BF3">
        <w:t xml:space="preserve">101,10 </w:t>
      </w:r>
      <w:r w:rsidRPr="00905489">
        <w:t xml:space="preserve"> kuna.</w:t>
      </w:r>
    </w:p>
    <w:p w:rsidRDefault="006B4C6C" w:rsidP="006B4C6C" w:rsidR="006B4C6C">
      <w:pPr>
        <w:pStyle w:val="Odlomakpopisa"/>
      </w:pPr>
    </w:p>
    <w:p w:rsidRDefault="00DD24F8" w:rsidP="00DD24F8" w:rsidR="00DD24F8" w:rsidRPr="00D74058">
      <w:pPr>
        <w:pStyle w:val="Odlomakpopisa"/>
        <w:numPr>
          <w:ilvl w:val="0"/>
          <w:numId w:val="6"/>
        </w:numPr>
        <w:ind w:firstLine="284" w:left="0"/>
        <w:jc w:val="both"/>
      </w:pPr>
      <w:r>
        <w:t xml:space="preserve">Nalaže se računovodstvu ovog suda izvršiti isplate iz točaka I. i II. ovog rješenja sa kontovnika zajedničkih pristojbi. </w:t>
      </w:r>
      <w:r w:rsidRPr="00D74058">
        <w:t xml:space="preserve"> </w:t>
      </w:r>
    </w:p>
    <w:p w:rsidRDefault="00575BEC" w:rsidP="00575BEC" w:rsidR="00575BEC" w:rsidRPr="00BF5D5E">
      <w:pPr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DD24F8" w:rsidR="00DD24F8" w:rsidRPr="0064286F">
      <w:pPr>
        <w:ind w:firstLine="705"/>
        <w:jc w:val="both"/>
      </w:pPr>
      <w:r w:rsidRPr="00BF5D5E">
        <w:t xml:space="preserve">Rješenjem ovog suda od </w:t>
      </w:r>
      <w:r w:rsidR="003F7859">
        <w:t>05. svibnja</w:t>
      </w:r>
      <w:r w:rsidR="00A719D8">
        <w:t xml:space="preserve"> </w:t>
      </w:r>
      <w:r w:rsidR="00D404E0">
        <w:t xml:space="preserve"> 201</w:t>
      </w:r>
      <w:r w:rsidR="00A719D8">
        <w:t>6</w:t>
      </w:r>
      <w:r w:rsidRPr="00BF5D5E">
        <w:t xml:space="preserve">. imenovan je privremeni stečajni upravitelj koji je dana </w:t>
      </w:r>
      <w:r w:rsidR="003F7859">
        <w:t>31. svibnja</w:t>
      </w:r>
      <w:r w:rsidR="00A719D8">
        <w:t xml:space="preserve">  2016</w:t>
      </w:r>
      <w:r w:rsidRPr="00BF5D5E">
        <w:t xml:space="preserve">. dostavio izvješće, čime su se stekli uvjeti iz </w:t>
      </w:r>
      <w:r w:rsidRPr="00F5332C">
        <w:t>članka</w:t>
      </w:r>
      <w:r w:rsidR="00F5332C">
        <w:t xml:space="preserve"> </w:t>
      </w:r>
      <w:r w:rsidR="005A1A3E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CF09D7">
        <w:t>105</w:t>
      </w:r>
      <w:r w:rsidR="005A1A3E">
        <w:t>/15</w:t>
      </w:r>
      <w:r w:rsidR="00F5332C">
        <w:t>)</w:t>
      </w:r>
      <w:r w:rsidRPr="00BF5D5E">
        <w:t>.</w:t>
      </w:r>
      <w:r w:rsidR="000A32C3">
        <w:t xml:space="preserve"> </w:t>
      </w:r>
      <w:r w:rsidR="00DD24F8">
        <w:t>Visina nagrade određena je s obzirom na činjenicu da stečajni dužnik nema imovinu koju je valjalo popisati, nema zaposlene niti vodi sudske sporove o kojima je valjalo pribaviti podatke.</w:t>
      </w:r>
    </w:p>
    <w:p w:rsidRDefault="00575BEC" w:rsidP="00BF5D5E" w:rsidR="00575BEC" w:rsidRPr="00BF5D5E">
      <w:pPr>
        <w:ind w:firstLine="705"/>
        <w:jc w:val="both"/>
      </w:pP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DD24F8">
        <w:t>05. srpnja</w:t>
      </w:r>
      <w:r w:rsidR="00A719D8">
        <w:t xml:space="preserve"> </w:t>
      </w:r>
      <w:r w:rsidR="00103405">
        <w:t>2016.</w:t>
      </w:r>
    </w:p>
    <w:p w:rsidRDefault="00575BEC" w:rsidP="00575BEC" w:rsidR="00575BEC" w:rsidRPr="00BF5D5E">
      <w:pPr>
        <w:ind w:hanging="705" w:left="705"/>
        <w:jc w:val="right"/>
      </w:pPr>
    </w:p>
    <w:p w:rsidRDefault="0014013A" w:rsidP="00DD24F8" w:rsidR="0014013A">
      <w:pPr>
        <w:jc w:val="right"/>
      </w:pPr>
      <w:r>
        <w:t>Sutkinja</w:t>
      </w:r>
    </w:p>
    <w:p w:rsidRDefault="0014013A" w:rsidP="00DD24F8" w:rsidR="0014013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</w:t>
      </w:r>
    </w:p>
    <w:p w:rsidRDefault="00015CA8" w:rsidP="00015CA8" w:rsidR="00015CA8"/>
    <w:p w:rsidRDefault="00575BEC" w:rsidP="000810D3" w:rsidR="00575BEC" w:rsidRPr="00BF5D5E"/>
    <w:p w:rsidRDefault="00575BEC" w:rsidP="00575BEC" w:rsidR="00575BEC" w:rsidRPr="00BF5D5E">
      <w:r w:rsidRPr="00BF5D5E">
        <w:t xml:space="preserve">POUKA O PRAVNOM LIJEKU : </w:t>
      </w:r>
    </w:p>
    <w:p w:rsidRDefault="000810D3" w:rsidP="000810D3" w:rsidR="000810D3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E01337" w:rsidP="00E01337" w:rsidR="00E01337">
      <w:pPr>
        <w:jc w:val="both"/>
      </w:pPr>
    </w:p>
    <w:p w:rsidRDefault="004609C7" w:rsidP="00E01337" w:rsidR="004609C7">
      <w:pPr>
        <w:jc w:val="both"/>
      </w:pPr>
    </w:p>
    <w:p w:rsidRDefault="00E508C2" w:rsidP="00E01337" w:rsidR="00E508C2">
      <w:pPr>
        <w:jc w:val="both"/>
      </w:pPr>
    </w:p>
    <w:p w:rsidRDefault="004609C7" w:rsidP="00E01337" w:rsidR="004609C7" w:rsidRPr="00BF5D5E">
      <w:pPr>
        <w:jc w:val="both"/>
      </w:pPr>
    </w:p>
    <w:p w:rsidRDefault="00DD431E" w:rsidP="00DD431E" w:rsidR="00DD431E" w:rsidRPr="00BF5D5E">
      <w:r w:rsidRPr="00BF5D5E">
        <w:t>Dostaviti:</w:t>
      </w:r>
    </w:p>
    <w:p w:rsidRDefault="00DD431E" w:rsidP="00E774F1" w:rsidR="00E774F1" w:rsidRPr="00BF5D5E">
      <w:pPr>
        <w:numPr>
          <w:ilvl w:val="0"/>
          <w:numId w:val="7"/>
        </w:numPr>
      </w:pPr>
      <w:r w:rsidRPr="00BF5D5E">
        <w:t>stečajnom upravitelju</w:t>
      </w:r>
      <w:r w:rsidR="00E774F1">
        <w:t xml:space="preserve"> – e-mailom</w:t>
      </w:r>
      <w:r w:rsidR="00B53628">
        <w:t xml:space="preserve"> </w:t>
      </w:r>
    </w:p>
    <w:p w:rsidRDefault="00BF5D5E" w:rsidP="00DD431E" w:rsidR="00DD431E" w:rsidRPr="00BF5D5E">
      <w:pPr>
        <w:numPr>
          <w:ilvl w:val="0"/>
          <w:numId w:val="7"/>
        </w:numPr>
      </w:pPr>
      <w:r>
        <w:t>E-oglasna ploča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24769"/>
    <w:multiLevelType w:val="hybridMultilevel"/>
    <w:tmpl w:val="211A541A"/>
    <w:lvl w:tplc="EFEE0D0E" w:ilvl="0">
      <w:start w:val="3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7B4E"/>
    <w:rsid w:val="00015CA8"/>
    <w:rsid w:val="00025985"/>
    <w:rsid w:val="00025DF5"/>
    <w:rsid w:val="0007050A"/>
    <w:rsid w:val="000810D3"/>
    <w:rsid w:val="00085762"/>
    <w:rsid w:val="0009493F"/>
    <w:rsid w:val="000A32C3"/>
    <w:rsid w:val="00103405"/>
    <w:rsid w:val="0012191C"/>
    <w:rsid w:val="0014013A"/>
    <w:rsid w:val="00174532"/>
    <w:rsid w:val="00193DDE"/>
    <w:rsid w:val="001C544E"/>
    <w:rsid w:val="001D4C9B"/>
    <w:rsid w:val="00214BBA"/>
    <w:rsid w:val="002259A2"/>
    <w:rsid w:val="00273B63"/>
    <w:rsid w:val="003264BF"/>
    <w:rsid w:val="003333A3"/>
    <w:rsid w:val="00354B27"/>
    <w:rsid w:val="00371414"/>
    <w:rsid w:val="003A1FC0"/>
    <w:rsid w:val="003A7BF3"/>
    <w:rsid w:val="003B4377"/>
    <w:rsid w:val="003F7859"/>
    <w:rsid w:val="0041421E"/>
    <w:rsid w:val="004471BF"/>
    <w:rsid w:val="004609C7"/>
    <w:rsid w:val="004D3FC1"/>
    <w:rsid w:val="00547D62"/>
    <w:rsid w:val="00575BEC"/>
    <w:rsid w:val="00585D16"/>
    <w:rsid w:val="005A1A3E"/>
    <w:rsid w:val="005B3398"/>
    <w:rsid w:val="00614400"/>
    <w:rsid w:val="00633783"/>
    <w:rsid w:val="006A33CD"/>
    <w:rsid w:val="006B4C6C"/>
    <w:rsid w:val="006B6E1C"/>
    <w:rsid w:val="00703D4E"/>
    <w:rsid w:val="007456EB"/>
    <w:rsid w:val="007D407F"/>
    <w:rsid w:val="0085333E"/>
    <w:rsid w:val="00886894"/>
    <w:rsid w:val="00967617"/>
    <w:rsid w:val="009909B0"/>
    <w:rsid w:val="00A719D8"/>
    <w:rsid w:val="00A91588"/>
    <w:rsid w:val="00A9207E"/>
    <w:rsid w:val="00AA3523"/>
    <w:rsid w:val="00AB6C4C"/>
    <w:rsid w:val="00AE16BB"/>
    <w:rsid w:val="00AE386D"/>
    <w:rsid w:val="00B07C02"/>
    <w:rsid w:val="00B17477"/>
    <w:rsid w:val="00B53628"/>
    <w:rsid w:val="00BB192C"/>
    <w:rsid w:val="00BE4D08"/>
    <w:rsid w:val="00BF5D5E"/>
    <w:rsid w:val="00C305FE"/>
    <w:rsid w:val="00C44391"/>
    <w:rsid w:val="00C552F9"/>
    <w:rsid w:val="00CB7968"/>
    <w:rsid w:val="00CE069C"/>
    <w:rsid w:val="00CF09D7"/>
    <w:rsid w:val="00D00DC7"/>
    <w:rsid w:val="00D115A7"/>
    <w:rsid w:val="00D13B6D"/>
    <w:rsid w:val="00D23537"/>
    <w:rsid w:val="00D404E0"/>
    <w:rsid w:val="00DA5B43"/>
    <w:rsid w:val="00DD24F8"/>
    <w:rsid w:val="00DD431E"/>
    <w:rsid w:val="00DE29EB"/>
    <w:rsid w:val="00DF736A"/>
    <w:rsid w:val="00E01337"/>
    <w:rsid w:val="00E3307B"/>
    <w:rsid w:val="00E44A35"/>
    <w:rsid w:val="00E508C2"/>
    <w:rsid w:val="00E6489C"/>
    <w:rsid w:val="00E702CF"/>
    <w:rsid w:val="00E774F1"/>
    <w:rsid w:val="00E95D3E"/>
    <w:rsid w:val="00ED2A61"/>
    <w:rsid w:val="00EF3E1B"/>
    <w:rsid w:val="00F5332C"/>
    <w:rsid w:val="00F556A2"/>
    <w:rsid w:val="00F80525"/>
    <w:rsid w:val="00F871B2"/>
    <w:rsid w:val="00F91EAA"/>
    <w:rsid w:val="00FB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00D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D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D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D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D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00D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D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D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D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D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SHATRI jednostavno društvo s ograničenom odgovornošću za proizvodnju i trgovinu</izvorni_sadrzaj>
    <derivirana_varijabla naziv="DomainObject.Predmet.ProtustrankaFormated_1">  SHATRI jednostavno društvo s ograničenom odgovornošću za proizvodnju i trgovinu</derivirana_varijabla>
  </DomainObject.Predmet.ProtustrankaFormated>
  <DomainObject.Predmet.ProtustrankaFormatedOIB>
    <izvorni_sadrzaj>  SHATRI jednostavno društvo s ograničenom odgovornošću za proizvodnju i trgovinu, OIB 77989334724</izvorni_sadrzaj>
    <derivirana_varijabla naziv="DomainObject.Predmet.ProtustrankaFormatedOIB_1">  SHATRI jednostavno društvo s ograničenom odgovornošću za proizvodnju i trgovinu, OIB 77989334724</derivirana_varijabla>
  </DomainObject.Predmet.ProtustrankaFormatedOIB>
  <DomainObject.Predmet.ProtustrankaFormatedWithAdress>
    <izvorni_sadrzaj> SHATRI jednostavno društvo s ograničenom odgovornošću za proizvodnju i trgovinu, Ulica Borisa Krnčevića 64, 23234 Vir</izvorni_sadrzaj>
    <derivirana_varijabla naziv="DomainObject.Predmet.ProtustrankaFormatedWithAdress_1"> SHATRI jednostavno društvo s ograničenom odgovornošću za proizvodnju i trgovinu, Ulica Borisa Krnčevića 64, 23234 Vir</derivirana_varijabla>
  </DomainObject.Predmet.ProtustrankaFormatedWithAdress>
  <DomainObject.Predmet.ProtustrankaFormatedWithAdressOIB>
    <izvorni_sadrzaj> SHATRI jednostavno društvo s ograničenom odgovornošću za proizvodnju i trgovinu, OIB 77989334724, Ulica Borisa Krnčevića 64, 23234 Vir</izvorni_sadrzaj>
    <derivirana_varijabla naziv="DomainObject.Predmet.ProtustrankaFormatedWithAdressOIB_1"> SHATRI jednostavno društvo s ograničenom odgovornošću za proizvodnju i trgovinu, OIB 77989334724, Ulica Borisa Krnčevića 64, 23234 Vir</derivirana_varijabla>
  </DomainObject.Predmet.ProtustrankaFormatedWithAdressOIB>
  <DomainObject.Predmet.ProtustrankaWithAdress>
    <izvorni_sadrzaj>SHATRI jednostavno društvo s ograničenom odgovornošću za proizvodnju i trgovinu Ulica Borisa Krnčevića 64, 23234 Vir</izvorni_sadrzaj>
    <derivirana_varijabla naziv="DomainObject.Predmet.ProtustrankaWithAdress_1">SHATRI jednostavno društvo s ograničenom odgovornošću za proizvodnju i trgovinu Ulica Borisa Krnčevića 64, 23234 Vir</derivirana_varijabla>
  </DomainObject.Predmet.ProtustrankaWithAdress>
  <DomainObject.Predmet.ProtustrankaWithAdressOIB>
    <izvorni_sadrzaj>SHATRI jednostavno društvo s ograničenom odgovornošću za proizvodnju i trgovinu, OIB 77989334724, Ulica Borisa Krnčevića 64, 23234 Vir</izvorni_sadrzaj>
    <derivirana_varijabla naziv="DomainObject.Predmet.ProtustrankaWithAdressOIB_1">SHATRI jednostavno društvo s ograničenom odgovornošću za proizvodnju i trgovinu, OIB 77989334724, Ulica Borisa Krnčevića 64, 23234 Vir</derivirana_varijabla>
  </DomainObject.Predmet.ProtustrankaWithAdressOIB>
  <DomainObject.Predmet.ProtustrankaNazivFormated>
    <izvorni_sadrzaj>SHATRI jednostavno društvo s ograničenom odgovornošću za proizvodnju i trgovinu</izvorni_sadrzaj>
    <derivirana_varijabla naziv="DomainObject.Predmet.ProtustrankaNazivFormated_1">SHATRI jednostavno društvo s ograničenom odgovornošću za proizvodnju i trgovinu</derivirana_varijabla>
  </DomainObject.Predmet.ProtustrankaNazivFormated>
  <DomainObject.Predmet.ProtustrankaNazivFormatedOIB>
    <izvorni_sadrzaj>SHATRI jednostavno društvo s ograničenom odgovornošću za proizvodnju i trgovinu, OIB 77989334724</izvorni_sadrzaj>
    <derivirana_varijabla naziv="DomainObject.Predmet.ProtustrankaNazivFormatedOIB_1">SHATRI jednostavno društvo s ograničenom odgovornošću za proizvodnju i trgovinu, OIB 77989334724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8071.27</izvorni_sadrzaj>
    <derivirana_varijabla naziv="DomainObject.Predmet.TrenutnaVrijednost_1">8071.27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SHATRI jednostavno društvo s ograničenom odgovornošću za proizvodnju i trgovinu</item>
    </izvorni_sadrzaj>
    <derivirana_varijabla naziv="DomainObject.Predmet.ProtuStrankaListFormated_1">
      <item>SHATRI jednostavno društvo s ograničenom odgovornošću za proizvodnju i trgovinu</item>
    </derivirana_varijabla>
  </DomainObject.Predmet.ProtuStrankaListFormated>
  <DomainObject.Predmet.ProtuStrankaListFormatedOIB>
    <izvorni_sadrzaj>
      <item>SHATRI jednostavno društvo s ograničenom odgovornošću za proizvodnju i trgovinu, OIB 77989334724</item>
    </izvorni_sadrzaj>
    <derivirana_varijabla naziv="DomainObject.Predmet.ProtuStrankaListFormatedOIB_1">
      <item>SHATRI jednostavno društvo s ograničenom odgovornošću za proizvodnju i trgovinu, OIB 77989334724</item>
    </derivirana_varijabla>
  </DomainObject.Predmet.ProtuStrankaListFormatedOIB>
  <DomainObject.Predmet.ProtuStrankaListFormatedWithAdress>
    <izvorni_sadrzaj>
      <item>SHATRI jednostavno društvo s ograničenom odgovornošću za proizvodnju i trgovinu, Ulica Borisa Krnčevića 64, 23234 Vir</item>
    </izvorni_sadrzaj>
    <derivirana_varijabla naziv="DomainObject.Predmet.ProtuStrankaListFormatedWithAdress_1">
      <item>SHATRI jednostavno društvo s ograničenom odgovornošću za proizvodnju i trgovinu, Ulica Borisa Krnčevića 64, 23234 Vir</item>
    </derivirana_varijabla>
  </DomainObject.Predmet.ProtuStrankaListFormatedWithAdress>
  <DomainObject.Predmet.ProtuStrankaListFormatedWithAdressOIB>
    <izvorni_sadrzaj>
      <item>SHATRI jednostavno društvo s ograničenom odgovornošću za proizvodnju i trgovinu, OIB 77989334724, Ulica Borisa Krnčevića 64, 23234 Vir</item>
    </izvorni_sadrzaj>
    <derivirana_varijabla naziv="DomainObject.Predmet.ProtuStrankaListFormatedWithAdressOIB_1">
      <item>SHATRI jednostavno društvo s ograničenom odgovornošću za proizvodnju i trgovinu, OIB 77989334724, Ulica Borisa Krnčevića 64, 23234 Vir</item>
    </derivirana_varijabla>
  </DomainObject.Predmet.ProtuStrankaListFormatedWithAdressOIB>
  <DomainObject.Predmet.ProtuStrankaListNazivFormated>
    <izvorni_sadrzaj>
      <item>SHATRI jednostavno društvo s ograničenom odgovornošću za proizvodnju i trgovinu</item>
    </izvorni_sadrzaj>
    <derivirana_varijabla naziv="DomainObject.Predmet.ProtuStrankaListNazivFormated_1">
      <item>SHATRI jednostavno društvo s ograničenom odgovornošću za proizvodnju i trgovinu</item>
    </derivirana_varijabla>
  </DomainObject.Predmet.ProtuStrankaListNazivFormated>
  <DomainObject.Predmet.ProtuStrankaListNazivFormatedOIB>
    <izvorni_sadrzaj>
      <item>SHATRI jednostavno društvo s ograničenom odgovornošću za proizvodnju i trgovinu, OIB 77989334724</item>
    </izvorni_sadrzaj>
    <derivirana_varijabla naziv="DomainObject.Predmet.ProtuStrankaListNazivFormatedOIB_1">
      <item>SHATRI jednostavno društvo s ograničenom odgovornošću za proizvodnju i trgovinu, OIB 77989334724</item>
    </derivirana_varijabla>
  </DomainObject.Predmet.ProtuStrankaListNazivFormatedOIB>
  <DomainObject.Predmet.OstaliListFormated>
    <izvorni_sadrzaj>
      <item>Liridon Shatri</item>
    </izvorni_sadrzaj>
    <derivirana_varijabla naziv="DomainObject.Predmet.OstaliListFormated_1">
      <item>Liridon Shatri</item>
    </derivirana_varijabla>
  </DomainObject.Predmet.OstaliListFormated>
  <DomainObject.Predmet.OstaliListFormatedOIB>
    <izvorni_sadrzaj>
      <item>Liridon Shatri, OIB 29663861303</item>
    </izvorni_sadrzaj>
    <derivirana_varijabla naziv="DomainObject.Predmet.OstaliListFormatedOIB_1">
      <item>Liridon Shatri, OIB 29663861303</item>
    </derivirana_varijabla>
  </DomainObject.Predmet.OstaliListFormatedOIB>
  <DomainObject.Predmet.OstaliListFormatedWithAdress>
    <izvorni_sadrzaj>
      <item>Liridon Shatri, Ogulinska Ulica 64, 10000 Zagreb</item>
    </izvorni_sadrzaj>
    <derivirana_varijabla naziv="DomainObject.Predmet.OstaliListFormatedWithAdress_1">
      <item>Liridon Shatri, Ogulinska Ulica 64, 10000 Zagreb</item>
    </derivirana_varijabla>
  </DomainObject.Predmet.OstaliListFormatedWithAdress>
  <DomainObject.Predmet.OstaliListFormatedWithAdressOIB>
    <izvorni_sadrzaj>
      <item>Liridon Shatri, OIB 29663861303, Ogulinska Ulica 64, 10000 Zagreb</item>
    </izvorni_sadrzaj>
    <derivirana_varijabla naziv="DomainObject.Predmet.OstaliListFormatedWithAdressOIB_1">
      <item>Liridon Shatri, OIB 29663861303, Ogulinska Ulica 64, 10000 Zagreb</item>
    </derivirana_varijabla>
  </DomainObject.Predmet.OstaliListFormatedWithAdressOIB>
  <DomainObject.Predmet.OstaliListNazivFormated>
    <izvorni_sadrzaj>
      <item>Liridon Shatri</item>
    </izvorni_sadrzaj>
    <derivirana_varijabla naziv="DomainObject.Predmet.OstaliListNazivFormated_1">
      <item>Liridon Shatri</item>
    </derivirana_varijabla>
  </DomainObject.Predmet.OstaliListNazivFormated>
  <DomainObject.Predmet.OstaliListNazivFormatedOIB>
    <izvorni_sadrzaj>
      <item>Liridon Shatri, OIB 29663861303</item>
    </izvorni_sadrzaj>
    <derivirana_varijabla naziv="DomainObject.Predmet.OstaliListNazivFormatedOIB_1">
      <item>Liridon Shatri, OIB 29663861303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SHATRI jednostavno društvo s ograničenom odgovornošću za proizvodnju i trgovinu</izvorni_sadrzaj>
    <derivirana_varijabla naziv="DomainObject.Predmet.ProtustrankaIDrugi_1">SHATRI jednostavno društvo s ograničenom odgovornošću za proizvodnju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SHATRI jednostavno društvo s ograničenom odgovornošću za proizvodnju i trgovinu, OIB 77989334724, Ulica Borisa Krnčevića 64, 23234 Vir</izvorni_sadrzaj>
    <derivirana_varijabla naziv="DomainObject.Predmet.ProtustrankaIDrugiAdressOIB_1">SHATRI jednostavno društvo s ograničenom odgovornošću za proizvodnju i trgovinu, OIB 77989334724, Ulica Borisa Krnčevića 64,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SHATRI jednostavno društvo s ograničenom odgovornošću za proizvodnju i trgovinu</item>
      <item>Liridon Shatri</item>
    </izvorni_sadrzaj>
    <derivirana_varijabla naziv="DomainObject.Predmet.SudioniciListNaziv_1">
      <item>Financijska agencija</item>
      <item>SHATRI jednostavno društvo s ograničenom odgovornošću za proizvodnju i trgovinu</item>
      <item>Liridon Shatri</item>
    </derivirana_varijabla>
  </DomainObject.Predmet.SudioniciListNaziv>
  <DomainObject.Predmet.SudioniciListAdressOIB>
    <izvorni_sadrzaj>
      <item>Financijska agencija, OIB 85821130368, Ivana Danila 4,23000 Zadar</item>
      <item>SHATRI jednostavno društvo s ograničenom odgovornošću za proizvodnju i trgovinu, OIB 77989334724, Ulica Borisa Krnčevića 64,23234 Vir</item>
      <item>Liridon Shatri, OIB 29663861303, Ogulinska Ulica 64,10000 Zagreb</item>
    </izvorni_sadrzaj>
    <derivirana_varijabla naziv="DomainObject.Predmet.SudioniciListAdressOIB_1">
      <item>Financijska agencija, OIB 85821130368, Ivana Danila 4,23000 Zadar</item>
      <item>SHATRI jednostavno društvo s ograničenom odgovornošću za proizvodnju i trgovinu, OIB 77989334724, Ulica Borisa Krnčevića 64,23234 Vir</item>
      <item>Liridon Shatri, OIB 29663861303, Ogulinska Ulica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77989334724</item>
      <item>, OIB 29663861303</item>
    </izvorni_sadrzaj>
    <derivirana_varijabla naziv="DomainObject.Predmet.SudioniciListNazivOIB_1">
      <item>, OIB 85821130368</item>
      <item>, OIB 77989334724</item>
      <item>, OIB 29663861303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AAD15C-3141-4EB8-88A3-7E498D8CAA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273</properties:Words>
  <properties:Characters>1248</properties:Characters>
  <properties:Lines>57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2016-06-29T10:53:00Z</dcterms:created>
  <dc:creator>abajlo</dc:creator>
  <cp:lastModifiedBy>wsadmin</cp:lastModifiedBy>
  <cp:lastPrinted>2016-04-28T13:28:00Z</cp:lastPrinted>
  <dcterms:modified xmlns:xsi="http://www.w3.org/2001/XMLSchema-instance" xsi:type="dcterms:W3CDTF">2016-07-18T08:19:00Z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