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5f0" w14:paraId="73105f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114F1F">
        <w:t>ELBA d.o.o., Varaždin, Moslavačka 23, OIB: 30207398187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5E33DB" w:rsidP="005F7221" w:rsidR="005F7221" w:rsidRPr="00412CB1">
      <w:pPr>
        <w:jc w:val="center"/>
        <w:rPr>
          <w:b/>
        </w:rPr>
      </w:pPr>
      <w:r>
        <w:rPr>
          <w:b/>
        </w:rPr>
        <w:t>8.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114F1F">
        <w:rPr>
          <w:b/>
        </w:rPr>
        <w:t>10,30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114F1F">
        <w:t>Anto Raštegorac, Varaždin, Moslavačka 23,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114F1F">
        <w:t>ELBA d.o.o., Varaždin, Moslavačka 23,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114F1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114F1F">
        <w:t xml:space="preserve"> Anto Raštegorac, Varaždin, Moslavačka 23, OIB: 90718592678</w:t>
      </w:r>
      <w:r>
        <w:t xml:space="preserve">, </w:t>
      </w:r>
      <w:r w:rsidRPr="00412CB1">
        <w:t xml:space="preserve">da na zakazano ročište kod ovoga suda, </w:t>
      </w:r>
      <w:r w:rsidR="005E33DB">
        <w:t>8. travnja</w:t>
      </w:r>
      <w:r>
        <w:t xml:space="preserve"> 2016. u </w:t>
      </w:r>
      <w:r w:rsidR="00114F1F">
        <w:t>10,30</w:t>
      </w:r>
      <w:r w:rsidRPr="00412CB1">
        <w:t xml:space="preserve"> sati, dostavi javnobilježnički ovjerovljen prokazni popis imovine za dužnika</w:t>
      </w:r>
      <w:r w:rsidR="00114F1F">
        <w:t xml:space="preserve"> ELBA d.o.o., Varaždin, Moslavačka 23</w:t>
      </w:r>
      <w:r w:rsidR="00C461DF">
        <w:t xml:space="preserve">, </w:t>
      </w:r>
      <w:r w:rsidR="00114F1F">
        <w:t xml:space="preserve">OIB: 30207398187,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114F1F">
        <w:t>ELBA d.o.o., Varaždin, Moslavačka 23,</w:t>
      </w:r>
    </w:p>
    <w:p w:rsidRDefault="00D27615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114F1F">
        <w:t>Anto Raštegorac, Varaždin, Moslavačka 23,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D14" w:rsidP="00BA0147" w:rsidR="00D63D14">
      <w:r>
        <w:separator/>
      </w:r>
    </w:p>
  </w:endnote>
  <w:endnote w:id="0" w:type="continuationSeparator">
    <w:p w:rsidRDefault="00D63D14" w:rsidP="00BA0147" w:rsidR="00D63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D14" w:rsidP="00BA0147" w:rsidR="00D63D14">
      <w:r>
        <w:separator/>
      </w:r>
    </w:p>
  </w:footnote>
  <w:footnote w:id="0" w:type="continuationSeparator">
    <w:p w:rsidRDefault="00D63D14" w:rsidP="00BA0147" w:rsidR="00D63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440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114F1F">
      <w:t>411</w:t>
    </w:r>
    <w:r w:rsidR="005E33DB">
      <w:t>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114F1F">
      <w:t>411/16-4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17223"/>
    <w:rsid w:val="0035141E"/>
    <w:rsid w:val="003538D1"/>
    <w:rsid w:val="00363E19"/>
    <w:rsid w:val="00377F5F"/>
    <w:rsid w:val="003A689F"/>
    <w:rsid w:val="003B3055"/>
    <w:rsid w:val="003D04B7"/>
    <w:rsid w:val="003F0BEA"/>
    <w:rsid w:val="003F440C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F4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F4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ELBA društvo s ograničenom odgovornošću za trgovinu i usluge</izvorni_sadrzaj>
    <derivirana_varijabla naziv="DomainObject.Predmet.ProtustrankaFormated_1">  ELBA društvo s ograničenom odgovornošću za trgovinu i usluge</derivirana_varijabla>
  </DomainObject.Predmet.ProtustrankaFormated>
  <DomainObject.Predmet.ProtustrankaFormatedOIB>
    <izvorni_sadrzaj>  ELBA društvo s ograničenom odgovornošću za trgovinu i usluge, OIB 30207398187</izvorni_sadrzaj>
    <derivirana_varijabla naziv="DomainObject.Predmet.ProtustrankaFormatedOIB_1">  ELBA društvo s ograničenom odgovornošću za trgovinu i usluge, OIB 30207398187</derivirana_varijabla>
  </DomainObject.Predmet.ProtustrankaFormatedOIB>
  <DomainObject.Predmet.ProtustrankaFormatedWithAdress>
    <izvorni_sadrzaj> ELBA društvo s ograničenom odgovornošću za trgovinu i usluge, Moslavačka 23, 42000 Varaždin</izvorni_sadrzaj>
    <derivirana_varijabla naziv="DomainObject.Predmet.ProtustrankaFormatedWithAdress_1"> ELBA društvo s ograničenom odgovornošću za trgovinu i usluge, Moslavačka 23, 42000 Varaždin</derivirana_varijabla>
  </DomainObject.Predmet.ProtustrankaFormatedWithAdress>
  <DomainObject.Predmet.ProtustrankaFormatedWithAdressOIB>
    <izvorni_sadrzaj> ELBA društvo s ograničenom odgovornošću za trgovinu i usluge, OIB 30207398187, Moslavačka 23, 42000 Varaždin</izvorni_sadrzaj>
    <derivirana_varijabla naziv="DomainObject.Predmet.ProtustrankaFormatedWithAdressOIB_1"> ELBA društvo s ograničenom odgovornošću za trgovinu i usluge, OIB 30207398187, Moslavačka 23, 42000 Varaždin</derivirana_varijabla>
  </DomainObject.Predmet.ProtustrankaFormatedWithAdressOIB>
  <DomainObject.Predmet.ProtustrankaWithAdress>
    <izvorni_sadrzaj>ELBA društvo s ograničenom odgovornošću za trgovinu i usluge Moslavačka 23, 42000 Varaždin</izvorni_sadrzaj>
    <derivirana_varijabla naziv="DomainObject.Predmet.ProtustrankaWithAdress_1">ELBA društvo s ograničenom odgovornošću za trgovinu i usluge Moslavačka 23, 42000 Varaždin</derivirana_varijabla>
  </DomainObject.Predmet.ProtustrankaWithAdress>
  <DomainObject.Predmet.ProtustrankaWithAdressOIB>
    <izvorni_sadrzaj>ELBA društvo s ograničenom odgovornošću za trgovinu i usluge, OIB 30207398187, Moslavačka 23, 42000 Varaždin</izvorni_sadrzaj>
    <derivirana_varijabla naziv="DomainObject.Predmet.ProtustrankaWithAdressOIB_1">ELBA društvo s ograničenom odgovornošću za trgovinu i usluge, OIB 30207398187, Moslavačka 23, 42000 Varaždin</derivirana_varijabla>
  </DomainObject.Predmet.ProtustrankaWithAdressOIB>
  <DomainObject.Predmet.ProtustrankaNazivFormated>
    <izvorni_sadrzaj>ELBA društvo s ograničenom odgovornošću za trgovinu i usluge</izvorni_sadrzaj>
    <derivirana_varijabla naziv="DomainObject.Predmet.ProtustrankaNazivFormated_1">ELBA društvo s ograničenom odgovornošću za trgovinu i usluge</derivirana_varijabla>
  </DomainObject.Predmet.ProtustrankaNazivFormated>
  <DomainObject.Predmet.ProtustrankaNazivFormatedOIB>
    <izvorni_sadrzaj>ELBA društvo s ograničenom odgovornošću za trgovinu i usluge, OIB 30207398187</izvorni_sadrzaj>
    <derivirana_varijabla naziv="DomainObject.Predmet.ProtustrankaNazivFormatedOIB_1">ELBA društvo s ograničenom odgovornošću za trgovinu i usluge, OIB 30207398187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50091.15</izvorni_sadrzaj>
    <derivirana_varijabla naziv="DomainObject.Predmet.TrenutnaVrijednost_1">50091.15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društvo s ograničenom odgovornošću za trgovinu i usluge</item>
    </izvorni_sadrzaj>
    <derivirana_varijabla naziv="DomainObject.Predmet.ProtuStrankaListFormated_1">
      <item>ELBA društvo s ograničenom odgovornošću za trgovinu i usluge</item>
    </derivirana_varijabla>
  </DomainObject.Predmet.ProtuStrankaListFormated>
  <DomainObject.Predmet.ProtuStrankaListFormatedOIB>
    <izvorni_sadrzaj>
      <item>ELBA društvo s ograničenom odgovornošću za trgovinu i usluge, OIB 30207398187</item>
    </izvorni_sadrzaj>
    <derivirana_varijabla naziv="DomainObject.Predmet.ProtuStrankaListFormatedOIB_1">
      <item>ELBA društvo s ograničenom odgovornošću za trgovinu i usluge, OIB 30207398187</item>
    </derivirana_varijabla>
  </DomainObject.Predmet.ProtuStrankaListFormatedOIB>
  <DomainObject.Predmet.ProtuStrankaListFormatedWithAdress>
    <izvorni_sadrzaj>
      <item>ELBA društvo s ograničenom odgovornošću za trgovinu i usluge, Moslavačka 23, 42000 Varaždin</item>
    </izvorni_sadrzaj>
    <derivirana_varijabla naziv="DomainObject.Predmet.ProtuStrankaListFormatedWithAdress_1">
      <item>ELBA društvo s ograničenom odgovornošću za trgovinu i usluge, Moslavačka 23, 42000 Varaždin</item>
    </derivirana_varijabla>
  </DomainObject.Predmet.ProtuStrankaListFormatedWithAdress>
  <DomainObject.Predmet.ProtuStrankaListFormatedWithAdressOIB>
    <izvorni_sadrzaj>
      <item>ELBA društvo s ograničenom odgovornošću za trgovinu i usluge, OIB 30207398187, Moslavačka 23, 42000 Varaždin</item>
    </izvorni_sadrzaj>
    <derivirana_varijabla naziv="DomainObject.Predmet.ProtuStrankaListFormatedWithAdressOIB_1">
      <item>ELBA društvo s ograničenom odgovornošću za trgovinu i usluge, OIB 30207398187, Moslavačka 23, 42000 Varaždin</item>
    </derivirana_varijabla>
  </DomainObject.Predmet.ProtuStrankaListFormatedWithAdressOIB>
  <DomainObject.Predmet.ProtuStrankaListNazivFormated>
    <izvorni_sadrzaj>
      <item>ELBA društvo s ograničenom odgovornošću za trgovinu i usluge</item>
    </izvorni_sadrzaj>
    <derivirana_varijabla naziv="DomainObject.Predmet.ProtuStrankaListNazivFormated_1">
      <item>ELBA društvo s ograničenom odgovornošću za trgovinu i usluge</item>
    </derivirana_varijabla>
  </DomainObject.Predmet.ProtuStrankaListNazivFormated>
  <DomainObject.Predmet.ProtuStrankaListNazivFormatedOIB>
    <izvorni_sadrzaj>
      <item>ELBA društvo s ograničenom odgovornošću za trgovinu i usluge, OIB 30207398187</item>
    </izvorni_sadrzaj>
    <derivirana_varijabla naziv="DomainObject.Predmet.ProtuStrankaListNazivFormatedOIB_1">
      <item>ELBA društvo s ograničenom odgovornošću za trgovinu i usluge, OIB 30207398187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društvo s ograničenom odgovornošću za trgovinu i usluge</izvorni_sadrzaj>
    <derivirana_varijabla naziv="DomainObject.Predmet.ProtustrankaIDrugi_1">ELBA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ELBA društvo s ograničenom odgovornošću za trgovinu i usluge, OIB 30207398187, Moslavačka 23, 42000 Varaždin</izvorni_sadrzaj>
    <derivirana_varijabla naziv="DomainObject.Predmet.ProtustrankaIDrugiAdressOIB_1">ELBA društvo s ograničenom odgovornošću za trgovinu i usluge, OIB 30207398187, Moslavačka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ELBA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ELBA društvo s ograničenom odgovornošću za trgovinu i usluge, OIB 30207398187, Moslavačka 23,42000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ELBA društvo s ograničenom odgovornošću za trgovinu i usluge, OIB 30207398187, Moslavačka 23,42000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30207398187</item>
      <item>, OIB null</item>
      <item>, OIB null</item>
    </izvorni_sadrzaj>
    <derivirana_varijabla naziv="DomainObject.Predmet.SudioniciListNazivOIB_1">
      <item>, OIB 85821130368</item>
      <item>, OIB 30207398187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A3420-9B25-402B-B1B1-7DF5DB217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1967</properties:Characters>
  <properties:Lines>64</properties:Lines>
  <properties:Paragraphs>28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2016-03-21T08:35:00Z</cp:lastPrinted>
  <dcterms:modified xmlns:xsi="http://www.w3.org/2001/XMLSchema-instance" xsi:type="dcterms:W3CDTF">2016-03-21T08:59:00Z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