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e9d9" w14:paraId="022e9d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1F09BE">
        <w:rPr>
          <w:rFonts w:cs="Times New Roman" w:hAnsi="Times New Roman" w:ascii="Times New Roman"/>
          <w:sz w:val="24"/>
        </w:rPr>
        <w:t>3117/16-6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604CED" w:rsidRPr="003054BD">
        <w:t>B.T. GRADNJA d.o.o.</w:t>
      </w:r>
      <w:r w:rsidR="00604CED">
        <w:t xml:space="preserve">, Oroslavje, Zagorsko naselje 18, MBS: </w:t>
      </w:r>
      <w:r w:rsidR="00604CED" w:rsidRPr="003054BD">
        <w:t>080637889</w:t>
      </w:r>
      <w:r w:rsidR="00604CED">
        <w:t xml:space="preserve"> OIB: </w:t>
      </w:r>
      <w:r w:rsidR="00604CED" w:rsidRPr="003054BD">
        <w:t>56336905792</w:t>
      </w:r>
      <w:r w:rsidR="00604CED">
        <w:t xml:space="preserve">,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604CED" w:rsidRPr="003054BD">
        <w:t>B.T. GRADNJA d.o.o.</w:t>
      </w:r>
      <w:r w:rsidR="00604CED">
        <w:t xml:space="preserve">, Oroslavje, Zagorsko naselje 18, MBS: </w:t>
      </w:r>
      <w:r w:rsidR="00604CED" w:rsidRPr="003054BD">
        <w:t>080637889</w:t>
      </w:r>
      <w:r w:rsidR="00604CED">
        <w:t xml:space="preserve"> OIB: </w:t>
      </w:r>
      <w:r w:rsidR="00604CED" w:rsidRPr="003054BD">
        <w:t>56336905792</w:t>
      </w:r>
      <w:r w:rsidR="00604CE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04CED">
        <w:rPr>
          <w:bCs/>
        </w:rPr>
        <w:t>3117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04CED">
        <w:t>29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604CED" w:rsidRPr="003054BD">
        <w:t>B.T. GRADNJA d.o.o.</w:t>
      </w:r>
      <w:r w:rsidR="00604CED">
        <w:t xml:space="preserve">, Oroslavje, Zagorsko naselje 18, MBS: </w:t>
      </w:r>
      <w:r w:rsidR="00604CED" w:rsidRPr="003054BD">
        <w:t>080637889</w:t>
      </w:r>
      <w:r w:rsidR="00604CED">
        <w:t xml:space="preserve"> OIB: </w:t>
      </w:r>
      <w:r w:rsidR="00604CED" w:rsidRPr="003054BD">
        <w:t>56336905792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1507</w:t>
      </w:r>
      <w:r w:rsidR="0062454C">
        <w:t xml:space="preserve"> dana</w:t>
      </w:r>
      <w:r w:rsidR="009D2742">
        <w:t xml:space="preserve"> u iznosu od </w:t>
      </w:r>
      <w:r w:rsidR="00604CED">
        <w:t>1.070.098,56  kunA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772A44">
        <w:rPr>
          <w:bCs/>
        </w:rPr>
        <w:t>26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A221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EA221C" w:rsidR="00EA22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A221C" w:rsidP="00EA221C" w:rsidR="00EA221C">
      <w:pPr>
        <w:ind w:firstLine="708" w:left="4956"/>
      </w:pPr>
      <w:r>
        <w:t>Vinka Mihalinčić</w:t>
      </w:r>
    </w:p>
    <w:p w:rsidRDefault="00EA221C" w:rsidP="003F760A" w:rsidR="00EA221C" w:rsidRPr="003566B3">
      <w:pPr>
        <w:overflowPunct w:val="false"/>
        <w:jc w:val="both"/>
        <w:rPr>
          <w:noProof w:val="false"/>
        </w:rPr>
      </w:pPr>
    </w:p>
    <w:p w:rsidRDefault="00EA221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A221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21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04CED">
      <w:rPr>
        <w:noProof w:val="false"/>
      </w:rPr>
      <w:t>3117/16-6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04CED"/>
    <w:rsid w:val="00611BE8"/>
    <w:rsid w:val="0062454C"/>
    <w:rsid w:val="00660B6C"/>
    <w:rsid w:val="006630E6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33A4B"/>
    <w:rsid w:val="00B67A9F"/>
    <w:rsid w:val="00B71151"/>
    <w:rsid w:val="00B87FFB"/>
    <w:rsid w:val="00BC1EA3"/>
    <w:rsid w:val="00BD271E"/>
    <w:rsid w:val="00BD6492"/>
    <w:rsid w:val="00CB121F"/>
    <w:rsid w:val="00CC4CC9"/>
    <w:rsid w:val="00CF1734"/>
    <w:rsid w:val="00D51262"/>
    <w:rsid w:val="00D92198"/>
    <w:rsid w:val="00DD686D"/>
    <w:rsid w:val="00EA221C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21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21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3117</izvorni_sadrzaj>
    <derivirana_varijabla naziv="DomainObject.Predmet.Broj_1">3117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St-3117/2016</izvorni_sadrzaj>
    <derivirana_varijabla naziv="DomainObject.Predmet.OznakaBroj_1">St-3117/2016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B.T. GRADNJA d.o.o.</izvorni_sadrzaj>
    <derivirana_varijabla naziv="DomainObject.Predmet.ProtustrankaFormated_1">  B.T. GRADNJA d.o.o.</derivirana_varijabla>
  </DomainObject.Predmet.ProtustrankaFormated>
  <DomainObject.Predmet.ProtustrankaFormatedOIB>
    <izvorni_sadrzaj>  B.T. GRADNJA d.o.o., OIB 56336905792</izvorni_sadrzaj>
    <derivirana_varijabla naziv="DomainObject.Predmet.ProtustrankaFormatedOIB_1">  B.T. GRADNJA d.o.o., OIB 56336905792</derivirana_varijabla>
  </DomainObject.Predmet.ProtustrankaFormatedOIB>
  <DomainObject.Predmet.ProtustrankaFormatedWithAdress>
    <izvorni_sadrzaj> B.T. GRADNJA d.o.o., Zagorsko naselje 18, 49243 Oroslavje</izvorni_sadrzaj>
    <derivirana_varijabla naziv="DomainObject.Predmet.ProtustrankaFormatedWithAdress_1"> B.T. GRADNJA d.o.o., Zagorsko naselje 18, 49243 Oroslavje</derivirana_varijabla>
  </DomainObject.Predmet.ProtustrankaFormatedWithAdress>
  <DomainObject.Predmet.ProtustrankaFormatedWithAdressOIB>
    <izvorni_sadrzaj> B.T. GRADNJA d.o.o., OIB 56336905792, Zagorsko naselje 18, 49243 Oroslavje</izvorni_sadrzaj>
    <derivirana_varijabla naziv="DomainObject.Predmet.ProtustrankaFormatedWithAdressOIB_1"> B.T. GRADNJA d.o.o., OIB 56336905792, Zagorsko naselje 18, 49243 Oroslavje</derivirana_varijabla>
  </DomainObject.Predmet.ProtustrankaFormatedWithAdressOIB>
  <DomainObject.Predmet.ProtustrankaWithAdress>
    <izvorni_sadrzaj>B.T. GRADNJA d.o.o. Zagorsko naselje 18, 49243 Oroslavje</izvorni_sadrzaj>
    <derivirana_varijabla naziv="DomainObject.Predmet.ProtustrankaWithAdress_1">B.T. GRADNJA d.o.o. Zagorsko naselje 18, 49243 Oroslavje</derivirana_varijabla>
  </DomainObject.Predmet.ProtustrankaWithAdress>
  <DomainObject.Predmet.ProtustrankaWithAdressOIB>
    <izvorni_sadrzaj>B.T. GRADNJA d.o.o., OIB 56336905792, Zagorsko naselje 18, 49243 Oroslavje</izvorni_sadrzaj>
    <derivirana_varijabla naziv="DomainObject.Predmet.ProtustrankaWithAdressOIB_1">B.T. GRADNJA d.o.o., OIB 56336905792, Zagorsko naselje 18, 49243 Oroslavje</derivirana_varijabla>
  </DomainObject.Predmet.ProtustrankaWithAdressOIB>
  <DomainObject.Predmet.ProtustrankaNazivFormated>
    <izvorni_sadrzaj>B.T. GRADNJA d.o.o.</izvorni_sadrzaj>
    <derivirana_varijabla naziv="DomainObject.Predmet.ProtustrankaNazivFormated_1">B.T. GRADNJA d.o.o.</derivirana_varijabla>
  </DomainObject.Predmet.ProtustrankaNazivFormated>
  <DomainObject.Predmet.ProtustrankaNazivFormatedOIB>
    <izvorni_sadrzaj>B.T. GRADNJA d.o.o., OIB 56336905792</izvorni_sadrzaj>
    <derivirana_varijabla naziv="DomainObject.Predmet.ProtustrankaNazivFormatedOIB_1">B.T. GRADNJA d.o.o., OIB 56336905792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B.T. GRADNJA d.o.o.</item>
    </izvorni_sadrzaj>
    <derivirana_varijabla naziv="DomainObject.Predmet.ProtuStrankaListFormated_1">
      <item>B.T. GRADNJA d.o.o.</item>
    </derivirana_varijabla>
  </DomainObject.Predmet.ProtuStrankaListFormated>
  <DomainObject.Predmet.ProtuStrankaListFormatedOIB>
    <izvorni_sadrzaj>
      <item>B.T. GRADNJA d.o.o., OIB 56336905792</item>
    </izvorni_sadrzaj>
    <derivirana_varijabla naziv="DomainObject.Predmet.ProtuStrankaListFormatedOIB_1">
      <item>B.T. GRADNJA d.o.o., OIB 56336905792</item>
    </derivirana_varijabla>
  </DomainObject.Predmet.ProtuStrankaListFormatedOIB>
  <DomainObject.Predmet.ProtuStrankaListFormatedWithAdress>
    <izvorni_sadrzaj>
      <item>B.T. GRADNJA d.o.o., Zagorsko naselje 18, 49243 Oroslavje</item>
    </izvorni_sadrzaj>
    <derivirana_varijabla naziv="DomainObject.Predmet.ProtuStrankaListFormatedWithAdress_1">
      <item>B.T. GRADNJA d.o.o., Zagorsko naselje 18, 49243 Oroslavje</item>
    </derivirana_varijabla>
  </DomainObject.Predmet.ProtuStrankaListFormatedWithAdress>
  <DomainObject.Predmet.ProtuStrankaListFormatedWithAdressOIB>
    <izvorni_sadrzaj>
      <item>B.T. GRADNJA d.o.o., OIB 56336905792, Zagorsko naselje 18, 49243 Oroslavje</item>
    </izvorni_sadrzaj>
    <derivirana_varijabla naziv="DomainObject.Predmet.ProtuStrankaListFormatedWithAdressOIB_1">
      <item>B.T. GRADNJA d.o.o., OIB 56336905792, Zagorsko naselje 18, 49243 Oroslavje</item>
    </derivirana_varijabla>
  </DomainObject.Predmet.ProtuStrankaListFormatedWithAdressOIB>
  <DomainObject.Predmet.ProtuStrankaListNazivFormated>
    <izvorni_sadrzaj>
      <item>B.T. GRADNJA d.o.o.</item>
    </izvorni_sadrzaj>
    <derivirana_varijabla naziv="DomainObject.Predmet.ProtuStrankaListNazivFormated_1">
      <item>B.T. GRADNJA d.o.o.</item>
    </derivirana_varijabla>
  </DomainObject.Predmet.ProtuStrankaListNazivFormated>
  <DomainObject.Predmet.ProtuStrankaListNazivFormatedOIB>
    <izvorni_sadrzaj>
      <item>B.T. GRADNJA d.o.o., OIB 56336905792</item>
    </izvorni_sadrzaj>
    <derivirana_varijabla naziv="DomainObject.Predmet.ProtuStrankaListNazivFormatedOIB_1">
      <item>B.T. GRADNJA d.o.o., OIB 56336905792</item>
    </derivirana_varijabla>
  </DomainObject.Predmet.ProtuStrankaListNazivFormatedOIB>
  <DomainObject.Predmet.OstaliListFormated>
    <izvorni_sadrzaj>
      <item>Mirjana Matekalo</item>
    </izvorni_sadrzaj>
    <derivirana_varijabla naziv="DomainObject.Predmet.OstaliListFormated_1">
      <item>Mirjana Matekalo</item>
    </derivirana_varijabla>
  </DomainObject.Predmet.OstaliListFormated>
  <DomainObject.Predmet.OstaliListFormatedOIB>
    <izvorni_sadrzaj>
      <item>Mirjana Matekalo, OIB 79050618259</item>
    </izvorni_sadrzaj>
    <derivirana_varijabla naziv="DomainObject.Predmet.OstaliListFormatedOIB_1">
      <item>Mirjana Matekalo, OIB 79050618259</item>
    </derivirana_varijabla>
  </DomainObject.Predmet.OstaliListFormatedOIB>
  <DomainObject.Predmet.OstaliListFormatedWithAdress>
    <izvorni_sadrzaj>
      <item>Mirjana Matekalo, Zagorsko Nas. 18, 49243 Oroslavje</item>
    </izvorni_sadrzaj>
    <derivirana_varijabla naziv="DomainObject.Predmet.OstaliListFormatedWithAdress_1">
      <item>Mirjana Matekalo, Zagorsko Nas. 18, 49243 Oroslavje</item>
    </derivirana_varijabla>
  </DomainObject.Predmet.OstaliListFormatedWithAdress>
  <DomainObject.Predmet.OstaliListFormatedWithAdressOIB>
    <izvorni_sadrzaj>
      <item>Mirjana Matekalo, OIB 79050618259, Zagorsko Nas. 18, 49243 Oroslavje</item>
    </izvorni_sadrzaj>
    <derivirana_varijabla naziv="DomainObject.Predmet.OstaliListFormatedWithAdressOIB_1">
      <item>Mirjana Matekalo, OIB 79050618259, Zagorsko Nas. 18, 49243 Oroslavje</item>
    </derivirana_varijabla>
  </DomainObject.Predmet.OstaliListFormatedWithAdressOIB>
  <DomainObject.Predmet.OstaliListNazivFormated>
    <izvorni_sadrzaj>
      <item>Mirjana Matekalo</item>
    </izvorni_sadrzaj>
    <derivirana_varijabla naziv="DomainObject.Predmet.OstaliListNazivFormated_1">
      <item>Mirjana Matekalo</item>
    </derivirana_varijabla>
  </DomainObject.Predmet.OstaliListNazivFormated>
  <DomainObject.Predmet.OstaliListNazivFormatedOIB>
    <izvorni_sadrzaj>
      <item>Mirjana Matekalo, OIB 79050618259</item>
    </izvorni_sadrzaj>
    <derivirana_varijabla naziv="DomainObject.Predmet.OstaliListNazivFormatedOIB_1">
      <item>Mirjana Matekalo, OIB 79050618259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B.T. GRADNJA d.o.o.</izvorni_sadrzaj>
    <derivirana_varijabla naziv="DomainObject.Predmet.ProtustrankaIDrugi_1">B.T.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B.T. GRADNJA d.o.o., OIB 56336905792, Zagorsko naselje 18, 49243 Oroslavje</izvorni_sadrzaj>
    <derivirana_varijabla naziv="DomainObject.Predmet.ProtustrankaIDrugiAdressOIB_1">B.T. GRADNJA d.o.o., OIB 56336905792, Zagorsko naselje 18,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B.T. GRADNJA d.o.o.</item>
      <item>Mirjana Matekalo</item>
    </izvorni_sadrzaj>
    <derivirana_varijabla naziv="DomainObject.Predmet.SudioniciListNaziv_1">
      <item>FINA Regionalni centar Zagreb</item>
      <item>B.T. GRADNJA d.o.o.</item>
      <item>Mirjana Matekalo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B.T. GRADNJA d.o.o., OIB 56336905792, Zagorsko naselje 18,49243 Oroslavje</item>
      <item>Mirjana Matekalo, OIB 79050618259, Zagorsko Nas. 18,49243 Oroslavje</item>
    </izvorni_sadrzaj>
    <derivirana_varijabla naziv="DomainObject.Predmet.SudioniciListAdressOIB_1">
      <item>FINA Regionalni centar Zagreb, OIB 85821130368, Trg svibanjskih žrtava 1995. br. 1,10000 Zagreb</item>
      <item>B.T. GRADNJA d.o.o., OIB 56336905792, Zagorsko naselje 18,49243 Oroslavje</item>
      <item>Mirjana Matekalo, OIB 79050618259, Zagorsko Nas. 18,49243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56336905792</item>
      <item>, OIB 79050618259</item>
    </izvorni_sadrzaj>
    <derivirana_varijabla naziv="DomainObject.Predmet.SudioniciListNazivOIB_1">
      <item>, OIB 85821130368</item>
      <item>, OIB 56336905792</item>
      <item>, OIB 79050618259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2753</properties:Characters>
  <properties:Lines>65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2016-11-03T08:17:00Z</dcterms:created>
  <dc:creator>Vinka Mihalinčić</dc:creator>
  <cp:lastModifiedBy>Vinka Mihalinčić</cp:lastModifiedBy>
  <cp:lastPrinted>2016-11-02T13:58:00Z</cp:lastPrinted>
  <dcterms:modified xmlns:xsi="http://www.w3.org/2001/XMLSchema-instance" xsi:type="dcterms:W3CDTF">2016-11-03T08:21:00Z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