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bcd4" w14:paraId="8edbcd4" w:rsidRDefault="00091651" w:rsidP="00705176" w:rsidR="007051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8A25DF">
        <w:t>U SLAVONS</w:t>
      </w:r>
      <w:r w:rsidR="005E511D">
        <w:t xml:space="preserve">KOM BRODU       </w:t>
      </w:r>
      <w:r w:rsidR="001A5CCA">
        <w:t xml:space="preserve">         </w:t>
      </w:r>
      <w:r>
        <w:t xml:space="preserve">     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567FD6" w:rsidP="00567FD6" w:rsidR="00567FD6">
      <w:pPr>
        <w:jc w:val="right"/>
      </w:pPr>
      <w:r w:rsidRPr="00567FD6">
        <w:rPr>
          <w:b/>
        </w:rPr>
        <w:t>Broj:  1/St-546/2016-55</w:t>
      </w:r>
    </w:p>
    <w:p w:rsidRDefault="00567FD6" w:rsidP="001A5CCA" w:rsidR="00567FD6">
      <w:pPr>
        <w:jc w:val="center"/>
      </w:pP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>u stečajnom postupku</w:t>
      </w:r>
      <w:r w:rsidR="001F69A3">
        <w:t xml:space="preserve"> </w:t>
      </w:r>
      <w:r w:rsidR="000A7EC9">
        <w:t xml:space="preserve">koji se vodi </w:t>
      </w:r>
      <w:r w:rsidR="001F69A3">
        <w:t xml:space="preserve">nad dužnikom </w:t>
      </w:r>
      <w:r w:rsidR="003E4D51" w:rsidRPr="00567FD6">
        <w:rPr>
          <w:b/>
        </w:rPr>
        <w:t>ARGER d.o.o za graditeljstvo, trgovinu i usluge</w:t>
      </w:r>
      <w:r w:rsidR="00FE5492" w:rsidRPr="00567FD6">
        <w:rPr>
          <w:b/>
        </w:rPr>
        <w:t>, u stečaju</w:t>
      </w:r>
      <w:r w:rsidR="003E4D51" w:rsidRPr="00567FD6">
        <w:rPr>
          <w:b/>
        </w:rPr>
        <w:t xml:space="preserve"> Donja Vrba, Sv.Filipa i Jakova 148, OIB 35620740755</w:t>
      </w:r>
      <w:r w:rsidR="001F69A3">
        <w:t>,</w:t>
      </w:r>
      <w:r w:rsidR="002335AC">
        <w:t xml:space="preserve"> </w:t>
      </w:r>
      <w:r w:rsidR="001F69A3">
        <w:t xml:space="preserve">dana </w:t>
      </w:r>
      <w:r w:rsidR="00567FD6">
        <w:t>28</w:t>
      </w:r>
      <w:r w:rsidR="00FC0573">
        <w:t>.veljače 2018.g.</w:t>
      </w:r>
      <w:r w:rsidR="001F69A3">
        <w:t xml:space="preserve">  </w:t>
      </w:r>
    </w:p>
    <w:p w:rsidRDefault="00DF4401" w:rsidP="001F69A3" w:rsidR="00DF4401">
      <w:pPr>
        <w:jc w:val="both"/>
      </w:pP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DF4401" w:rsidP="001A5CCA" w:rsidR="00DF4401">
      <w:pPr>
        <w:jc w:val="center"/>
      </w:pPr>
    </w:p>
    <w:p w:rsidRDefault="001F69A3" w:rsidP="001F69A3" w:rsidR="001F69A3">
      <w:pPr>
        <w:jc w:val="both"/>
      </w:pPr>
    </w:p>
    <w:p w:rsidRDefault="004D2983" w:rsidP="00C637D1" w:rsidR="00A31486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FC0573">
        <w:t>Nalaže se Financijskoj agenciji da iznos jamčevine od 7.000,00 kn koji je upla</w:t>
      </w:r>
      <w:r w:rsidR="00DF4401">
        <w:t>ćen od strane</w:t>
      </w:r>
      <w:r w:rsidR="00FC0573">
        <w:t xml:space="preserve"> ponuditelj</w:t>
      </w:r>
      <w:r w:rsidR="00DF4401">
        <w:t>a trgovačkog društva</w:t>
      </w:r>
      <w:r w:rsidR="00FC0573">
        <w:t xml:space="preserve"> Terra firma d.d. Zagreb, Budmanijeva 3, </w:t>
      </w:r>
      <w:r w:rsidR="00DF4401">
        <w:t xml:space="preserve">radi sudjelovanja na trećoj javnoj dražbi za ID nadmetanja </w:t>
      </w:r>
      <w:r w:rsidR="00382EEB">
        <w:t xml:space="preserve">br. </w:t>
      </w:r>
      <w:r w:rsidR="00DF4401">
        <w:t>58</w:t>
      </w:r>
      <w:r w:rsidR="00C26008">
        <w:t>9</w:t>
      </w:r>
      <w:r w:rsidR="00DF4401">
        <w:t xml:space="preserve">2, preknjiži za sudjelovanje </w:t>
      </w:r>
      <w:r w:rsidR="008A25DF">
        <w:t xml:space="preserve">istog ponuditelja </w:t>
      </w:r>
      <w:r w:rsidR="00DF4401">
        <w:t xml:space="preserve">na četvrtoj dražbi za ID nadmetanja </w:t>
      </w:r>
      <w:r w:rsidR="00382EEB">
        <w:t xml:space="preserve">br. </w:t>
      </w:r>
      <w:r w:rsidR="007B6E63">
        <w:t>6941, u postupku prodaje nekretnina stečajnog dužnika ARGER d.o.o. u stečaju Donja Vrba, OIB 35620740755.</w:t>
      </w:r>
    </w:p>
    <w:p w:rsidRDefault="00FF6B39" w:rsidP="00FC0573" w:rsidR="001F48E4">
      <w:pPr>
        <w:tabs>
          <w:tab w:pos="720" w:val="left"/>
        </w:tabs>
        <w:jc w:val="both"/>
      </w:pPr>
      <w:r>
        <w:tab/>
      </w:r>
    </w:p>
    <w:p w:rsidRDefault="005B5114" w:rsidP="00DD4C50" w:rsidR="005B5114">
      <w:pPr>
        <w:tabs>
          <w:tab w:pos="720" w:val="left"/>
        </w:tabs>
        <w:jc w:val="both"/>
      </w:pPr>
    </w:p>
    <w:p w:rsidRDefault="00567FD6" w:rsidP="000A7EC9" w:rsidR="00C637D1">
      <w:pPr>
        <w:jc w:val="center"/>
      </w:pPr>
      <w:r>
        <w:t>U Slavonskom</w:t>
      </w:r>
      <w:r w:rsidR="00C637D1">
        <w:t xml:space="preserve"> Brodu, </w:t>
      </w:r>
      <w:r>
        <w:t>28</w:t>
      </w:r>
      <w:r w:rsidR="00DD4C50">
        <w:t>.veljače 2018.g.</w:t>
      </w:r>
    </w:p>
    <w:p w:rsidRDefault="00DD4C50" w:rsidP="000A7EC9" w:rsidR="00DD4C50">
      <w:pPr>
        <w:jc w:val="center"/>
      </w:pPr>
    </w:p>
    <w:p w:rsidRDefault="00DD4C50" w:rsidP="00C637D1" w:rsidR="00DD4C50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</w:t>
      </w:r>
      <w:r w:rsidR="00DD4C50">
        <w:t xml:space="preserve">                    </w:t>
      </w:r>
      <w:r w:rsidR="000A7EC9">
        <w:t xml:space="preserve"> </w:t>
      </w:r>
      <w:r w:rsidR="00DD4C50">
        <w:t>STEČAJNA SUTKINJA</w:t>
      </w:r>
      <w:r>
        <w:t>: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</w:t>
      </w:r>
      <w:r w:rsidR="000A7EC9">
        <w:t xml:space="preserve">                               </w:t>
      </w:r>
      <w:r>
        <w:t xml:space="preserve">  Vesna Vukelić</w:t>
      </w:r>
      <w:r w:rsidR="000A7EC9">
        <w:t>, v.r.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567FD6">
        <w:rPr>
          <w:sz w:val="20"/>
          <w:szCs w:val="20"/>
        </w:rPr>
        <w:t>.</w:t>
      </w:r>
    </w:p>
    <w:p w:rsidRDefault="00C637D1" w:rsidP="00C637D1" w:rsidR="00C637D1"/>
    <w:p w:rsidRDefault="000A7EC9" w:rsidP="00C637D1" w:rsidR="00C637D1">
      <w:pPr>
        <w:jc w:val="both"/>
      </w:pPr>
      <w:r>
        <w:t>Dostaviti:</w:t>
      </w:r>
    </w:p>
    <w:p w:rsidRDefault="000A7EC9" w:rsidP="00C637D1" w:rsidR="000A7EC9">
      <w:pPr>
        <w:jc w:val="both"/>
      </w:pPr>
      <w:r>
        <w:t>- FINA RC Osijek, i putem pošte</w:t>
      </w:r>
    </w:p>
    <w:p w:rsidRDefault="00567FD6" w:rsidP="00C637D1" w:rsidR="00567FD6">
      <w:pPr>
        <w:jc w:val="both"/>
      </w:pPr>
      <w:r>
        <w:t xml:space="preserve">- </w:t>
      </w:r>
      <w:r w:rsidR="000A7EC9">
        <w:t>ponuditelju Terra firma d.d. Zagreb, kao obavijest</w:t>
      </w:r>
    </w:p>
    <w:p w:rsidRDefault="00354E14" w:rsidP="00C637D1" w:rsidR="00354E14">
      <w:pPr>
        <w:jc w:val="both"/>
      </w:pPr>
    </w:p>
    <w:sectPr w:rsidR="00354E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44FEF"/>
    <w:rsid w:val="00060D1B"/>
    <w:rsid w:val="00065448"/>
    <w:rsid w:val="00084191"/>
    <w:rsid w:val="00091651"/>
    <w:rsid w:val="000A7EC9"/>
    <w:rsid w:val="000E0017"/>
    <w:rsid w:val="00107C05"/>
    <w:rsid w:val="001A5CCA"/>
    <w:rsid w:val="001B0E03"/>
    <w:rsid w:val="001F48E4"/>
    <w:rsid w:val="001F69A3"/>
    <w:rsid w:val="00204BC4"/>
    <w:rsid w:val="002335AC"/>
    <w:rsid w:val="00260EAC"/>
    <w:rsid w:val="00293E7E"/>
    <w:rsid w:val="002B65D1"/>
    <w:rsid w:val="002E292F"/>
    <w:rsid w:val="00354E14"/>
    <w:rsid w:val="00362C0C"/>
    <w:rsid w:val="00382EEB"/>
    <w:rsid w:val="003C41E5"/>
    <w:rsid w:val="003D7D66"/>
    <w:rsid w:val="003E4D51"/>
    <w:rsid w:val="00413859"/>
    <w:rsid w:val="00492218"/>
    <w:rsid w:val="004D2983"/>
    <w:rsid w:val="00567FD6"/>
    <w:rsid w:val="00590EC7"/>
    <w:rsid w:val="005B5114"/>
    <w:rsid w:val="005B77E1"/>
    <w:rsid w:val="005C752E"/>
    <w:rsid w:val="005E511D"/>
    <w:rsid w:val="005F7345"/>
    <w:rsid w:val="006021F6"/>
    <w:rsid w:val="006211B2"/>
    <w:rsid w:val="00630950"/>
    <w:rsid w:val="006A1695"/>
    <w:rsid w:val="00705176"/>
    <w:rsid w:val="007373D5"/>
    <w:rsid w:val="007405EF"/>
    <w:rsid w:val="0078726A"/>
    <w:rsid w:val="00796E07"/>
    <w:rsid w:val="007A5190"/>
    <w:rsid w:val="007B6E63"/>
    <w:rsid w:val="007E2BEE"/>
    <w:rsid w:val="008A25DF"/>
    <w:rsid w:val="008E5F6E"/>
    <w:rsid w:val="00940E27"/>
    <w:rsid w:val="00956A3A"/>
    <w:rsid w:val="009608DB"/>
    <w:rsid w:val="009A10DE"/>
    <w:rsid w:val="009B5A90"/>
    <w:rsid w:val="009F683E"/>
    <w:rsid w:val="00A05C75"/>
    <w:rsid w:val="00A152F2"/>
    <w:rsid w:val="00A27FD2"/>
    <w:rsid w:val="00A31486"/>
    <w:rsid w:val="00A52BE4"/>
    <w:rsid w:val="00A5375B"/>
    <w:rsid w:val="00A65335"/>
    <w:rsid w:val="00A73B31"/>
    <w:rsid w:val="00A7622D"/>
    <w:rsid w:val="00AA456F"/>
    <w:rsid w:val="00AB0294"/>
    <w:rsid w:val="00AF6909"/>
    <w:rsid w:val="00B01357"/>
    <w:rsid w:val="00B741D4"/>
    <w:rsid w:val="00B75EB4"/>
    <w:rsid w:val="00C26008"/>
    <w:rsid w:val="00C637D1"/>
    <w:rsid w:val="00C74176"/>
    <w:rsid w:val="00CA4EA7"/>
    <w:rsid w:val="00CA4EEC"/>
    <w:rsid w:val="00CB7B07"/>
    <w:rsid w:val="00D44392"/>
    <w:rsid w:val="00DD3EBE"/>
    <w:rsid w:val="00DD4C50"/>
    <w:rsid w:val="00DF4401"/>
    <w:rsid w:val="00E057DB"/>
    <w:rsid w:val="00E92B61"/>
    <w:rsid w:val="00F150C2"/>
    <w:rsid w:val="00F5641F"/>
    <w:rsid w:val="00F66680"/>
    <w:rsid w:val="00FC0573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ARGER  d.o.o. za graditeljstvo, trgovinu i usluge</izvorni_sadrzaj>
    <derivirana_varijabla naziv="DomainObject.Predmet.ProtustrankaFormated_1">  ARGER  d.o.o. za graditeljstvo, trgovinu i usluge</derivirana_varijabla>
  </DomainObject.Predmet.ProtustrankaFormated>
  <DomainObject.Predmet.ProtustrankaFormatedOIB>
    <izvorni_sadrzaj>  ARGER  d.o.o. za graditeljstvo, trgovinu i usluge, OIB 35620740755</izvorni_sadrzaj>
    <derivirana_varijabla naziv="DomainObject.Predmet.ProtustrankaFormatedOIB_1">  ARGER  d.o.o. za graditeljstvo, trgovinu i usluge, OIB 35620740755</derivirana_varijabla>
  </DomainObject.Predmet.ProtustrankaFormatedOIB>
  <DomainObject.Predmet.ProtustrankaFormatedWithAdress>
    <izvorni_sadrzaj> ARGER  d.o.o. za graditeljstvo, trgovinu i usluge, Svetog Filipa i Jakova 148, 35000 Donja Vrba</izvorni_sadrzaj>
    <derivirana_varijabla naziv="DomainObject.Predmet.ProtustrankaFormatedWithAdress_1"> ARGER  d.o.o. za graditeljstvo, trgovinu i usluge, Svetog Filipa i Jakova 148, 35000 Donja Vrba</derivirana_varijabla>
  </DomainObject.Predmet.ProtustrankaFormatedWithAdress>
  <DomainObject.Predmet.ProtustrankaFormatedWithAdressOIB>
    <izvorni_sadrzaj> ARGER  d.o.o. za graditeljstvo, trgovinu i usluge, OIB 35620740755, Svetog Filipa i Jakova 148, 35000 Donja Vrba</izvorni_sadrzaj>
    <derivirana_varijabla naziv="DomainObject.Predmet.ProtustrankaFormatedWithAdressOIB_1"> ARGER  d.o.o. za graditeljstvo, trgovinu i usluge, OIB 35620740755, Svetog Filipa i Jakova 148, 35000 Donja Vrba</derivirana_varijabla>
  </DomainObject.Predmet.ProtustrankaFormatedWithAdressOIB>
  <DomainObject.Predmet.ProtustrankaWithAdress>
    <izvorni_sadrzaj>ARGER  d.o.o. za graditeljstvo, trgovinu i usluge Svetog Filipa i Jakova 148, 35000 Donja Vrba</izvorni_sadrzaj>
    <derivirana_varijabla naziv="DomainObject.Predmet.ProtustrankaWithAdress_1">ARGER  d.o.o. za graditeljstvo, trgovinu i usluge Svetog Filipa i Jakova 148, 35000 Donja Vrba</derivirana_varijabla>
  </DomainObject.Predmet.ProtustrankaWithAdress>
  <DomainObject.Predmet.ProtustrankaWithAdressOIB>
    <izvorni_sadrzaj>ARGER  d.o.o. za graditeljstvo, trgovinu i usluge, OIB 35620740755, Svetog Filipa i Jakova 148, 35000 Donja Vrba</izvorni_sadrzaj>
    <derivirana_varijabla naziv="DomainObject.Predmet.ProtustrankaWithAdressOIB_1">ARGER  d.o.o. za graditeljstvo, trgovinu i usluge, OIB 35620740755, Svetog Filipa i Jakova 148, 35000 Donja Vrba</derivirana_varijabla>
  </DomainObject.Predmet.ProtustrankaWithAdressOIB>
  <DomainObject.Predmet.ProtustrankaNazivFormated>
    <izvorni_sadrzaj>ARGER  d.o.o. za graditeljstvo, trgovinu i usluge</izvorni_sadrzaj>
    <derivirana_varijabla naziv="DomainObject.Predmet.ProtustrankaNazivFormated_1">ARGER  d.o.o. za graditeljstvo, trgovinu i usluge</derivirana_varijabla>
  </DomainObject.Predmet.ProtustrankaNazivFormated>
  <DomainObject.Predmet.ProtustrankaNazivFormatedOIB>
    <izvorni_sadrzaj>ARGER  d.o.o. za graditeljstvo, trgovinu i usluge, OIB 35620740755</izvorni_sadrzaj>
    <derivirana_varijabla naziv="DomainObject.Predmet.ProtustrankaNazivFormatedOIB_1">ARGER  d.o.o. za graditeljstvo, trgovinu i usluge, OIB 35620740755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</izvorni_sadrzaj>
    <derivirana_varijabla naziv="DomainObject.Predmet.StrankaFormated_1">  RH MINISTARSTVO FINANCIJA POREZNA UPRAVA SLAV. BROD zastupanog po punomoćniku ŽDO SLAV. BROD</derivirana_varijabla>
  </DomainObject.Predmet.StrankaFormated>
  <DomainObject.Predmet.StrankaFormatedOIB>
    <izvorni_sadrzaj>  RH MINISTARSTVO FINANCIJA POREZNA UPRAVA SLAV. BROD, OIB 18683136487 zastupanog po punomoćniku ŽDO SLAV. BROD</izvorni_sadrzaj>
    <derivirana_varijabla naziv="DomainObject.Predmet.StrankaFormatedOIB_1">  RH MINISTARSTVO FINANCIJA POREZNA UPRAVA SLAV. BROD, OIB 18683136487 zastupanog po punomoćniku ŽDO SLAV. BROD</derivirana_varijabla>
  </DomainObject.Predmet.StrankaFormatedOIB>
  <DomainObject.Predmet.StrankaFormatedWithAdress>
    <izvorni_sadrzaj> RH MINISTARSTVO FINANCIJA POREZNA UPRAVA SLAV. BROD zastupanog po punomoćniku ŽDO SLAV. BROD</izvorni_sadrzaj>
    <derivirana_varijabla naziv="DomainObject.Predmet.StrankaFormatedWithAdress_1"> RH MINISTARSTVO FINANCIJA POREZNA UPRAVA SLAV. BROD zastupanog po punomoćniku ŽDO SLAV. BROD</derivirana_varijabla>
  </DomainObject.Predmet.StrankaFormatedWithAdress>
  <DomainObject.Predmet.StrankaFormatedWithAdressOIB>
    <izvorni_sadrzaj> RH MINISTARSTVO FINANCIJA POREZNA UPRAVA SLAV. BROD, OIB 18683136487 zastupanog po punomoćniku ŽDO SLAV. BROD</izvorni_sadrzaj>
    <derivirana_varijabla naziv="DomainObject.Predmet.StrankaFormatedWithAdressOIB_1"> RH MINISTARSTVO FINANCIJA POREZNA UPRAVA SLAV. BROD, OIB 18683136487 zastupanog po punomoćniku ŽDO SLAV. BROD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SLAV. BROD zastupanog po punomoćniku ŽDO SLAV. BROD</item>
    </izvorni_sadrzaj>
    <derivirana_varijabla naziv="DomainObject.Predmet.StrankaListFormated_1">
      <item>RH MINISTARSTVO FINANCIJA POREZNA UPRAVA SLAV. BROD zastupanog po punomoćniku ŽDO SLAV. BROD</item>
    </derivirana_varijabla>
  </DomainObject.Predmet.StrankaListFormated>
  <DomainObject.Predmet.StrankaListFormatedOIB>
    <izvorni_sadrzaj>
      <item>RH MINISTARSTVO FINANCIJA POREZNA UPRAVA SLAV. BROD, OIB 18683136487 zastupanog po punomoćniku ŽDO SLAV. BROD</item>
    </izvorni_sadrzaj>
    <derivirana_varijabla naziv="DomainObject.Predmet.StrankaListFormatedOIB_1">
      <item>RH MINISTARSTVO FINANCIJA POREZNA UPRAVA SLAV. BROD, OIB 18683136487 zastupanog po punomoćniku ŽDO SLAV. BROD</item>
    </derivirana_varijabla>
  </DomainObject.Predmet.StrankaListFormatedOIB>
  <DomainObject.Predmet.StrankaListFormatedWithAdress>
    <izvorni_sadrzaj>
      <item>RH MINISTARSTVO FINANCIJA POREZNA UPRAVA SLAV. BROD zastupanog po punomoćniku ŽDO SLAV. BROD</item>
    </izvorni_sadrzaj>
    <derivirana_varijabla naziv="DomainObject.Predmet.StrankaListFormatedWithAdress_1">
      <item>RH MINISTARSTVO FINANCIJA POREZNA UPRAVA SLAV. BROD zastupanog po punomoćniku ŽDO SLAV. BROD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</item>
    </izvorni_sadrzaj>
    <derivirana_varijabla naziv="DomainObject.Predmet.StrankaListFormatedWithAdressOIB_1">
      <item>RH MINISTARSTVO FINANCIJA POREZNA UPRAVA SLAV. BROD, OIB 18683136487 zastupanog po punomoćniku ŽDO SLAV. BROD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ARGER  d.o.o. za graditeljstvo, trgovinu i usluge</item>
    </izvorni_sadrzaj>
    <derivirana_varijabla naziv="DomainObject.Predmet.ProtuStrankaListFormated_1">
      <item>ARGER  d.o.o. za graditeljstvo, trgovinu i usluge</item>
    </derivirana_varijabla>
  </DomainObject.Predmet.ProtuStrankaListFormated>
  <DomainObject.Predmet.ProtuStrankaListFormatedOIB>
    <izvorni_sadrzaj>
      <item>ARGER  d.o.o. za graditeljstvo, trgovinu i usluge, OIB 35620740755</item>
    </izvorni_sadrzaj>
    <derivirana_varijabla naziv="DomainObject.Predmet.ProtuStrankaListFormatedOIB_1">
      <item>ARGER  d.o.o. za graditeljstvo, trgovinu i usluge, OIB 35620740755</item>
    </derivirana_varijabla>
  </DomainObject.Predmet.ProtuStrankaListFormatedOIB>
  <DomainObject.Predmet.ProtuStrankaListFormatedWithAdress>
    <izvorni_sadrzaj>
      <item>ARGER  d.o.o. za graditeljstvo, trgovinu i usluge, Svetog Filipa i Jakova 148, 35000 Donja Vrba</item>
    </izvorni_sadrzaj>
    <derivirana_varijabla naziv="DomainObject.Predmet.ProtuStrankaListFormatedWithAdress_1">
      <item>ARGER  d.o.o. za graditeljstvo, trgovinu i usluge, Svetog Filipa i Jakova 148, 35000 Donja Vrba</item>
    </derivirana_varijabla>
  </DomainObject.Predmet.ProtuStrankaListFormatedWithAdress>
  <DomainObject.Predmet.ProtuStrankaListFormatedWithAdressOIB>
    <izvorni_sadrzaj>
      <item>ARGER  d.o.o. za graditeljstvo, trgovinu i usluge, OIB 35620740755, Svetog Filipa i Jakova 148, 35000 Donja Vrba</item>
    </izvorni_sadrzaj>
    <derivirana_varijabla naziv="DomainObject.Predmet.ProtuStrankaListFormatedWithAdressOIB_1">
      <item>ARGER  d.o.o. za graditeljstvo, trgovinu i usluge, OIB 35620740755, Svetog Filipa i Jakova 148, 35000 Donja Vrba</item>
    </derivirana_varijabla>
  </DomainObject.Predmet.ProtuStrankaListFormatedWithAdressOIB>
  <DomainObject.Predmet.ProtuStrankaListNazivFormated>
    <izvorni_sadrzaj>
      <item>ARGER  d.o.o. za graditeljstvo, trgovinu i usluge</item>
    </izvorni_sadrzaj>
    <derivirana_varijabla naziv="DomainObject.Predmet.ProtuStrankaListNazivFormated_1">
      <item>ARGER  d.o.o. za graditeljstvo, trgovinu i usluge</item>
    </derivirana_varijabla>
  </DomainObject.Predmet.ProtuStrankaListNazivFormated>
  <DomainObject.Predmet.ProtuStrankaListNazivFormatedOIB>
    <izvorni_sadrzaj>
      <item>ARGER  d.o.o. za graditeljstvo, trgovinu i usluge, OIB 35620740755</item>
    </izvorni_sadrzaj>
    <derivirana_varijabla naziv="DomainObject.Predmet.ProtuStrankaListNazivFormatedOIB_1">
      <item>ARGER  d.o.o. za graditeljstvo, trgovinu i usluge, OIB 35620740755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izvorni_sadrzaj>
    <derivirana_varijabla naziv="DomainObject.Predmet.OstaliListFormated_1"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FormatedOIB_1"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izvorni_sadrzaj>
    <derivirana_varijabla naziv="DomainObject.Predmet.OstaliListFormatedWithAdress_1"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izvorni_sadrzaj>
    <derivirana_varijabla naziv="DomainObject.Predmet.OstaliListFormatedWithAdressOIB_1"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derivirana_varijabla>
  </DomainObject.Predmet.OstaliListFormatedWithAdressOIB>
  <DomainObject.Predmet.OstaliListNazivFormated>
    <izvorni_sadrzaj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OstaliListNazivFormated_1">
      <item>ŽDO SLAV. BROD</item>
      <item>Damir Pavković</item>
      <item>Vesna Lazarić</item>
      <item>Slavko Marinac</item>
      <item>Gabrijel Zovak</item>
      <item>Vaba d.d. banka</item>
    </derivirana_varijabla>
  </DomainObject.Predmet.OstaliListNazivFormated>
  <DomainObject.Predmet.OstaliListNazivFormatedOIB>
    <izvorni_sadrzaj>
      <item>ŽDO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NazivFormatedOIB_1">
      <item>ŽDO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ARGER  d.o.o. za graditeljstvo, trgovinu i usluge</izvorni_sadrzaj>
    <derivirana_varijabla naziv="DomainObject.Predmet.ProtustrankaIDrugi_1">ARGER  d.o.o. za graditeljstvo,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ARGER  d.o.o. za graditeljstvo, trgovinu i usluge, OIB 35620740755, Svetog Filipa i Jakova 148, 35000 Donja Vrba</izvorni_sadrzaj>
    <derivirana_varijabla naziv="DomainObject.Predmet.ProtustrankaIDrugiAdressOIB_1">ARGER  d.o.o. za graditeljstvo, trgovinu i usluge, OIB 35620740755, Svetog Filipa i Jakova 148, 35000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SudioniciListNaziv_1"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derivirana_varijabla>
  </DomainObject.Predmet.SudioniciListNaziv>
  <DomainObject.Predmet.SudioniciListAdressOIB>
    <izvorni_sadrzaj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izvorni_sadrzaj>
    <derivirana_varijabla naziv="DomainObject.Predmet.SudioniciListAdressOIB_1"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35620740755</item>
      <item>, OIB 18683136487</item>
      <item>, OIB null</item>
      <item>, OIB 75922267359</item>
      <item>, OIB null</item>
      <item>, OIB 37776084692</item>
      <item>, OIB null</item>
      <item>, OIB null</item>
    </izvorni_sadrzaj>
    <derivirana_varijabla naziv="DomainObject.Predmet.SudioniciListNazivOIB_1">
      <item>, OIB 35620740755</item>
      <item>, OIB 18683136487</item>
      <item>, OIB null</item>
      <item>, OIB 75922267359</item>
      <item>, OIB null</item>
      <item>, OIB 37776084692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182</properties:Words>
  <properties:Characters>947</properties:Characters>
  <properties:Lines>39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2018-02-13T08:48:00Z</dcterms:created>
  <dc:creator>marija jankovic</dc:creator>
  <cp:lastModifiedBy>wsadmin</cp:lastModifiedBy>
  <cp:lastPrinted>2018-02-28T08:14:00Z</cp:lastPrinted>
  <dcterms:modified xmlns:xsi="http://www.w3.org/2001/XMLSchema-instance" xsi:type="dcterms:W3CDTF">2018-02-28T08:18:00Z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(ARGER-ZAKLJUČAK.docx)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