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264" w14:paraId="33b8264" w:rsidRDefault="002F3746" w:rsidP="002F3746" w:rsidR="002F3746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2F3746" w:rsidP="002F3746" w:rsidR="002F3746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3746" w:rsidP="002F3746" w:rsidR="002F3746">
      <w:pPr>
        <w:rPr>
          <w:b/>
        </w:rPr>
      </w:pPr>
    </w:p>
    <w:p w:rsidRDefault="002F3746" w:rsidP="002F3746" w:rsidR="002F3746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F3746" w:rsidP="002F3746" w:rsidR="002F374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F3746" w:rsidP="002F3746" w:rsidR="002F374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F3746" w:rsidP="002F3746" w:rsidR="002F3746">
      <w:r>
        <w:tab/>
      </w:r>
    </w:p>
    <w:p w:rsidRDefault="002F3746" w:rsidP="002F3746" w:rsidR="002F3746">
      <w:pPr>
        <w:jc w:val="center"/>
        <w:rPr>
          <w:b/>
        </w:rPr>
      </w:pPr>
      <w:r>
        <w:rPr>
          <w:b/>
        </w:rPr>
        <w:t>Z A K LJ U Č A K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</w:t>
      </w:r>
      <w:proofErr w:type="spellStart"/>
      <w:r>
        <w:t>Mladineo</w:t>
      </w:r>
      <w:proofErr w:type="spellEnd"/>
      <w:r>
        <w:t xml:space="preserve"> iz Splita, Viška 24.,   dana </w:t>
      </w:r>
      <w:r w:rsidR="000F496A">
        <w:t>03</w:t>
      </w:r>
      <w:r>
        <w:t xml:space="preserve">. </w:t>
      </w:r>
      <w:r w:rsidR="000F496A">
        <w:t>svibnja</w:t>
      </w:r>
      <w:r>
        <w:t xml:space="preserve"> 2017. godine,</w:t>
      </w:r>
    </w:p>
    <w:p w:rsidRDefault="002F3746" w:rsidP="002F3746" w:rsidR="002F3746">
      <w:pPr>
        <w:ind w:firstLine="708"/>
      </w:pPr>
    </w:p>
    <w:p w:rsidRDefault="002F3746" w:rsidP="002F3746" w:rsidR="002F374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t xml:space="preserve">I. </w:t>
      </w:r>
      <w:r>
        <w:tab/>
        <w:t xml:space="preserve">Određuje se šesto ročište za prodaju u stečajnom postupku uz odgovarajuću primjenu odredaba 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2F3746" w:rsidP="002F3746" w:rsidR="002F3746"/>
    <w:p w:rsidRDefault="002F3746" w:rsidP="002F3746" w:rsidR="002F3746">
      <w:r>
        <w:t>1.Poslovni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18.531,54 EUR-a ili 139.356,95 kn</w:t>
      </w:r>
    </w:p>
    <w:p w:rsidRDefault="002F3746" w:rsidP="002F3746" w:rsidR="002F3746">
      <w:r>
        <w:t>2.Stan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8.794,36 EUR-a ili 66.133,57 kn</w:t>
      </w:r>
    </w:p>
    <w:p w:rsidRDefault="002F3746" w:rsidP="002F3746" w:rsidR="002F3746">
      <w:r>
        <w:t>3.Stan oznake E-62 S na IV katu, površine  69,98 m2, (</w:t>
      </w:r>
      <w:proofErr w:type="spellStart"/>
      <w:r>
        <w:t>rochbau</w:t>
      </w:r>
      <w:proofErr w:type="spellEnd"/>
      <w:r>
        <w:t xml:space="preserve"> faza) i ostava u podrumu za utvrđenu vrijednost od 15.939,95 EUR-a ili 119.868,16 kn </w:t>
      </w:r>
    </w:p>
    <w:p w:rsidRDefault="002F3746" w:rsidP="002F3746" w:rsidR="002F3746">
      <w:r>
        <w:t>4.Stan oznake E-60 R na IV katu, površine 52,51 m2 (</w:t>
      </w:r>
      <w:proofErr w:type="spellStart"/>
      <w:r>
        <w:t>rochbau</w:t>
      </w:r>
      <w:proofErr w:type="spellEnd"/>
      <w:r>
        <w:t xml:space="preserve"> faza) i ostava u podrumu, za utvrđenu vrijednost od 13.113,47 EUR-a ili 98.613,14 kn</w:t>
      </w:r>
    </w:p>
    <w:p w:rsidRDefault="002F3746" w:rsidP="002F3746" w:rsidR="002F3746">
      <w:r>
        <w:t>5.Stan oznake E-59 R na IV katu, površine 51,73 m2 (</w:t>
      </w:r>
      <w:proofErr w:type="spellStart"/>
      <w:r>
        <w:t>rochbau</w:t>
      </w:r>
      <w:proofErr w:type="spellEnd"/>
      <w:r>
        <w:t xml:space="preserve"> faza) i ostava u podrumu, za utvrđenu vrijednost od 12.877,93 EUR-a ili 96.841,67 kn</w:t>
      </w:r>
    </w:p>
    <w:p w:rsidRDefault="002F3746" w:rsidP="002F3746" w:rsidR="002F3746">
      <w:r>
        <w:t>6.Stan oznake E-55 N na III katu, površine 34,66 m2 (</w:t>
      </w:r>
      <w:proofErr w:type="spellStart"/>
      <w:r>
        <w:t>rochbau</w:t>
      </w:r>
      <w:proofErr w:type="spellEnd"/>
      <w:r>
        <w:t xml:space="preserve"> faza) i ostava u podrumu, za utvrđenu vrijednost od 9.296,28 EUR-a ili 69.907,46, kn</w:t>
      </w:r>
    </w:p>
    <w:p w:rsidRDefault="002F3746" w:rsidP="002F3746" w:rsidR="002F3746">
      <w:r>
        <w:t>7.Stan oznake E-52 L na III katu, površine 52,51 m2 (</w:t>
      </w:r>
      <w:proofErr w:type="spellStart"/>
      <w:r>
        <w:t>rochbau</w:t>
      </w:r>
      <w:proofErr w:type="spellEnd"/>
      <w:r>
        <w:t xml:space="preserve"> faza) i ostava u  podrumu, za utvrđenu vrijednost od 13.113,47 EUR-a ili 98.613,14 kn</w:t>
      </w:r>
    </w:p>
    <w:p w:rsidRDefault="002F3746" w:rsidP="002F3746" w:rsidR="002F3746">
      <w:r>
        <w:t>8. Stan oznake E-51 L na III katu, površine 51,73 m2 (</w:t>
      </w:r>
      <w:proofErr w:type="spellStart"/>
      <w:r>
        <w:t>rochbau</w:t>
      </w:r>
      <w:proofErr w:type="spellEnd"/>
      <w:r>
        <w:t xml:space="preserve"> faza) i ostava u podrumu , za utvrđenu vrijednost od </w:t>
      </w:r>
      <w:r w:rsidR="00640497">
        <w:t>12.877,93</w:t>
      </w:r>
      <w:r>
        <w:t xml:space="preserve"> EUR-a ili </w:t>
      </w:r>
      <w:r w:rsidR="00640497">
        <w:t>96.841,67</w:t>
      </w:r>
      <w:r>
        <w:t xml:space="preserve"> kn</w:t>
      </w:r>
    </w:p>
    <w:p w:rsidRDefault="002F3746" w:rsidP="002F3746" w:rsidR="002F3746">
      <w:r>
        <w:t>9. Stan oznake E-47 I na II katu, površine 34,66 m2 (</w:t>
      </w:r>
      <w:proofErr w:type="spellStart"/>
      <w:r>
        <w:t>rochbau</w:t>
      </w:r>
      <w:proofErr w:type="spellEnd"/>
      <w:r>
        <w:t xml:space="preserve"> faza) i ostava u podrumu  za utvrđenu vrijednost od </w:t>
      </w:r>
      <w:r w:rsidR="00640497">
        <w:t>9.265,44</w:t>
      </w:r>
      <w:r>
        <w:t xml:space="preserve"> EUR-a ili </w:t>
      </w:r>
      <w:r w:rsidR="00640497">
        <w:t>69.675,85</w:t>
      </w:r>
      <w:r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10. Stan oznake E-44 G na II katu, površine 52,51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640497">
        <w:t>3.820,09</w:t>
      </w:r>
      <w:r>
        <w:t xml:space="preserve"> EUR-a ili </w:t>
      </w:r>
      <w:r w:rsidR="00640497">
        <w:t>103.926,90</w:t>
      </w:r>
      <w:r>
        <w:t xml:space="preserve"> kn</w:t>
      </w:r>
    </w:p>
    <w:p w:rsidRDefault="002F3746" w:rsidP="002F3746" w:rsidR="002F3746">
      <w:r>
        <w:t xml:space="preserve">11.Stan oznake E-39 D na I katu, površine 34,66 m2 (visoka </w:t>
      </w:r>
      <w:proofErr w:type="spellStart"/>
      <w:r>
        <w:t>rochbau</w:t>
      </w:r>
      <w:proofErr w:type="spellEnd"/>
      <w:r>
        <w:t xml:space="preserve"> faza) i ostava u podrumu za utvrđenu vrijednost od </w:t>
      </w:r>
      <w:r w:rsidR="00640497">
        <w:t>9.296,28</w:t>
      </w:r>
      <w:r>
        <w:t xml:space="preserve"> EUR-a ili </w:t>
      </w:r>
      <w:r w:rsidR="00640497">
        <w:t>69.907,46</w:t>
      </w:r>
      <w:r>
        <w:t>, kn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r>
        <w:t>12.Stan oznake E-45 G, na II katu, površine 52,42 m2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640497">
        <w:t>3.820,09</w:t>
      </w:r>
      <w:r>
        <w:t xml:space="preserve"> EUR-a ili </w:t>
      </w:r>
      <w:r w:rsidR="00640497">
        <w:t>103.926,90</w:t>
      </w:r>
      <w:r>
        <w:t xml:space="preserve"> kn</w:t>
      </w:r>
    </w:p>
    <w:p w:rsidRDefault="002F3746" w:rsidP="002F3746" w:rsidR="002F3746">
      <w:r>
        <w:t>13.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</w:t>
      </w:r>
      <w:r w:rsidR="00640497">
        <w:t>18.217,27</w:t>
      </w:r>
      <w:r>
        <w:t xml:space="preserve"> EUR-a ili 1</w:t>
      </w:r>
      <w:r w:rsidR="00640497">
        <w:t>36.993,68</w:t>
      </w:r>
      <w:r>
        <w:t xml:space="preserve"> kn</w:t>
      </w:r>
    </w:p>
    <w:p w:rsidRDefault="002F3746" w:rsidP="002F3746" w:rsidR="002F3746">
      <w:r>
        <w:t>14.Poslovni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 xml:space="preserve">) za utvrđenu vrijednost od </w:t>
      </w:r>
      <w:r w:rsidR="00640497">
        <w:t>19.394,97</w:t>
      </w:r>
      <w:r>
        <w:t xml:space="preserve"> EUR-a ili 1</w:t>
      </w:r>
      <w:r w:rsidR="00640497">
        <w:t>45.849,72</w:t>
      </w:r>
      <w:r>
        <w:t xml:space="preserve"> kn</w:t>
      </w:r>
    </w:p>
    <w:p w:rsidRDefault="002F3746" w:rsidP="002F3746" w:rsidR="002F3746">
      <w:r>
        <w:t>15.Poslovni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1</w:t>
      </w:r>
      <w:r w:rsidR="000F496A">
        <w:t>7.981,73</w:t>
      </w:r>
      <w:r>
        <w:t xml:space="preserve"> EUR-a ili 1</w:t>
      </w:r>
      <w:r w:rsidR="000F496A">
        <w:t>35.222,21</w:t>
      </w:r>
      <w:r>
        <w:t xml:space="preserve"> kn</w:t>
      </w:r>
    </w:p>
    <w:p w:rsidRDefault="002F3746" w:rsidP="002F3746" w:rsidR="002F3746">
      <w:r>
        <w:t>16.Poslovni prostor-lokal 4, oznake E-26, u prizemlju, površine 21,76 m2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</w:t>
      </w:r>
      <w:proofErr w:type="spellEnd"/>
      <w:r>
        <w:t>, u podrumu oznake E-75, površine 16,32 m2 (</w:t>
      </w:r>
      <w:proofErr w:type="spellStart"/>
      <w:r>
        <w:t>rochbau</w:t>
      </w:r>
      <w:proofErr w:type="spellEnd"/>
      <w:r>
        <w:t xml:space="preserve"> faza) za utvrđenu vrijednost od </w:t>
      </w:r>
      <w:r w:rsidR="000F496A">
        <w:t>10.600,61</w:t>
      </w:r>
      <w:r>
        <w:t xml:space="preserve"> EUR-a ili </w:t>
      </w:r>
      <w:r w:rsidR="000F496A">
        <w:t>79.716,15</w:t>
      </w:r>
      <w:r>
        <w:t xml:space="preserve"> kn</w:t>
      </w:r>
    </w:p>
    <w:p w:rsidRDefault="002F3746" w:rsidP="002F3746" w:rsidR="002F3746">
      <w:r>
        <w:t>17. Stan oznake E-74 X ,potkrovlje, površine 52,42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0F496A">
        <w:t>2.249,39</w:t>
      </w:r>
      <w:r>
        <w:t xml:space="preserve"> EUR-a ili </w:t>
      </w:r>
      <w:r w:rsidR="000F496A">
        <w:t>92.115,13</w:t>
      </w:r>
      <w:r>
        <w:t xml:space="preserve"> kn</w:t>
      </w:r>
    </w:p>
    <w:p w:rsidRDefault="002F3746" w:rsidP="002F3746" w:rsidR="002F3746">
      <w:r>
        <w:t>18.Stan oznake E-73 X, potkrovlje, površine 52,51 m2 (</w:t>
      </w:r>
      <w:proofErr w:type="spellStart"/>
      <w:r>
        <w:t>rochbau</w:t>
      </w:r>
      <w:proofErr w:type="spellEnd"/>
      <w:r>
        <w:t xml:space="preserve"> faza)i ostava u podrumu, za utvrđenu vrijednost od </w:t>
      </w:r>
      <w:r w:rsidR="000F496A">
        <w:t>11.778,31</w:t>
      </w:r>
      <w:r>
        <w:t xml:space="preserve"> EUR-a ili </w:t>
      </w:r>
      <w:r w:rsidR="000F496A">
        <w:t>88.572,84</w:t>
      </w:r>
      <w:r>
        <w:t xml:space="preserve"> kn</w:t>
      </w:r>
    </w:p>
    <w:p w:rsidRDefault="002F3746" w:rsidP="002F3746" w:rsidR="002F3746">
      <w:r>
        <w:t>19.Stan oznake E-69 Y, potkrovlje, površine 34,33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0F496A">
        <w:t>8.136,30</w:t>
      </w:r>
      <w:r>
        <w:t xml:space="preserve"> EUR-a ili </w:t>
      </w:r>
      <w:r w:rsidR="000F496A">
        <w:t>61.184,61</w:t>
      </w:r>
      <w:r>
        <w:t xml:space="preserve"> kn</w:t>
      </w:r>
    </w:p>
    <w:p w:rsidRDefault="002F3746" w:rsidP="002F3746" w:rsidR="002F3746">
      <w:r>
        <w:t xml:space="preserve">20.Stan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</w:t>
      </w:r>
      <w:r w:rsidR="000F496A">
        <w:t>9.736,52</w:t>
      </w:r>
      <w:r>
        <w:t xml:space="preserve"> EUR-a ili </w:t>
      </w:r>
      <w:r w:rsidR="000F496A">
        <w:t>73.218,14</w:t>
      </w:r>
      <w:r>
        <w:t xml:space="preserve"> kn</w:t>
      </w:r>
    </w:p>
    <w:p w:rsidRDefault="002F3746" w:rsidP="002F3746" w:rsidR="002F3746">
      <w:r>
        <w:t>21. Stan oznake E-67 V, potkrovlje, površine 34,45 m2 (</w:t>
      </w:r>
      <w:proofErr w:type="spellStart"/>
      <w:r>
        <w:t>rochbau</w:t>
      </w:r>
      <w:proofErr w:type="spellEnd"/>
      <w:r>
        <w:t xml:space="preserve"> faza) i ostava u podrumu , za utvrđenu vrijednost od </w:t>
      </w:r>
      <w:r w:rsidR="000F496A">
        <w:t>8.166,48</w:t>
      </w:r>
      <w:r>
        <w:t xml:space="preserve"> EUR-a ili </w:t>
      </w:r>
      <w:r w:rsidR="000F496A">
        <w:t>61.411,62</w:t>
      </w:r>
      <w:r>
        <w:t xml:space="preserve"> kn</w:t>
      </w:r>
    </w:p>
    <w:p w:rsidRDefault="002F3746" w:rsidP="002F3746" w:rsidR="002F3746">
      <w:r>
        <w:t>22. Stan oznake E-66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0F496A">
        <w:t>8.087,74</w:t>
      </w:r>
      <w:r>
        <w:t xml:space="preserve">  EUR-a ili </w:t>
      </w:r>
      <w:r w:rsidR="000F496A">
        <w:t>60.819,81</w:t>
      </w:r>
      <w:r>
        <w:t xml:space="preserve"> kn</w:t>
      </w:r>
    </w:p>
    <w:p w:rsidRDefault="002F3746" w:rsidP="002F3746" w:rsidR="002F3746">
      <w:r>
        <w:t>23.Stan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</w:t>
      </w:r>
      <w:r w:rsidR="000F496A">
        <w:t>8.087,74</w:t>
      </w:r>
      <w:r>
        <w:t xml:space="preserve"> EUR-a ili </w:t>
      </w:r>
      <w:r w:rsidR="000F496A">
        <w:t>60.819,81</w:t>
      </w:r>
      <w:r>
        <w:t xml:space="preserve">  kn</w:t>
      </w:r>
    </w:p>
    <w:p w:rsidRDefault="002F3746" w:rsidP="002F3746" w:rsidR="002F3746">
      <w:r>
        <w:t>24. Stan oznake E-71 Z, potkrovlje, površine 40,82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0F496A">
        <w:t>0.286,34</w:t>
      </w:r>
      <w:r>
        <w:t xml:space="preserve"> EUR-a ili </w:t>
      </w:r>
      <w:r w:rsidR="000F496A">
        <w:t>77.352,88</w:t>
      </w:r>
      <w:r>
        <w:t xml:space="preserve"> kn</w:t>
      </w:r>
    </w:p>
    <w:p w:rsidRDefault="002F3746" w:rsidP="002F3746" w:rsidR="002F3746"/>
    <w:p w:rsidRDefault="002F3746" w:rsidP="002F3746" w:rsidR="002F3746">
      <w:r>
        <w:tab/>
        <w:t>Cijene  navedenih poslovnih prostora i stanova su iskazane bez obračunatog poreza na dodanu vrijednost (PDV) kojeg plaća kupac.</w:t>
      </w: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II.</w:t>
      </w:r>
      <w:r>
        <w:tab/>
        <w:t>NAČIN PRODAJE: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2F3746" w:rsidP="002F3746" w:rsidR="002F3746">
      <w:pPr>
        <w:ind w:firstLine="708"/>
      </w:pPr>
      <w:r>
        <w:tab/>
      </w:r>
      <w:r>
        <w:tab/>
      </w:r>
      <w:r>
        <w:tab/>
      </w:r>
      <w:r>
        <w:tab/>
      </w:r>
    </w:p>
    <w:p w:rsidRDefault="002F3746" w:rsidP="002F3746" w:rsidR="002F3746">
      <w:pPr>
        <w:ind w:firstLine="708"/>
        <w:rPr>
          <w:b/>
        </w:rPr>
      </w:pPr>
      <w:r>
        <w:rPr>
          <w:b/>
        </w:rPr>
        <w:t xml:space="preserve">Peto 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</w:t>
      </w:r>
      <w:r w:rsidR="00AB2DE7">
        <w:rPr>
          <w:b/>
        </w:rPr>
        <w:t>07</w:t>
      </w:r>
      <w:r>
        <w:rPr>
          <w:b/>
        </w:rPr>
        <w:t>.</w:t>
      </w:r>
      <w:r w:rsidR="00AB2DE7">
        <w:rPr>
          <w:b/>
        </w:rPr>
        <w:t>srp</w:t>
      </w:r>
      <w:r>
        <w:rPr>
          <w:b/>
        </w:rPr>
        <w:t>nja  2017. godine u 12,00 sati.</w:t>
      </w:r>
    </w:p>
    <w:p w:rsidRDefault="002F3746" w:rsidP="002F3746" w:rsidR="002F3746"/>
    <w:p w:rsidRDefault="002F3746" w:rsidP="002F3746" w:rsidR="002F3746">
      <w:pPr>
        <w:ind w:firstLine="708"/>
      </w:pPr>
      <w:r>
        <w:t>Ročište će se održati  i ako na njemu sudjeluje samo jedan ponuditelj.</w:t>
      </w:r>
    </w:p>
    <w:p w:rsidRDefault="002F3746" w:rsidP="002F3746" w:rsidR="002F3746"/>
    <w:p w:rsidRDefault="002F3746" w:rsidP="002F3746" w:rsidR="002F3746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2F3746" w:rsidP="002F3746" w:rsidR="002F3746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IV . UVJETI PRODAJE:</w:t>
      </w:r>
    </w:p>
    <w:p w:rsidRDefault="002F3746" w:rsidP="002F3746" w:rsidR="002F3746"/>
    <w:p w:rsidRDefault="002F3746" w:rsidP="002F3746" w:rsidR="002F3746">
      <w:r>
        <w:t>1.</w:t>
      </w:r>
      <w:r>
        <w:tab/>
        <w:t xml:space="preserve">Nekretnine  koje su predmet prodaje slobodne su od osoba i stvari trećih osoba. </w:t>
      </w:r>
    </w:p>
    <w:p w:rsidRDefault="002F3746" w:rsidP="002F3746" w:rsidR="002F3746"/>
    <w:p w:rsidRDefault="002F3746" w:rsidP="002F3746" w:rsidR="002F3746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2F3746" w:rsidP="002F3746" w:rsidR="002F3746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AB2DE7">
        <w:t>šestom</w:t>
      </w:r>
      <w:r>
        <w:t xml:space="preserve">  ročištu za dražbu  po početnoj cijeni koja je jednaka utvrđenim vrijednostima nekretnina  i ispod te cijene ne mogu se  prodati na </w:t>
      </w:r>
      <w:r w:rsidR="00AB2DE7">
        <w:t>šestom</w:t>
      </w:r>
      <w:r>
        <w:t xml:space="preserve"> ročištu.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Ako se nekretnine ne prodaju  na </w:t>
      </w:r>
      <w:r w:rsidR="00AB2DE7">
        <w:t>šestom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2F3746" w:rsidP="002F3746" w:rsidR="002F3746">
      <w:pPr>
        <w:ind w:firstLine="708"/>
      </w:pPr>
    </w:p>
    <w:p w:rsidRDefault="002F3746" w:rsidP="002F3746" w:rsidR="002F3746">
      <w:r>
        <w:t>3.</w:t>
      </w:r>
      <w:r>
        <w:tab/>
        <w:t xml:space="preserve">Sve poreze i pristojbe u svezi s prodajom  nekretnina snosi kupac. </w:t>
      </w:r>
    </w:p>
    <w:p w:rsidRDefault="002F3746" w:rsidP="002F3746" w:rsidR="002F3746"/>
    <w:p w:rsidRDefault="002F3746" w:rsidP="002F3746" w:rsidR="002F3746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AB2DE7">
        <w:t>07</w:t>
      </w:r>
      <w:r>
        <w:t>.</w:t>
      </w:r>
      <w:r w:rsidR="00AB2DE7">
        <w:t>srp</w:t>
      </w:r>
      <w:r>
        <w:t>nja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2F3746" w:rsidP="002F3746" w:rsidR="002F3746"/>
    <w:p w:rsidRDefault="002F3746" w:rsidP="002F3746" w:rsidR="002F3746">
      <w:pPr>
        <w:ind w:firstLine="708"/>
      </w:pPr>
      <w:r>
        <w:t>Punomoćnici ponuditelja mogu sudjelovati na dražbi samo uz ovjerenu specijalnu punomoć.</w:t>
      </w:r>
    </w:p>
    <w:p w:rsidRDefault="002F3746" w:rsidP="002F3746" w:rsidR="002F3746">
      <w:pPr>
        <w:ind w:firstLine="708"/>
      </w:pPr>
    </w:p>
    <w:p w:rsidRDefault="002F3746" w:rsidP="002F3746" w:rsidR="002F3746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2F3746" w:rsidP="002F3746" w:rsidR="002F3746">
      <w:pPr>
        <w:ind w:firstLine="708"/>
      </w:pP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2F3746" w:rsidP="002F3746" w:rsidR="002F3746"/>
    <w:p w:rsidRDefault="002F3746" w:rsidP="002F3746" w:rsidR="002F3746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2F3746" w:rsidP="002F3746" w:rsidR="002F3746">
      <w:pPr>
        <w:ind w:firstLine="708"/>
      </w:pPr>
      <w:r>
        <w:t xml:space="preserve">Nekretnine će se  rješenjem o dosudi dosuditi kupcu koji ponudi najpovoljniju  cijenu. </w:t>
      </w:r>
    </w:p>
    <w:p w:rsidRDefault="002F3746" w:rsidP="002F3746" w:rsidR="002F3746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2F3746" w:rsidP="002F3746" w:rsidR="002F3746">
      <w:pPr>
        <w:ind w:firstLine="708"/>
      </w:pPr>
    </w:p>
    <w:p w:rsidRDefault="002F3746" w:rsidP="002F3746" w:rsidR="002F3746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>
      <w:pPr>
        <w:ind w:firstLine="708"/>
        <w:rPr>
          <w:b/>
        </w:rPr>
      </w:pPr>
    </w:p>
    <w:p w:rsidRDefault="002F3746" w:rsidP="002F3746" w:rsidR="002F3746">
      <w:pPr>
        <w:ind w:firstLine="708"/>
      </w:pPr>
    </w:p>
    <w:p w:rsidRDefault="002F3746" w:rsidP="002F3746" w:rsidR="002F3746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2F3746" w:rsidP="002F3746" w:rsidR="002F3746"/>
    <w:p w:rsidRDefault="002F3746" w:rsidP="002F3746" w:rsidR="002F3746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2F3746" w:rsidP="002F3746" w:rsidR="002F3746"/>
    <w:p w:rsidRDefault="002F3746" w:rsidP="002F3746" w:rsidR="002F3746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2F3746" w:rsidP="002F3746" w:rsidR="002F3746"/>
    <w:p w:rsidRDefault="002F3746" w:rsidP="002F3746" w:rsidR="002F3746">
      <w:r>
        <w:t>9.</w:t>
      </w:r>
      <w:r>
        <w:tab/>
        <w:t xml:space="preserve">Prodaja se obavlja po načelu „viđeno – kupljeno“, što isključuje sve naknadne prigovore kupca. </w:t>
      </w:r>
    </w:p>
    <w:p w:rsidRDefault="002F3746" w:rsidP="002F3746" w:rsidR="002F3746"/>
    <w:p w:rsidRDefault="002F3746" w:rsidP="002F3746" w:rsidR="002F3746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Natalijom </w:t>
      </w:r>
      <w:proofErr w:type="spellStart"/>
      <w:r>
        <w:t>Mladineo</w:t>
      </w:r>
      <w:proofErr w:type="spellEnd"/>
      <w:r>
        <w:t xml:space="preserve"> iz Splita, Viška 24,  mob.br: 098 173-2284. Kod stečajnog upravitelja  može se dobiti na uvid  sva raspoloživa dokumentacija koja se odnosi na nekretnine koje su predmet  prodaje.</w:t>
      </w:r>
    </w:p>
    <w:p w:rsidRDefault="002F3746" w:rsidP="002F3746" w:rsidR="002F3746"/>
    <w:p w:rsidRDefault="002F3746" w:rsidP="002F3746" w:rsidR="002F3746">
      <w:pPr>
        <w:jc w:val="center"/>
      </w:pPr>
      <w:r>
        <w:t>Obrazloženje :</w:t>
      </w:r>
    </w:p>
    <w:p w:rsidRDefault="002F3746" w:rsidP="002F3746" w:rsidR="002F3746">
      <w:pPr>
        <w:jc w:val="center"/>
      </w:pPr>
    </w:p>
    <w:p w:rsidRDefault="002F3746" w:rsidP="002F3746" w:rsidR="002F3746">
      <w:pPr>
        <w:jc w:val="center"/>
      </w:pPr>
    </w:p>
    <w:p w:rsidRDefault="002F3746" w:rsidP="002F3746" w:rsidR="002F3746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2F3746" w:rsidP="002F3746" w:rsidR="002F3746"/>
    <w:p w:rsidRDefault="002F3746" w:rsidP="002F3746" w:rsidR="002F3746">
      <w:r>
        <w:tab/>
        <w:t xml:space="preserve">Istim rješenjem za stečajnog upravitelja imenovana je Natalijom </w:t>
      </w:r>
      <w:proofErr w:type="spellStart"/>
      <w:r>
        <w:t>Mladineo</w:t>
      </w:r>
      <w:proofErr w:type="spellEnd"/>
      <w:r>
        <w:t xml:space="preserve"> iz Splita, Viška 24. </w:t>
      </w: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2F3746" w:rsidP="002F3746" w:rsidR="002F3746"/>
    <w:p w:rsidRDefault="002F3746" w:rsidP="002F3746" w:rsidR="002F3746">
      <w:r>
        <w:tab/>
        <w:t xml:space="preserve">Kako na </w:t>
      </w:r>
      <w:r w:rsidR="00AB2DE7">
        <w:t>petom</w:t>
      </w:r>
      <w:r>
        <w:t xml:space="preserve"> ročištu za prodaju predmetnih nekretnina stečajnog dužnika  koje je održano  </w:t>
      </w:r>
      <w:r w:rsidR="00AB2DE7">
        <w:t>28</w:t>
      </w:r>
      <w:r>
        <w:t>.</w:t>
      </w:r>
      <w:r w:rsidR="00AB2DE7">
        <w:t>travnja</w:t>
      </w:r>
      <w:r>
        <w:t xml:space="preserve"> 2017.godine nije bilo ponuditelja, sud je uz suglasnost stečajne upraviteljice odlučio da će se prodaja nekretnina- poslovnih prostora i stanova koji se nalaze u poslovno stambenoj zgradi u Ulici Vlahe Paljetka 5 u Bjelovaru, izgrađenoj na kat. čest. 1003/31 ZU 5597 k.o. Bjelovar,  na četvrtom dražbenom ročištu prodavati po  cijenama koje će biti umanjene za 10% u odnosu na utvrđene cijene u  Zaključku od </w:t>
      </w:r>
      <w:r w:rsidR="00AB2DE7">
        <w:t>16</w:t>
      </w:r>
      <w:r>
        <w:t xml:space="preserve">. </w:t>
      </w:r>
      <w:r w:rsidR="00AB2DE7">
        <w:t>ožujka</w:t>
      </w:r>
      <w:r>
        <w:t xml:space="preserve">  2017. godine. </w:t>
      </w:r>
    </w:p>
    <w:p w:rsidRDefault="002F3746" w:rsidP="002F3746" w:rsidR="002F3746"/>
    <w:p w:rsidRDefault="002F3746" w:rsidP="002F3746" w:rsidR="002F3746"/>
    <w:p w:rsidRDefault="002F3746" w:rsidP="002F3746" w:rsidR="002F3746"/>
    <w:p w:rsidRDefault="002F3746" w:rsidP="002F3746" w:rsidR="002F374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2F3746" w:rsidP="002F3746" w:rsidR="002F3746"/>
    <w:p w:rsidRDefault="002F3746" w:rsidP="002F3746" w:rsidR="002F3746">
      <w:pPr>
        <w:ind w:firstLine="708" w:left="2124"/>
      </w:pPr>
      <w:r>
        <w:t xml:space="preserve">U Splitu,  </w:t>
      </w:r>
      <w:r w:rsidR="00AB2DE7">
        <w:t>03</w:t>
      </w:r>
      <w:r>
        <w:t xml:space="preserve">. </w:t>
      </w:r>
      <w:r w:rsidR="00AB2DE7">
        <w:t>svibnja</w:t>
      </w:r>
      <w:r>
        <w:t xml:space="preserve">   2017. godine.</w:t>
      </w:r>
    </w:p>
    <w:p w:rsidRDefault="002F3746" w:rsidP="002F3746" w:rsidR="002F3746">
      <w:pPr>
        <w:ind w:firstLine="708" w:left="2124"/>
      </w:pP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2F3746" w:rsidP="002F3746" w:rsidR="002F3746"/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F3746" w:rsidP="002F3746" w:rsidR="002F3746"/>
    <w:p w:rsidRDefault="002F3746" w:rsidP="002F3746" w:rsidR="002F3746"/>
    <w:p w:rsidRDefault="002F3746" w:rsidP="002F3746" w:rsidR="002F3746">
      <w:r>
        <w:t xml:space="preserve">POUKA O PRAVNOM LIJEKU: Protiv ovog zaključka  nije dopuštena žalba. </w:t>
      </w:r>
    </w:p>
    <w:p w:rsidRDefault="002F3746" w:rsidP="002F3746" w:rsidR="002F3746"/>
    <w:p w:rsidRDefault="002F3746" w:rsidP="002F3746" w:rsidR="002F3746">
      <w:r>
        <w:t>DNA:</w:t>
      </w:r>
    </w:p>
    <w:p w:rsidRDefault="002F3746" w:rsidP="002F3746" w:rsidR="002F3746"/>
    <w:p w:rsidRDefault="002F3746" w:rsidP="002F3746" w:rsidR="002F3746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2F3746" w:rsidP="002F3746" w:rsidR="002F3746">
      <w:r>
        <w:t>.</w:t>
      </w:r>
      <w:r>
        <w:tab/>
        <w:t xml:space="preserve">Mrežna stranica e-oglasna ploča sudova </w:t>
      </w:r>
    </w:p>
    <w:p w:rsidRDefault="002F3746" w:rsidP="002F3746" w:rsidR="002F3746"/>
    <w:p w:rsidRDefault="002F3746" w:rsidP="002F3746" w:rsidR="002F3746"/>
    <w:p w:rsidRDefault="002F3746" w:rsidP="002F3746" w:rsidR="002F3746"/>
    <w:p w:rsidRDefault="002F3746" w:rsidP="002F3746" w:rsidR="002F37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746"/>
    <w:rsid w:val="000F496A"/>
    <w:rsid w:val="002F3746"/>
    <w:rsid w:val="00324CA4"/>
    <w:rsid w:val="00640497"/>
    <w:rsid w:val="00987317"/>
    <w:rsid w:val="00AB2DE7"/>
    <w:rsid w:val="00F50F7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746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7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3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3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3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3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746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7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3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3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3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3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33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1709</properties:Words>
  <properties:Characters>9150</properties:Characters>
  <properties:Lines>221</properties:Lines>
  <properties:Paragraphs>74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2017-05-03T11:16:00Z</dcterms:created>
  <dc:creator>Velimir Vuković</dc:creator>
  <cp:lastModifiedBy>Velimir Vuković</cp:lastModifiedBy>
  <dcterms:modified xmlns:xsi="http://www.w3.org/2001/XMLSchema-instance" xsi:type="dcterms:W3CDTF">2017-05-04T05:20:00Z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