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7f5b" w14:paraId="7a47f5b" w:rsidRDefault="007848FD" w:rsidP="007848FD" w:rsidR="007848F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KERIN SERVIS j. d. o. o. Tar, </w:t>
      </w:r>
      <w:proofErr w:type="spellStart"/>
      <w:r>
        <w:rPr>
          <w:rFonts w:cs="Times New Roman" w:eastAsia="Times New Roman"/>
          <w:szCs w:val="24"/>
          <w:lang w:eastAsia="hr-HR"/>
        </w:rPr>
        <w:t>Perci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Perci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 A, OIB </w:t>
      </w:r>
      <w:r w:rsidRPr="007848FD">
        <w:rPr>
          <w:rFonts w:cs="Times New Roman" w:eastAsia="Times New Roman"/>
          <w:szCs w:val="24"/>
          <w:lang w:eastAsia="hr-HR"/>
        </w:rPr>
        <w:t>89264130110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848FD">
        <w:rPr>
          <w:rFonts w:cs="Times New Roman" w:eastAsia="Times New Roman"/>
          <w:szCs w:val="24"/>
          <w:lang w:eastAsia="hr-HR"/>
        </w:rPr>
        <w:t>130066225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2. srpnja 2018. objavljuje sljedeći</w:t>
      </w:r>
    </w:p>
    <w:p w:rsidRDefault="007848FD" w:rsidP="007848FD" w:rsidR="007848F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848FD" w:rsidP="007848FD" w:rsidR="007848F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7848FD" w:rsidP="007848FD" w:rsidR="007848FD">
      <w:pPr>
        <w:ind w:firstLine="708"/>
        <w:rPr>
          <w:szCs w:val="24"/>
        </w:rPr>
      </w:pPr>
    </w:p>
    <w:p w:rsidRDefault="007848FD" w:rsidP="007848FD" w:rsidR="007848F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KERIN SERVIS j. d. o. o. Tar, </w:t>
      </w:r>
      <w:proofErr w:type="spellStart"/>
      <w:r>
        <w:rPr>
          <w:rFonts w:cs="Times New Roman" w:eastAsia="Times New Roman"/>
          <w:szCs w:val="24"/>
          <w:lang w:eastAsia="hr-HR"/>
        </w:rPr>
        <w:t>Perci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Perci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 A, OIB </w:t>
      </w:r>
      <w:r w:rsidRPr="007848FD">
        <w:rPr>
          <w:rFonts w:cs="Times New Roman" w:eastAsia="Times New Roman"/>
          <w:szCs w:val="24"/>
          <w:lang w:eastAsia="hr-HR"/>
        </w:rPr>
        <w:t>89264130110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848FD">
        <w:rPr>
          <w:rFonts w:cs="Times New Roman" w:eastAsia="Times New Roman"/>
          <w:szCs w:val="24"/>
          <w:lang w:eastAsia="hr-HR"/>
        </w:rPr>
        <w:t>130066225</w:t>
      </w:r>
      <w:r>
        <w:rPr>
          <w:rFonts w:cs="Times New Roman" w:eastAsia="Times New Roman"/>
          <w:szCs w:val="24"/>
          <w:lang w:eastAsia="hr-HR"/>
        </w:rPr>
        <w:t>, je pravna osoba koja nema zaposlenih, koja je na dan 26. lipnja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848FD" w:rsidP="007848FD" w:rsidR="007848FD">
      <w:pPr>
        <w:ind w:firstLine="708"/>
        <w:rPr>
          <w:szCs w:val="24"/>
        </w:rPr>
      </w:pPr>
    </w:p>
    <w:p w:rsidRDefault="007848FD" w:rsidP="007848FD" w:rsidR="007848F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26</w:t>
      </w:r>
      <w:r>
        <w:rPr>
          <w:rFonts w:cs="Times New Roman" w:eastAsia="Times New Roman"/>
          <w:szCs w:val="24"/>
          <w:lang w:eastAsia="hr-HR"/>
        </w:rPr>
        <w:t>. lipnja 2018</w:t>
      </w:r>
      <w:r>
        <w:rPr>
          <w:szCs w:val="24"/>
        </w:rPr>
        <w:t>. iznosio 32.576,55 kn.</w:t>
      </w:r>
    </w:p>
    <w:p w:rsidRDefault="007848FD" w:rsidP="007848FD" w:rsidR="007848FD">
      <w:pPr>
        <w:rPr>
          <w:szCs w:val="24"/>
        </w:rPr>
      </w:pPr>
    </w:p>
    <w:p w:rsidRDefault="007848FD" w:rsidP="007848FD" w:rsidR="007848F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7848FD" w:rsidP="007848FD" w:rsidR="007848F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848FD" w:rsidP="007848FD" w:rsidR="007848F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3333-240-2018, i da u istom roku uplate na depozit ovog suda broj HR 4323900011300029763, poziv na broj 020-240-18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7848FD" w:rsidP="007848FD" w:rsidR="007848FD">
      <w:pPr>
        <w:ind w:firstLine="708"/>
        <w:rPr>
          <w:szCs w:val="24"/>
        </w:rPr>
      </w:pPr>
    </w:p>
    <w:p w:rsidRDefault="007848FD" w:rsidP="007848FD" w:rsidR="007848F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848FD" w:rsidP="007848FD" w:rsidR="007848FD">
      <w:pPr>
        <w:ind w:firstLine="708"/>
        <w:rPr>
          <w:szCs w:val="24"/>
        </w:rPr>
      </w:pPr>
    </w:p>
    <w:p w:rsidRDefault="007848FD" w:rsidP="007848FD" w:rsidR="007848FD">
      <w:pPr>
        <w:jc w:val="center"/>
        <w:rPr>
          <w:szCs w:val="24"/>
        </w:rPr>
      </w:pPr>
      <w:r>
        <w:rPr>
          <w:szCs w:val="24"/>
        </w:rPr>
        <w:t>U Pazinu 2. srpnja 2018.</w:t>
      </w:r>
    </w:p>
    <w:p w:rsidRDefault="007848FD" w:rsidP="007848FD" w:rsidR="007848F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7848FD" w:rsidP="007848FD" w:rsidR="007848FD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737E87">
        <w:rPr>
          <w:szCs w:val="24"/>
        </w:rPr>
        <w:t xml:space="preserve">, v. r. </w:t>
      </w:r>
    </w:p>
    <w:p w:rsidRDefault="007848FD" w:rsidP="007848FD" w:rsidR="007848FD">
      <w:pPr>
        <w:rPr>
          <w:szCs w:val="24"/>
        </w:rPr>
      </w:pPr>
      <w:r>
        <w:rPr>
          <w:szCs w:val="24"/>
        </w:rPr>
        <w:t>DNA:</w:t>
      </w:r>
    </w:p>
    <w:p w:rsidRDefault="007848FD" w:rsidP="007848FD" w:rsidR="00893E47" w:rsidRPr="007848F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7848F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8FD" w:rsidP="007848FD" w:rsidR="007848FD">
      <w:r>
        <w:separator/>
      </w:r>
    </w:p>
  </w:endnote>
  <w:endnote w:id="0" w:type="continuationSeparator">
    <w:p w:rsidRDefault="007848FD" w:rsidP="007848FD" w:rsidR="00784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8FD" w:rsidP="007848FD" w:rsidR="007848FD">
      <w:r>
        <w:separator/>
      </w:r>
    </w:p>
  </w:footnote>
  <w:footnote w:id="0" w:type="continuationSeparator">
    <w:p w:rsidRDefault="007848FD" w:rsidP="007848FD" w:rsidR="00784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8FD" w:rsidP="002560EA" w:rsidR="002560EA">
    <w:pPr>
      <w:pStyle w:val="Zaglavlje"/>
      <w:jc w:val="right"/>
    </w:pPr>
    <w:r>
      <w:t>11 St-240/2018-3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046D"/>
    <w:rsid w:val="0004674C"/>
    <w:rsid w:val="000C1B8E"/>
    <w:rsid w:val="001F5509"/>
    <w:rsid w:val="002A0151"/>
    <w:rsid w:val="0047136B"/>
    <w:rsid w:val="00561B59"/>
    <w:rsid w:val="00737E87"/>
    <w:rsid w:val="007848FD"/>
    <w:rsid w:val="007D046D"/>
    <w:rsid w:val="0096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48F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848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848F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848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48F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37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E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E8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E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E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48F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848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848F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848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48F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37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E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E8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E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E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St-240/2018</izvorni_sadrzaj>
    <derivirana_varijabla naziv="DomainObject.Predmet.OznakaBroj_1">St-240/2018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KERIN SERVIS j.d.o.o. Perci</izvorni_sadrzaj>
    <derivirana_varijabla naziv="DomainObject.Predmet.ProtustrankaFormated_1">  KERIN SERVIS j.d.o.o. Perci</derivirana_varijabla>
  </DomainObject.Predmet.ProtustrankaFormated>
  <DomainObject.Predmet.ProtustrankaFormatedOIB>
    <izvorni_sadrzaj>  KERIN SERVIS j.d.o.o. Perci, OIB 89264130110</izvorni_sadrzaj>
    <derivirana_varijabla naziv="DomainObject.Predmet.ProtustrankaFormatedOIB_1">  KERIN SERVIS j.d.o.o. Perci, OIB 89264130110</derivirana_varijabla>
  </DomainObject.Predmet.ProtustrankaFormatedOIB>
  <DomainObject.Predmet.ProtustrankaFormatedWithAdress>
    <izvorni_sadrzaj> KERIN SERVIS j.d.o.o. Perci, Perci, Perci/1 A, 52465 Tar</izvorni_sadrzaj>
    <derivirana_varijabla naziv="DomainObject.Predmet.ProtustrankaFormatedWithAdress_1"> KERIN SERVIS j.d.o.o. Perci, Perci, Perci/1 A, 52465 Tar</derivirana_varijabla>
  </DomainObject.Predmet.ProtustrankaFormatedWithAdress>
  <DomainObject.Predmet.ProtustrankaFormatedWithAdressOIB>
    <izvorni_sadrzaj> KERIN SERVIS j.d.o.o. Perci, OIB 89264130110, Perci, Perci/1 A, 52465 Tar</izvorni_sadrzaj>
    <derivirana_varijabla naziv="DomainObject.Predmet.ProtustrankaFormatedWithAdressOIB_1"> KERIN SERVIS j.d.o.o. Perci, OIB 89264130110, Perci, Perci/1 A, 52465 Tar</derivirana_varijabla>
  </DomainObject.Predmet.ProtustrankaFormatedWithAdressOIB>
  <DomainObject.Predmet.ProtustrankaWithAdress>
    <izvorni_sadrzaj>KERIN SERVIS j.d.o.o. Perci Perci, Perci/1 A, 52465 Tar</izvorni_sadrzaj>
    <derivirana_varijabla naziv="DomainObject.Predmet.ProtustrankaWithAdress_1">KERIN SERVIS j.d.o.o. Perci Perci, Perci/1 A, 52465 Tar</derivirana_varijabla>
  </DomainObject.Predmet.ProtustrankaWithAdress>
  <DomainObject.Predmet.ProtustrankaWithAdressOIB>
    <izvorni_sadrzaj>KERIN SERVIS j.d.o.o. Perci, OIB 89264130110, Perci, Perci/1 A, 52465 Tar</izvorni_sadrzaj>
    <derivirana_varijabla naziv="DomainObject.Predmet.ProtustrankaWithAdressOIB_1">KERIN SERVIS j.d.o.o. Perci, OIB 89264130110, Perci, Perci/1 A, 52465 Tar</derivirana_varijabla>
  </DomainObject.Predmet.ProtustrankaWithAdressOIB>
  <DomainObject.Predmet.ProtustrankaNazivFormated>
    <izvorni_sadrzaj>KERIN SERVIS j.d.o.o. Perci</izvorni_sadrzaj>
    <derivirana_varijabla naziv="DomainObject.Predmet.ProtustrankaNazivFormated_1">KERIN SERVIS j.d.o.o. Perci</derivirana_varijabla>
  </DomainObject.Predmet.ProtustrankaNazivFormated>
  <DomainObject.Predmet.ProtustrankaNazivFormatedOIB>
    <izvorni_sadrzaj>KERIN SERVIS j.d.o.o. Perci, OIB 89264130110</izvorni_sadrzaj>
    <derivirana_varijabla naziv="DomainObject.Predmet.ProtustrankaNazivFormatedOIB_1">KERIN SERVIS j.d.o.o. Perci, OIB 89264130110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32576.55</izvorni_sadrzaj>
    <derivirana_varijabla naziv="DomainObject.Predmet.TrenutnaVrijednost_1">32576.55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KERIN SERVIS j.d.o.o. Perci</item>
    </izvorni_sadrzaj>
    <derivirana_varijabla naziv="DomainObject.Predmet.ProtuStrankaListFormated_1">
      <item>KERIN SERVIS j.d.o.o. Perci</item>
    </derivirana_varijabla>
  </DomainObject.Predmet.ProtuStrankaListFormated>
  <DomainObject.Predmet.ProtuStrankaListFormatedOIB>
    <izvorni_sadrzaj>
      <item>KERIN SERVIS j.d.o.o. Perci, OIB 89264130110</item>
    </izvorni_sadrzaj>
    <derivirana_varijabla naziv="DomainObject.Predmet.ProtuStrankaListFormatedOIB_1">
      <item>KERIN SERVIS j.d.o.o. Perci, OIB 89264130110</item>
    </derivirana_varijabla>
  </DomainObject.Predmet.ProtuStrankaListFormatedOIB>
  <DomainObject.Predmet.ProtuStrankaListFormatedWithAdress>
    <izvorni_sadrzaj>
      <item>KERIN SERVIS j.d.o.o. Perci, Perci, Perci/1 A, 52465 Tar</item>
    </izvorni_sadrzaj>
    <derivirana_varijabla naziv="DomainObject.Predmet.ProtuStrankaListFormatedWithAdress_1">
      <item>KERIN SERVIS j.d.o.o. Perci, Perci, Perci/1 A, 52465 Tar</item>
    </derivirana_varijabla>
  </DomainObject.Predmet.ProtuStrankaListFormatedWithAdress>
  <DomainObject.Predmet.ProtuStrankaListFormatedWithAdressOIB>
    <izvorni_sadrzaj>
      <item>KERIN SERVIS j.d.o.o. Perci, OIB 89264130110, Perci, Perci/1 A, 52465 Tar</item>
    </izvorni_sadrzaj>
    <derivirana_varijabla naziv="DomainObject.Predmet.ProtuStrankaListFormatedWithAdressOIB_1">
      <item>KERIN SERVIS j.d.o.o. Perci, OIB 89264130110, Perci, Perci/1 A, 52465 Tar</item>
    </derivirana_varijabla>
  </DomainObject.Predmet.ProtuStrankaListFormatedWithAdressOIB>
  <DomainObject.Predmet.ProtuStrankaListNazivFormated>
    <izvorni_sadrzaj>
      <item>KERIN SERVIS j.d.o.o. Perci</item>
    </izvorni_sadrzaj>
    <derivirana_varijabla naziv="DomainObject.Predmet.ProtuStrankaListNazivFormated_1">
      <item>KERIN SERVIS j.d.o.o. Perci</item>
    </derivirana_varijabla>
  </DomainObject.Predmet.ProtuStrankaListNazivFormated>
  <DomainObject.Predmet.ProtuStrankaListNazivFormatedOIB>
    <izvorni_sadrzaj>
      <item>KERIN SERVIS j.d.o.o. Perci, OIB 89264130110</item>
    </izvorni_sadrzaj>
    <derivirana_varijabla naziv="DomainObject.Predmet.ProtuStrankaListNazivFormatedOIB_1">
      <item>KERIN SERVIS j.d.o.o. Perci, OIB 89264130110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KERIN SERVIS j.d.o.o. Perci</izvorni_sadrzaj>
    <derivirana_varijabla naziv="DomainObject.Predmet.ProtustrankaIDrugi_1">KERIN SERVIS j.d.o.o. Perci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KERIN SERVIS j.d.o.o. Perci, OIB 89264130110, Perci, Perci/1 A, 52465 Tar</izvorni_sadrzaj>
    <derivirana_varijabla naziv="DomainObject.Predmet.ProtustrankaIDrugiAdressOIB_1">KERIN SERVIS j.d.o.o. Perci, OIB 89264130110, Perci, Perci/1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KERIN SERVIS j.d.o.o. Perci</item>
    </izvorni_sadrzaj>
    <derivirana_varijabla naziv="DomainObject.Predmet.SudioniciListNaziv_1">
      <item>FINANCIJSKA AGENCIJA, RC RIJEKA, PODRUŽNICA PULA, PULA</item>
      <item>KERIN SERVIS j.d.o.o. Perci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KERIN SERVIS j.d.o.o. Perci, OIB 89264130110, Perci, Perci/1 A,52465 Tar</item>
    </izvorni_sadrzaj>
    <derivirana_varijabla naziv="DomainObject.Predmet.SudioniciListAdressOIB_1">
      <item>FINANCIJSKA AGENCIJA, RC RIJEKA, PODRUŽNICA PULA, PULA, OIB 85821130368, Ulica grada Vukovara 70,10000 Zagreb</item>
      <item>KERIN SERVIS j.d.o.o. Perci, OIB 89264130110, Perci, Perci/1 A,52465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89264130110</item>
    </izvorni_sadrzaj>
    <derivirana_varijabla naziv="DomainObject.Predmet.SudioniciListNazivOIB_1">
      <item>, OIB 85821130368</item>
      <item>, OIB 89264130110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2660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2018-07-02T06:23:00Z</dcterms:created>
  <dc:creator>Morena Brajuha</dc:creator>
  <dc:description/>
  <cp:keywords/>
  <cp:lastModifiedBy>Morena Brajuha</cp:lastModifiedBy>
  <cp:lastPrinted>2018-07-02T06:30:00Z</cp:lastPrinted>
  <dcterms:modified xmlns:xsi="http://www.w3.org/2001/XMLSchema-instance" xsi:type="dcterms:W3CDTF">2018-07-02T07:52:00Z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(St-240-18 Kerin servis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