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f73e" w14:paraId="1cff73e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9F4348">
        <w:rPr>
          <w:sz w:val="22"/>
          <w:szCs w:val="22"/>
        </w:rPr>
        <w:t>70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9F4348">
        <w:rPr>
          <w:sz w:val="22"/>
          <w:szCs w:val="22"/>
        </w:rPr>
        <w:t xml:space="preserve">INFINITE DESIGNS jednostavno društvo s ograničenom odgovornošću za proizvodnju odjeće, </w:t>
      </w:r>
      <w:proofErr w:type="spellStart"/>
      <w:r w:rsidR="009F4348">
        <w:rPr>
          <w:sz w:val="22"/>
          <w:szCs w:val="22"/>
        </w:rPr>
        <w:t>Pavlovec</w:t>
      </w:r>
      <w:proofErr w:type="spellEnd"/>
      <w:r w:rsidR="009F4348">
        <w:rPr>
          <w:sz w:val="22"/>
          <w:szCs w:val="22"/>
        </w:rPr>
        <w:t xml:space="preserve"> Zabočki, </w:t>
      </w:r>
      <w:proofErr w:type="spellStart"/>
      <w:r w:rsidR="009F4348">
        <w:rPr>
          <w:sz w:val="22"/>
          <w:szCs w:val="22"/>
        </w:rPr>
        <w:t>Pavlovec</w:t>
      </w:r>
      <w:proofErr w:type="spellEnd"/>
      <w:r w:rsidR="009F4348">
        <w:rPr>
          <w:sz w:val="22"/>
          <w:szCs w:val="22"/>
        </w:rPr>
        <w:t xml:space="preserve"> Zabočki 83</w:t>
      </w:r>
      <w:r w:rsidR="008505D5">
        <w:rPr>
          <w:sz w:val="22"/>
          <w:szCs w:val="22"/>
        </w:rPr>
        <w:t xml:space="preserve">, OIB: </w:t>
      </w:r>
      <w:r w:rsidR="009F4348">
        <w:rPr>
          <w:sz w:val="22"/>
          <w:szCs w:val="22"/>
        </w:rPr>
        <w:t>54207729814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5066DB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5066DB" w:rsidR="005066DB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5066DB">
        <w:rPr>
          <w:sz w:val="22"/>
          <w:szCs w:val="22"/>
        </w:rPr>
        <w:t xml:space="preserve">, </w:t>
      </w:r>
      <w:r w:rsidR="005066DB">
        <w:t>v.r.</w:t>
      </w:r>
    </w:p>
    <w:p w:rsidRDefault="005066DB" w:rsidP="005066DB" w:rsidR="005066DB">
      <w:pPr>
        <w:jc w:val="right"/>
      </w:pPr>
    </w:p>
    <w:p w:rsidRDefault="005066DB" w:rsidP="005066DB" w:rsidR="005066DB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066DB" w:rsidP="005066DB" w:rsidR="005066DB">
      <w:pPr>
        <w:jc w:val="right"/>
      </w:pPr>
      <w:r>
        <w:t>ovlašteni službenik</w:t>
      </w:r>
    </w:p>
    <w:p w:rsidRDefault="005066DB" w:rsidP="005066DB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52253"/>
    <w:rsid w:val="003C2AD4"/>
    <w:rsid w:val="00422F8C"/>
    <w:rsid w:val="00427301"/>
    <w:rsid w:val="0043039F"/>
    <w:rsid w:val="005066DB"/>
    <w:rsid w:val="006A483E"/>
    <w:rsid w:val="00712648"/>
    <w:rsid w:val="00746294"/>
    <w:rsid w:val="007D721C"/>
    <w:rsid w:val="00802DA3"/>
    <w:rsid w:val="008505D5"/>
    <w:rsid w:val="009247DD"/>
    <w:rsid w:val="00997C3E"/>
    <w:rsid w:val="009F4348"/>
    <w:rsid w:val="00B0006C"/>
    <w:rsid w:val="00B96E30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06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6D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6D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6D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6D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06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6D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6D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6D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6D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St-2370/2017</izvorni_sadrzaj>
    <derivirana_varijabla naziv="DomainObject.Predmet.OznakaBroj_1">St-2370/2017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INFINITE DESIGNS jednostavno društvo s ograničenom odgovornošću za proizvodnju odjeće zastupanog po punomoćniku Snježana Tuđa</izvorni_sadrzaj>
    <derivirana_varijabla naziv="DomainObject.Predmet.ProtustrankaFormated_1">  INFINITE DESIGNS jednostavno društvo s ograničenom odgovornošću za proizvodnju odjeće zastupanog po punomoćniku Snježana Tuđa</derivirana_varijabla>
  </DomainObject.Predmet.ProtustrankaFormated>
  <DomainObject.Predmet.ProtustrankaFormatedOIB>
    <izvorni_sadrzaj>  INFINITE DESIGNS jednostavno društvo s ograničenom odgovornošću za proizvodnju odjeće, OIB 54207729814 zastupanog po punomoćniku Snježana Tuđa</izvorni_sadrzaj>
    <derivirana_varijabla naziv="DomainObject.Predmet.ProtustrankaFormatedOIB_1">  INFINITE DESIGNS jednostavno društvo s ograničenom odgovornošću za proizvodnju odjeće, OIB 54207729814 zastupanog po punomoćniku Snježana Tuđa</derivirana_varijabla>
  </DomainObject.Predmet.ProtustrankaFormatedOIB>
  <DomainObject.Predmet.ProtustrankaFormatedWithAdress>
    <izvorni_sadrzaj> INFINITE DESIGNS jednostavno društvo s ograničenom odgovornošću za proizvodnju odjeće, Pavlovec Zabočki 83, 49210 Pavlovec Zabočki zastupanog po punomoćniku Snježana Tuđa</izvorni_sadrzaj>
    <derivirana_varijabla naziv="DomainObject.Predmet.ProtustrankaFormatedWithAdress_1"> INFINITE DESIGNS jednostavno društvo s ograničenom odgovornošću za proizvodnju odjeće, Pavlovec Zabočki 83, 49210 Pavlovec Zabočki zastupanog po punomoćniku Snježana Tuđa</derivirana_varijabla>
  </DomainObject.Predmet.ProtustrankaFormatedWithAdress>
  <DomainObject.Predmet.ProtustrankaFormatedWithAdressOIB>
    <izvorni_sadrzaj> INFINITE DESIGNS jednostavno društvo s ograničenom odgovornošću za proizvodnju odjeće, OIB 54207729814, Pavlovec Zabočki 83, 49210 Pavlovec Zabočki zastupanog po punomoćniku Snježana Tuđa</izvorni_sadrzaj>
    <derivirana_varijabla naziv="DomainObject.Predmet.ProtustrankaFormatedWithAdressOIB_1"> INFINITE DESIGNS jednostavno društvo s ograničenom odgovornošću za proizvodnju odjeće, OIB 54207729814, Pavlovec Zabočki 83, 49210 Pavlovec Zabočki zastupanog po punomoćniku Snježana Tuđa</derivirana_varijabla>
  </DomainObject.Predmet.ProtustrankaFormatedWithAdressOIB>
  <DomainObject.Predmet.ProtustrankaWithAdress>
    <izvorni_sadrzaj>INFINITE DESIGNS jednostavno društvo s ograničenom odgovornošću za proizvodnju odjeće Pavlovec Zabočki 83, 49210 Pavlovec Zabočki</izvorni_sadrzaj>
    <derivirana_varijabla naziv="DomainObject.Predmet.ProtustrankaWithAdress_1">INFINITE DESIGNS jednostavno društvo s ograničenom odgovornošću za proizvodnju odjeće Pavlovec Zabočki 83, 49210 Pavlovec Zabočki</derivirana_varijabla>
  </DomainObject.Predmet.ProtustrankaWithAdress>
  <DomainObject.Predmet.ProtustrankaWithAdressOIB>
    <izvorni_sadrzaj>INFINITE DESIGNS jednostavno društvo s ograničenom odgovornošću za proizvodnju odjeće, OIB 54207729814, Pavlovec Zabočki 83, 49210 Pavlovec Zabočki</izvorni_sadrzaj>
    <derivirana_varijabla naziv="DomainObject.Predmet.ProtustrankaWithAdressOIB_1">INFINITE DESIGNS jednostavno društvo s ograničenom odgovornošću za proizvodnju odjeće, OIB 54207729814, Pavlovec Zabočki 83, 49210 Pavlovec Zabočki</derivirana_varijabla>
  </DomainObject.Predmet.ProtustrankaWithAdressOIB>
  <DomainObject.Predmet.ProtustrankaNazivFormated>
    <izvorni_sadrzaj>INFINITE DESIGNS jednostavno društvo s ograničenom odgovornošću za proizvodnju odjeće</izvorni_sadrzaj>
    <derivirana_varijabla naziv="DomainObject.Predmet.ProtustrankaNazivFormated_1">INFINITE DESIGNS jednostavno društvo s ograničenom odgovornošću za proizvodnju odjeće</derivirana_varijabla>
  </DomainObject.Predmet.ProtustrankaNazivFormated>
  <DomainObject.Predmet.ProtustrankaNazivFormatedOIB>
    <izvorni_sadrzaj>INFINITE DESIGNS jednostavno društvo s ograničenom odgovornošću za proizvodnju odjeće, OIB 54207729814</izvorni_sadrzaj>
    <derivirana_varijabla naziv="DomainObject.Predmet.ProtustrankaNazivFormatedOIB_1">INFINITE DESIGNS jednostavno društvo s ograničenom odgovornošću za proizvodnju odjeće, OIB 54207729814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INFINITE DESIGNS jednostavno društvo s ograničenom odgovornošću za proizvodnju odjeće zastupanog po punomoćniku Snježana Tuđa</item>
    </izvorni_sadrzaj>
    <derivirana_varijabla naziv="DomainObject.Predmet.ProtuStrankaListFormated_1">
      <item>INFINITE DESIGNS jednostavno društvo s ograničenom odgovornošću za proizvodnju odjeće zastupanog po punomoćniku Snježana Tuđa</item>
    </derivirana_varijabla>
  </DomainObject.Predmet.ProtuStrankaListFormated>
  <DomainObject.Predmet.ProtuStrankaListFormatedOIB>
    <izvorni_sadrzaj>
      <item>INFINITE DESIGNS jednostavno društvo s ograničenom odgovornošću za proizvodnju odjeće, OIB 54207729814 zastupanog po punomoćniku Snježana Tuđa</item>
    </izvorni_sadrzaj>
    <derivirana_varijabla naziv="DomainObject.Predmet.ProtuStrankaListFormatedOIB_1">
      <item>INFINITE DESIGNS jednostavno društvo s ograničenom odgovornošću za proizvodnju odjeće, OIB 54207729814 zastupanog po punomoćniku Snježana Tuđa</item>
    </derivirana_varijabla>
  </DomainObject.Predmet.ProtuStrankaListFormatedOIB>
  <DomainObject.Predmet.ProtuStrankaListFormatedWithAdress>
    <izvorni_sadrzaj>
      <item>INFINITE DESIGNS jednostavno društvo s ograničenom odgovornošću za proizvodnju odjeće, Pavlovec Zabočki 83, 49210 Pavlovec Zabočki zastupanog po punomoćniku Snježana Tuđa</item>
    </izvorni_sadrzaj>
    <derivirana_varijabla naziv="DomainObject.Predmet.ProtuStrankaListFormatedWithAdress_1">
      <item>INFINITE DESIGNS jednostavno društvo s ograničenom odgovornošću za proizvodnju odjeće, Pavlovec Zabočki 83, 49210 Pavlovec Zabočki zastupanog po punomoćniku Snježana Tuđa</item>
    </derivirana_varijabla>
  </DomainObject.Predmet.ProtuStrankaListFormatedWithAdress>
  <DomainObject.Predmet.ProtuStrankaListFormatedWithAdressOIB>
    <izvorni_sadrzaj>
      <item>INFINITE DESIGNS jednostavno društvo s ograničenom odgovornošću za proizvodnju odjeće, OIB 54207729814, Pavlovec Zabočki 83, 49210 Pavlovec Zabočki zastupanog po punomoćniku Snježana Tuđa</item>
    </izvorni_sadrzaj>
    <derivirana_varijabla naziv="DomainObject.Predmet.ProtuStrankaListFormatedWithAdressOIB_1">
      <item>INFINITE DESIGNS jednostavno društvo s ograničenom odgovornošću za proizvodnju odjeće, OIB 54207729814, Pavlovec Zabočki 83, 49210 Pavlovec Zabočki zastupanog po punomoćniku Snježana Tuđa</item>
    </derivirana_varijabla>
  </DomainObject.Predmet.ProtuStrankaListFormatedWithAdressOIB>
  <DomainObject.Predmet.ProtuStrankaListNazivFormated>
    <izvorni_sadrzaj>
      <item>INFINITE DESIGNS jednostavno društvo s ograničenom odgovornošću za proizvodnju odjeće</item>
    </izvorni_sadrzaj>
    <derivirana_varijabla naziv="DomainObject.Predmet.ProtuStrankaListNazivFormated_1">
      <item>INFINITE DESIGNS jednostavno društvo s ograničenom odgovornošću za proizvodnju odjeće</item>
    </derivirana_varijabla>
  </DomainObject.Predmet.ProtuStrankaListNazivFormated>
  <DomainObject.Predmet.ProtuStrankaListNazivFormatedOIB>
    <izvorni_sadrzaj>
      <item>INFINITE DESIGNS jednostavno društvo s ograničenom odgovornošću za proizvodnju odjeće, OIB 54207729814</item>
    </izvorni_sadrzaj>
    <derivirana_varijabla naziv="DomainObject.Predmet.ProtuStrankaListNazivFormatedOIB_1">
      <item>INFINITE DESIGNS jednostavno društvo s ograničenom odgovornošću za proizvodnju odjeće, OIB 54207729814</item>
    </derivirana_varijabla>
  </DomainObject.Predmet.ProtuStrankaListNazivFormatedOIB>
  <DomainObject.Predmet.OstaliListFormated>
    <izvorni_sadrzaj>
      <item>Snježana Tuđa punomoćnik sudionika u postupku INFINITE DESIGNS jednostavno društvo s ograničenom odgovornošću za proizvodnju odjeće</item>
    </izvorni_sadrzaj>
    <derivirana_varijabla naziv="DomainObject.Predmet.OstaliListFormated_1">
      <item>Snježana Tuđa punomoćnik sudionika u postupku INFINITE DESIGNS jednostavno društvo s ograničenom odgovornošću za proizvodnju odjeće</item>
    </derivirana_varijabla>
  </DomainObject.Predmet.OstaliListFormated>
  <DomainObject.Predmet.OstaliListFormatedOIB>
    <izvorni_sadrzaj>
      <item>Snježana Tuđa, OIB 72135593215 punomoćnik sudionika u postupku INFINITE DESIGNS jednostavno društvo s ograničenom odgovornošću za proizvodnju odjeće</item>
    </izvorni_sadrzaj>
    <derivirana_varijabla naziv="DomainObject.Predmet.OstaliListFormatedOIB_1">
      <item>Snježana Tuđa, OIB 72135593215 punomoćnik sudionika u postupku INFINITE DESIGNS jednostavno društvo s ograničenom odgovornošću za proizvodnju odjeće</item>
    </derivirana_varijabla>
  </DomainObject.Predmet.OstaliListFormatedOIB>
  <DomainObject.Predmet.OstaliListFormatedWithAdress>
    <izvorni_sadrzaj>
      <item>Snježana Tuđa, Pavlovec Zabočki 83, 49210 Pavlovec Zabočki punomoćnik sudionika u postupku INFINITE DESIGNS jednostavno društvo s ograničenom odgovornošću za proizvodnju odjeće</item>
    </izvorni_sadrzaj>
    <derivirana_varijabla naziv="DomainObject.Predmet.OstaliListFormatedWithAdress_1">
      <item>Snježana Tuđa, Pavlovec Zabočki 83, 49210 Pavlovec Zabočki punomoćnik sudionika u postupku INFINITE DESIGNS jednostavno društvo s ograničenom odgovornošću za proizvodnju odjeće</item>
    </derivirana_varijabla>
  </DomainObject.Predmet.OstaliListFormatedWithAdress>
  <DomainObject.Predmet.OstaliListFormatedWithAdressOIB>
    <izvorni_sadrzaj>
      <item>Snježana Tuđa, OIB 72135593215, Pavlovec Zabočki 83, 49210 Pavlovec Zabočki punomoćnik sudionika u postupku INFINITE DESIGNS jednostavno društvo s ograničenom odgovornošću za proizvodnju odjeće</item>
    </izvorni_sadrzaj>
    <derivirana_varijabla naziv="DomainObject.Predmet.OstaliListFormatedWithAdressOIB_1">
      <item>Snježana Tuđa, OIB 72135593215, Pavlovec Zabočki 83, 49210 Pavlovec Zabočki punomoćnik sudionika u postupku INFINITE DESIGNS jednostavno društvo s ograničenom odgovornošću za proizvodnju odjeće</item>
    </derivirana_varijabla>
  </DomainObject.Predmet.OstaliListFormatedWithAdressOIB>
  <DomainObject.Predmet.OstaliListNazivFormated>
    <izvorni_sadrzaj>
      <item>Snježana Tuđa</item>
    </izvorni_sadrzaj>
    <derivirana_varijabla naziv="DomainObject.Predmet.OstaliListNazivFormated_1">
      <item>Snježana Tuđa</item>
    </derivirana_varijabla>
  </DomainObject.Predmet.OstaliListNazivFormated>
  <DomainObject.Predmet.OstaliListNazivFormatedOIB>
    <izvorni_sadrzaj>
      <item>Snježana Tuđa, OIB 72135593215</item>
    </izvorni_sadrzaj>
    <derivirana_varijabla naziv="DomainObject.Predmet.OstaliListNazivFormatedOIB_1">
      <item>Snježana Tuđa, OIB 72135593215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INFINITE DESIGNS jednostavno društvo s ograničenom odgovornošću za proizvodnju odjeće</izvorni_sadrzaj>
    <derivirana_varijabla naziv="DomainObject.Predmet.ProtustrankaIDrugi_1">INFINITE DESIGNS jednostavno društvo s ograničenom odgovornošću za proizvodnju odjeće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INFINITE DESIGNS jednostavno društvo s ograničenom odgovornošću za proizvodnju odjeće, OIB 54207729814, Pavlovec Zabočki 83, 49210 Pavlovec Zabočki</izvorni_sadrzaj>
    <derivirana_varijabla naziv="DomainObject.Predmet.ProtustrankaIDrugiAdressOIB_1">INFINITE DESIGNS jednostavno društvo s ograničenom odgovornošću za proizvodnju odjeće, OIB 54207729814, Pavlovec Zabočki 83,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INFINITE DESIGNS jednostavno društvo s ograničenom odgovornošću za proizvodnju odjeće</item>
      <item>Snježana Tuđa</item>
    </izvorni_sadrzaj>
    <derivirana_varijabla naziv="DomainObject.Predmet.SudioniciListNaziv_1">
      <item>FINA Regionalni centar Zagreb</item>
      <item>INFINITE DESIGNS jednostavno društvo s ograničenom odgovornošću za proizvodnju odjeće</item>
      <item>Snježana Tuđa</item>
    </derivirana_varijabla>
  </DomainObject.Predmet.SudioniciListNaziv>
  <DomainObject.Predmet.SudioniciListAdressOIB>
    <izvorni_sadrzaj>
      <item>FINA Regionalni centar Zagreb, OIB 85821130368, Trg svibanjskih žrtava 1995. 1,10000 Zagreb</item>
      <item>INFINITE DESIGNS jednostavno društvo s ograničenom odgovornošću za proizvodnju odjeće, OIB 54207729814, Pavlovec Zabočki 83,49210 Pavlovec Zabočki</item>
      <item>Snježana Tuđa, OIB 72135593215, Pavlovec Zabočki 83,49210 Pavlovec Zabočki</item>
    </izvorni_sadrzaj>
    <derivirana_varijabla naziv="DomainObject.Predmet.SudioniciListAdressOIB_1">
      <item>FINA Regionalni centar Zagreb, OIB 85821130368, Trg svibanjskih žrtava 1995. 1,10000 Zagreb</item>
      <item>INFINITE DESIGNS jednostavno društvo s ograničenom odgovornošću za proizvodnju odjeće, OIB 54207729814, Pavlovec Zabočki 83,49210 Pavlovec Zabočki</item>
      <item>Snježana Tuđa, OIB 72135593215, Pavlovec Zabočki 83,49210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54207729814</item>
      <item>, OIB 72135593215</item>
    </izvorni_sadrzaj>
    <derivirana_varijabla naziv="DomainObject.Predmet.SudioniciListNazivOIB_1">
      <item>, OIB 85821130368</item>
      <item>, OIB 54207729814</item>
      <item>, OIB 72135593215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D48A0-A3BE-40AE-8385-ACCCE87EC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1708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2017-10-27T08:41:00Z</dcterms:created>
  <dc:creator>Ksenija Nol</dc:creator>
  <cp:lastModifiedBy>Ksenija Nol</cp:lastModifiedBy>
  <cp:lastPrinted>2017-10-27T12:18:00Z</cp:lastPrinted>
  <dcterms:modified xmlns:xsi="http://www.w3.org/2001/XMLSchema-instance" xsi:type="dcterms:W3CDTF">2017-10-27T12:18:00Z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