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808a6" w14:paraId="a5808a6" w:rsidRDefault="00EE04CE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>
        <w:t xml:space="preserve">Poslovni broj: </w:t>
      </w:r>
      <w:r w:rsidR="000C7E57" w:rsidRPr="00D72603">
        <w:t>1 St-</w:t>
      </w:r>
      <w:r w:rsidR="00DC715E">
        <w:t>279/2013-52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F30F36" w:rsidP="00F30F36" w:rsidR="00F30F36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F30F36" w:rsidP="00F30F36" w:rsidR="00F30F36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F30F36" w:rsidP="00F30F36" w:rsidR="00F30F36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F30F36" w:rsidP="00F30F36" w:rsidR="00F30F36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9B1942" w:rsidP="009B1942" w:rsidR="009B1942"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Zadru, po sucu tog suda Ardeni Bajlo, kao stečajno</w:t>
      </w:r>
      <w:r w:rsidR="00900794">
        <w:t>j</w:t>
      </w:r>
      <w:r w:rsidRPr="00D72603">
        <w:t xml:space="preserve"> su</w:t>
      </w:r>
      <w:r w:rsidR="00900794">
        <w:t>tkinji</w:t>
      </w:r>
      <w:r w:rsidRPr="00D72603">
        <w:t xml:space="preserve"> u stečajnom postupku nad </w:t>
      </w:r>
      <w:r w:rsidR="00DC715E">
        <w:t>stečajnom masom stečajnog</w:t>
      </w:r>
      <w:r w:rsidR="00DC715E" w:rsidRPr="009219F7">
        <w:t xml:space="preserve"> dužnik</w:t>
      </w:r>
      <w:r w:rsidR="00DC715E">
        <w:t>a</w:t>
      </w:r>
      <w:r w:rsidR="00DC715E" w:rsidRPr="009219F7">
        <w:t xml:space="preserve"> </w:t>
      </w:r>
      <w:r w:rsidR="00DC715E">
        <w:t>ALBATROS d.o.o. Zadar u stečaju, OIB: 17364128004</w:t>
      </w:r>
      <w:r w:rsidR="005F26AB">
        <w:t>,</w:t>
      </w:r>
      <w:r w:rsidR="00900794" w:rsidRPr="00244EC8">
        <w:t xml:space="preserve"> zastupanom</w:t>
      </w:r>
      <w:r w:rsidR="00900794" w:rsidRPr="009544DA">
        <w:t xml:space="preserve"> po stečajnom upravitelju </w:t>
      </w:r>
      <w:r w:rsidR="00DC715E">
        <w:t>Edvinu Šimunovu</w:t>
      </w:r>
      <w:r w:rsidR="0075400E">
        <w:t>,</w:t>
      </w:r>
      <w:r w:rsidR="0075400E" w:rsidRPr="00D35C6E">
        <w:t xml:space="preserve"> dana</w:t>
      </w:r>
      <w:r w:rsidR="0039513A">
        <w:t xml:space="preserve"> </w:t>
      </w:r>
      <w:r w:rsidR="00EC44B0">
        <w:t>31</w:t>
      </w:r>
      <w:r w:rsidR="003578A5">
        <w:t xml:space="preserve">. </w:t>
      </w:r>
      <w:r w:rsidR="00DC715E">
        <w:t>listopada</w:t>
      </w:r>
      <w:r w:rsidR="000A01DA">
        <w:t xml:space="preserve"> </w:t>
      </w:r>
      <w:r w:rsidR="00F77A78">
        <w:t>2018</w:t>
      </w:r>
      <w:r w:rsidR="00900794">
        <w:t>.</w:t>
      </w:r>
      <w:r w:rsidRPr="00D72603">
        <w:t xml:space="preserve">,  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3578A5" w:rsidP="00FD2C31" w:rsidR="003578A5">
      <w:pPr>
        <w:jc w:val="both"/>
      </w:pPr>
    </w:p>
    <w:p w:rsidRDefault="003578A5" w:rsidP="00B9355E" w:rsidR="003578A5">
      <w:pPr>
        <w:numPr>
          <w:ilvl w:val="0"/>
          <w:numId w:val="3"/>
        </w:numPr>
        <w:tabs>
          <w:tab w:pos="1440" w:val="clear"/>
          <w:tab w:pos="0" w:val="num"/>
        </w:tabs>
        <w:ind w:firstLine="720" w:left="0"/>
        <w:jc w:val="both"/>
      </w:pPr>
      <w:r>
        <w:t xml:space="preserve">Nalaže se sudskom registru brisanje stečajne mase stečajnog dužnika </w:t>
      </w:r>
      <w:r w:rsidR="00DC715E">
        <w:t>ALBATROS d.o.o. Zadar u stečaju, OIB: 17364128004</w:t>
      </w:r>
      <w:r w:rsidR="005B4E02">
        <w:t xml:space="preserve"> </w:t>
      </w:r>
      <w:r>
        <w:t xml:space="preserve">iz sudskog registra. </w:t>
      </w:r>
    </w:p>
    <w:p w:rsidRDefault="00B9355E" w:rsidP="0039513A" w:rsidR="00B9355E">
      <w:pPr>
        <w:ind w:left="720"/>
        <w:jc w:val="both"/>
      </w:pPr>
      <w:r w:rsidRPr="0082330F">
        <w:t xml:space="preserve"> </w:t>
      </w:r>
    </w:p>
    <w:p w:rsidRDefault="00B9355E" w:rsidP="00B9355E" w:rsidR="00B9355E" w:rsidRPr="0082330F">
      <w:pPr>
        <w:jc w:val="center"/>
      </w:pPr>
      <w:r w:rsidRPr="0082330F">
        <w:t>Obrazloženje</w:t>
      </w:r>
    </w:p>
    <w:p w:rsidRDefault="00E26F50" w:rsidP="00E26F50" w:rsidR="00E26F50" w:rsidRPr="000811B9">
      <w:pPr>
        <w:rPr>
          <w:b/>
        </w:rPr>
      </w:pPr>
    </w:p>
    <w:p w:rsidRDefault="00E26F50" w:rsidP="00FD2C31" w:rsidR="003578A5">
      <w:pPr>
        <w:ind w:firstLine="708"/>
        <w:jc w:val="both"/>
      </w:pPr>
      <w:r w:rsidRPr="000811B9">
        <w:t xml:space="preserve">Stečajni upravitelj </w:t>
      </w:r>
      <w:r>
        <w:t xml:space="preserve">stečajne mase </w:t>
      </w:r>
      <w:r w:rsidRPr="000811B9">
        <w:t>podnio je prijedlog za</w:t>
      </w:r>
      <w:r w:rsidR="00FD2C31">
        <w:t xml:space="preserve"> brisanje stečajne mase stečajnog dužnika iz točke I. ovog rješenje iz sudskog registra budući je </w:t>
      </w:r>
      <w:r w:rsidR="005B4E02">
        <w:t>postupak naknadne diobe prethodno dovršen.</w:t>
      </w:r>
    </w:p>
    <w:p w:rsidRDefault="00D72603" w:rsidP="00443952" w:rsidR="00D72603">
      <w:pPr>
        <w:ind w:firstLine="708"/>
        <w:jc w:val="both"/>
      </w:pPr>
    </w:p>
    <w:p w:rsidRDefault="00D72603" w:rsidP="00DC1AD3" w:rsidR="00D72603">
      <w:pPr>
        <w:jc w:val="center"/>
      </w:pPr>
      <w:r>
        <w:t>U</w:t>
      </w:r>
      <w:r w:rsidR="00924FFF" w:rsidRPr="00DC1AD3">
        <w:t xml:space="preserve"> Zadru, </w:t>
      </w:r>
      <w:r w:rsidR="00EC44B0">
        <w:t>31</w:t>
      </w:r>
      <w:r w:rsidR="003578A5">
        <w:t xml:space="preserve">. </w:t>
      </w:r>
      <w:r w:rsidR="00DC715E">
        <w:t>listopada</w:t>
      </w:r>
      <w:r w:rsidR="00F77A78">
        <w:t xml:space="preserve"> 2018</w:t>
      </w:r>
      <w:r w:rsidR="00900794">
        <w:t>.</w:t>
      </w:r>
    </w:p>
    <w:p w:rsidRDefault="00D72603" w:rsidP="00DC1AD3" w:rsidR="00D72603" w:rsidRPr="00DC1AD3">
      <w:pPr>
        <w:jc w:val="center"/>
      </w:pPr>
    </w:p>
    <w:p w:rsidRDefault="00EE26F4" w:rsidP="00F77A78" w:rsidR="00F533AB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                         </w:t>
      </w:r>
      <w:r>
        <w:tab/>
      </w:r>
      <w:r>
        <w:tab/>
      </w:r>
      <w:r>
        <w:tab/>
      </w:r>
      <w:r w:rsidR="0039513A">
        <w:t>S</w:t>
      </w:r>
      <w:r w:rsidR="00F533AB" w:rsidRPr="002C500F">
        <w:t>u</w:t>
      </w:r>
      <w:r w:rsidR="00900794">
        <w:t>tkinja</w:t>
      </w:r>
    </w:p>
    <w:p w:rsidRDefault="00EE26F4" w:rsidP="00EE26F4" w:rsidR="00F533AB">
      <w:r>
        <w:t xml:space="preserve">Ante </w:t>
      </w:r>
      <w:proofErr w:type="spellStart"/>
      <w:r>
        <w:t>Rubelj</w:t>
      </w:r>
      <w:proofErr w:type="spellEnd"/>
      <w:r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B03DF3">
        <w:t xml:space="preserve">Ardena </w:t>
      </w:r>
      <w:proofErr w:type="spellStart"/>
      <w:r w:rsidR="00B03DF3">
        <w:t>Bajlo</w:t>
      </w:r>
      <w:proofErr w:type="spellEnd"/>
      <w:r>
        <w:t>, v.r.</w:t>
      </w:r>
    </w:p>
    <w:p w:rsidRDefault="00D72603" w:rsidP="00924FFF" w:rsidR="00D72603"/>
    <w:p w:rsidRDefault="003578A5" w:rsidP="00924FFF" w:rsidR="003578A5"/>
    <w:p w:rsidRDefault="003578A5" w:rsidP="00924FFF" w:rsidR="003578A5"/>
    <w:p w:rsidRDefault="00F30F36" w:rsidP="00924FFF" w:rsidR="00924FFF" w:rsidRPr="00D72603">
      <w:r>
        <w:t>Pouka o pravnom lijeku</w:t>
      </w:r>
      <w:r w:rsidR="00924FFF" w:rsidRPr="00D72603">
        <w:t>:</w:t>
      </w:r>
    </w:p>
    <w:p w:rsidRDefault="00C21497" w:rsidP="00900794" w:rsidR="00C21497">
      <w:pPr>
        <w:jc w:val="both"/>
      </w:pPr>
      <w:r w:rsidRPr="000811B9">
        <w:t xml:space="preserve">Protiv ovog rješenja dopuštena je žalba koja se podnosi u tri primjerka za Visoki trgovački sud putem ovog suda, u roku od osam dana. </w:t>
      </w:r>
    </w:p>
    <w:p w:rsidRDefault="00B03DF3" w:rsidP="00924FFF" w:rsidR="00B03DF3" w:rsidRPr="00D72603"/>
    <w:p w:rsidRDefault="0068395E" w:rsidP="0068395E" w:rsidR="0068395E">
      <w:r>
        <w:t xml:space="preserve">Dostaviti: </w:t>
      </w:r>
    </w:p>
    <w:p w:rsidRDefault="00CF5A4D" w:rsidP="0068395E" w:rsidR="0068395E">
      <w:pPr>
        <w:numPr>
          <w:ilvl w:val="0"/>
          <w:numId w:val="4"/>
        </w:numPr>
      </w:pPr>
      <w:r>
        <w:t>stečajnom upravitelju – e-</w:t>
      </w:r>
      <w:proofErr w:type="spellStart"/>
      <w:r>
        <w:t>mailom</w:t>
      </w:r>
      <w:proofErr w:type="spellEnd"/>
    </w:p>
    <w:p w:rsidRDefault="0068395E" w:rsidP="0068395E" w:rsidR="0068395E">
      <w:pPr>
        <w:numPr>
          <w:ilvl w:val="0"/>
          <w:numId w:val="4"/>
        </w:numPr>
      </w:pPr>
      <w:r>
        <w:t xml:space="preserve">e-oglasna ploča </w:t>
      </w:r>
    </w:p>
    <w:p w:rsidRDefault="005B52D5" w:rsidP="0068395E" w:rsidR="005B52D5">
      <w:pPr>
        <w:numPr>
          <w:ilvl w:val="0"/>
          <w:numId w:val="4"/>
        </w:numPr>
      </w:pPr>
      <w:r>
        <w:t>sudskom registru</w:t>
      </w:r>
      <w:r w:rsidR="00E26F50">
        <w:t xml:space="preserve"> </w:t>
      </w:r>
      <w:r>
        <w:t>po pravomoćnosti ovog rješenja</w:t>
      </w:r>
    </w:p>
    <w:p w:rsidRDefault="0068395E" w:rsidP="00BE7B43" w:rsidR="00BE6C59" w:rsidRPr="00DC1AD3">
      <w:pPr>
        <w:numPr>
          <w:ilvl w:val="0"/>
          <w:numId w:val="4"/>
        </w:numPr>
      </w:pPr>
      <w:r>
        <w:t>u spis</w:t>
      </w:r>
    </w:p>
    <w:sectPr w:rsidR="00BE6C59" w:rsidRPr="00DC1AD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4D4A30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47DF2"/>
    <w:rsid w:val="00052052"/>
    <w:rsid w:val="000A01DA"/>
    <w:rsid w:val="000C7E57"/>
    <w:rsid w:val="001E73C4"/>
    <w:rsid w:val="00242827"/>
    <w:rsid w:val="002E560F"/>
    <w:rsid w:val="002E7452"/>
    <w:rsid w:val="003030D8"/>
    <w:rsid w:val="003578A5"/>
    <w:rsid w:val="0039513A"/>
    <w:rsid w:val="003B391E"/>
    <w:rsid w:val="004134D1"/>
    <w:rsid w:val="00443952"/>
    <w:rsid w:val="004942D8"/>
    <w:rsid w:val="004E3574"/>
    <w:rsid w:val="0056526D"/>
    <w:rsid w:val="00584B22"/>
    <w:rsid w:val="005A1684"/>
    <w:rsid w:val="005B4E02"/>
    <w:rsid w:val="005B52D5"/>
    <w:rsid w:val="005F26AB"/>
    <w:rsid w:val="005F4FE6"/>
    <w:rsid w:val="00607E9D"/>
    <w:rsid w:val="00622DF8"/>
    <w:rsid w:val="006368FD"/>
    <w:rsid w:val="0067170D"/>
    <w:rsid w:val="00672577"/>
    <w:rsid w:val="0068395E"/>
    <w:rsid w:val="00694FD9"/>
    <w:rsid w:val="006D5987"/>
    <w:rsid w:val="00701EB4"/>
    <w:rsid w:val="00724DED"/>
    <w:rsid w:val="007406AB"/>
    <w:rsid w:val="0075400E"/>
    <w:rsid w:val="007D7EE3"/>
    <w:rsid w:val="008E1367"/>
    <w:rsid w:val="00900794"/>
    <w:rsid w:val="00924FFF"/>
    <w:rsid w:val="009B1942"/>
    <w:rsid w:val="009E5554"/>
    <w:rsid w:val="00A163E1"/>
    <w:rsid w:val="00A704E3"/>
    <w:rsid w:val="00A94666"/>
    <w:rsid w:val="00AB1127"/>
    <w:rsid w:val="00AB2FCA"/>
    <w:rsid w:val="00B03DF3"/>
    <w:rsid w:val="00B046EF"/>
    <w:rsid w:val="00B20EDF"/>
    <w:rsid w:val="00B9355E"/>
    <w:rsid w:val="00BC74E9"/>
    <w:rsid w:val="00BD79A1"/>
    <w:rsid w:val="00BE6C59"/>
    <w:rsid w:val="00BE7B43"/>
    <w:rsid w:val="00C21497"/>
    <w:rsid w:val="00CF2B6C"/>
    <w:rsid w:val="00CF5A4D"/>
    <w:rsid w:val="00D72603"/>
    <w:rsid w:val="00DA569D"/>
    <w:rsid w:val="00DC1AD3"/>
    <w:rsid w:val="00DC715E"/>
    <w:rsid w:val="00E017B8"/>
    <w:rsid w:val="00E06B02"/>
    <w:rsid w:val="00E26F50"/>
    <w:rsid w:val="00EB1098"/>
    <w:rsid w:val="00EC44B0"/>
    <w:rsid w:val="00EC5339"/>
    <w:rsid w:val="00EE04CE"/>
    <w:rsid w:val="00EE26F4"/>
    <w:rsid w:val="00EE7986"/>
    <w:rsid w:val="00F21650"/>
    <w:rsid w:val="00F30F36"/>
    <w:rsid w:val="00F533AB"/>
    <w:rsid w:val="00F55299"/>
    <w:rsid w:val="00F77A78"/>
    <w:rsid w:val="00FD1F8E"/>
    <w:rsid w:val="00FD2C31"/>
    <w:rsid w:val="00FF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30F3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F30F3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26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26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26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26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26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30F3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F30F3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26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26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26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26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26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21. travnja 2015.</izvorni_sadrzaj>
    <derivirana_varijabla naziv="DomainObject.Predmet.DatumArhiviranja_1">21. travnja 2015.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2013.</izvorni_sadrzaj>
    <derivirana_varijabla naziv="DomainObject.Predmet.DatumOsnivanja_1">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ožujka 2014.</izvorni_sadrzaj>
    <derivirana_varijabla naziv="DomainObject.Predmet.DatumRjesavanja_1">25. ožujka 2014.</derivirana_varijabla>
  </DomainObject.Predmet.DatumRjesavanja>
  <DomainObject.Predmet.DatumRokaCuvanja>
    <izvorni_sadrzaj>24. travnja 2025.</izvorni_sadrzaj>
    <derivirana_varijabla naziv="DomainObject.Predmet.DatumRokaCuvanja_1">24. travnja 2025.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21. travnja 2015.</izvorni_sadrzaj>
    <derivirana_varijabla naziv="DomainObject.Predmet.DatumZatvaranja_1">21. travnja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hr.ibm.icms.common.model.sluzbeneosobe.Referada@2fec2fec[id=5815, dbStatus=null, naziv=Referada 1, oznaka=null, sudac=null] &lt;-hr.ibm.icms.common.model.sluzbeneosobe.Referada@2fec2fec[status dodjele: =false]</izvorni_sadrzaj>
    <derivirana_varijabla naziv="DomainObject.Predmet.MjestoCuvanja_1">hr.ibm.icms.common.model.sluzbeneosobe.Referada@2fec2fec[id=5815, dbStatus=null, naziv=Referada 1, oznaka=null, sudac=null] &lt;-hr.ibm.icms.common.model.sluzbeneosobe.Referada@2fec2fec[status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St-279/2013</izvorni_sadrzaj>
    <derivirana_varijabla naziv="DomainObject.Predmet.OznakaBroj_1">St-279/2013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BRISAN IZ SUDSKOG REGISTRA 14.12.2015.</izvorni_sadrzaj>
    <derivirana_varijabla naziv="DomainObject.Predmet.PrimjedbaSuca_1">BRISAN IZ SUDSKOG REGISTRA 14.12.2015.</derivirana_varijabla>
  </DomainObject.Predmet.PrimjedbaSuca>
  <DomainObject.Predmet.ProtustrankaFormated>
    <izvorni_sadrzaj>  ALBATROS društvo s ograničenom odgovornošću za trgovinu i turizam</izvorni_sadrzaj>
    <derivirana_varijabla naziv="DomainObject.Predmet.ProtustrankaFormated_1">  ALBATROS društvo s ograničenom odgovornošću za trgovinu i turizam</derivirana_varijabla>
  </DomainObject.Predmet.ProtustrankaFormated>
  <DomainObject.Predmet.ProtustrankaFormatedOIB>
    <izvorni_sadrzaj>  ALBATROS društvo s ograničenom odgovornošću za trgovinu i turizam, OIB 01664436289</izvorni_sadrzaj>
    <derivirana_varijabla naziv="DomainObject.Predmet.ProtustrankaFormatedOIB_1">  ALBATROS društvo s ograničenom odgovornošću za trgovinu i turizam, OIB 01664436289</derivirana_varijabla>
  </DomainObject.Predmet.ProtustrankaFormatedOIB>
  <DomainObject.Predmet.ProtustrankaFormatedWithAdress>
    <izvorni_sadrzaj> ALBATROS društvo s ograničenom odgovornošću za trgovinu i turizam, Valerija de Ponte 7/A, Zadar</izvorni_sadrzaj>
    <derivirana_varijabla naziv="DomainObject.Predmet.ProtustrankaFormatedWithAdress_1"> ALBATROS društvo s ograničenom odgovornošću za trgovinu i turizam, Valerija de Ponte 7/A, Zadar</derivirana_varijabla>
  </DomainObject.Predmet.ProtustrankaFormatedWithAdress>
  <DomainObject.Predmet.ProtustrankaFormatedWithAdressOIB>
    <izvorni_sadrzaj> ALBATROS društvo s ograničenom odgovornošću za trgovinu i turizam, OIB 01664436289, Valerija de Ponte 7/A, Zadar</izvorni_sadrzaj>
    <derivirana_varijabla naziv="DomainObject.Predmet.ProtustrankaFormatedWithAdressOIB_1"> ALBATROS društvo s ograničenom odgovornošću za trgovinu i turizam, OIB 01664436289, Valerija de Ponte 7/A, Zadar</derivirana_varijabla>
  </DomainObject.Predmet.ProtustrankaFormatedWithAdressOIB>
  <DomainObject.Predmet.ProtustrankaWithAdress>
    <izvorni_sadrzaj>ALBATROS društvo s ograničenom odgovornošću za trgovinu i turizam Valerija de Ponte 7/A, Zadar</izvorni_sadrzaj>
    <derivirana_varijabla naziv="DomainObject.Predmet.ProtustrankaWithAdress_1">ALBATROS društvo s ograničenom odgovornošću za trgovinu i turizam Valerija de Ponte 7/A, Zadar</derivirana_varijabla>
  </DomainObject.Predmet.ProtustrankaWithAdress>
  <DomainObject.Predmet.ProtustrankaWithAdressOIB>
    <izvorni_sadrzaj>ALBATROS društvo s ograničenom odgovornošću za trgovinu i turizam, OIB 01664436289, Valerija de Ponte 7/A, Zadar</izvorni_sadrzaj>
    <derivirana_varijabla naziv="DomainObject.Predmet.ProtustrankaWithAdressOIB_1">ALBATROS društvo s ograničenom odgovornošću za trgovinu i turizam, OIB 01664436289, Valerija de Ponte 7/A, Zadar</derivirana_varijabla>
  </DomainObject.Predmet.ProtustrankaWithAdressOIB>
  <DomainObject.Predmet.ProtustrankaNazivFormated>
    <izvorni_sadrzaj>ALBATROS društvo s ograničenom odgovornošću za trgovinu i turizam</izvorni_sadrzaj>
    <derivirana_varijabla naziv="DomainObject.Predmet.ProtustrankaNazivFormated_1">ALBATROS društvo s ograničenom odgovornošću za trgovinu i turizam</derivirana_varijabla>
  </DomainObject.Predmet.ProtustrankaNazivFormated>
  <DomainObject.Predmet.ProtustrankaNazivFormatedOIB>
    <izvorni_sadrzaj>ALBATROS društvo s ograničenom odgovornošću za trgovinu i turizam, OIB 01664436289</izvorni_sadrzaj>
    <derivirana_varijabla naziv="DomainObject.Predmet.ProtustrankaNazivFormatedOIB_1">ALBATROS društvo s ograničenom odgovornošću za trgovinu i turizam, OIB 01664436289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- PU, PODRUČNI URED ZADAR; Marin Cvitan</izvorni_sadrzaj>
    <derivirana_varijabla naziv="DomainObject.Predmet.StrankaFormated_1">  MF - PU, PODRUČNI URED ZADAR; Marin Cvitan</derivirana_varijabla>
  </DomainObject.Predmet.StrankaFormated>
  <DomainObject.Predmet.StrankaFormatedOIB>
    <izvorni_sadrzaj>  MF - PU, PODRUČNI URED ZADAR; Marin Cvitan, OIB 91728491228</izvorni_sadrzaj>
    <derivirana_varijabla naziv="DomainObject.Predmet.StrankaFormatedOIB_1">  MF - PU, PODRUČNI URED ZADAR; Marin Cvitan, OIB 91728491228</derivirana_varijabla>
  </DomainObject.Predmet.StrankaFormatedOIB>
  <DomainObject.Predmet.StrankaFormatedWithAdress>
    <izvorni_sadrzaj> MF - PU, PODRUČNI URED ZADAR; Marin Cvitan</izvorni_sadrzaj>
    <derivirana_varijabla naziv="DomainObject.Predmet.StrankaFormatedWithAdress_1"> MF - PU, PODRUČNI URED ZADAR; Marin Cvitan</derivirana_varijabla>
  </DomainObject.Predmet.StrankaFormatedWithAdress>
  <DomainObject.Predmet.StrankaFormatedWithAdressOIB>
    <izvorni_sadrzaj> MF - PU, PODRUČNI URED ZADAR; Marin Cvitan, OIB 91728491228</izvorni_sadrzaj>
    <derivirana_varijabla naziv="DomainObject.Predmet.StrankaFormatedWithAdressOIB_1"> MF - PU, PODRUČNI URED ZADAR; Marin Cvitan, OIB 91728491228</derivirana_varijabla>
  </DomainObject.Predmet.StrankaFormatedWithAdressOIB>
  <DomainObject.Predmet.StrankaWithAdress>
    <izvorni_sadrzaj>MF - PU, PODRUČNI URED ZADAR ,Marin Cvitan </izvorni_sadrzaj>
    <derivirana_varijabla naziv="DomainObject.Predmet.StrankaWithAdress_1">MF - PU, PODRUČNI URED ZADAR ,Marin Cvitan </derivirana_varijabla>
  </DomainObject.Predmet.StrankaWithAdress>
  <DomainObject.Predmet.StrankaWithAdressOIB>
    <izvorni_sadrzaj>MF - PU, PODRUČNI URED ZADAR,Marin Cvitan, OIB 91728491228</izvorni_sadrzaj>
    <derivirana_varijabla naziv="DomainObject.Predmet.StrankaWithAdressOIB_1">MF - PU, PODRUČNI URED ZADAR,Marin Cvitan, OIB 91728491228</derivirana_varijabla>
  </DomainObject.Predmet.StrankaWithAdressOIB>
  <DomainObject.Predmet.StrankaNazivFormated>
    <izvorni_sadrzaj>MF - PU, PODRUČNI URED ZADAR,Marin Cvitan</izvorni_sadrzaj>
    <derivirana_varijabla naziv="DomainObject.Predmet.StrankaNazivFormated_1">MF - PU, PODRUČNI URED ZADAR,Marin Cvitan</derivirana_varijabla>
  </DomainObject.Predmet.StrankaNazivFormated>
  <DomainObject.Predmet.StrankaNazivFormatedOIB>
    <izvorni_sadrzaj>MF - PU, PODRUČNI URED ZADAR,Marin Cvitan, OIB 91728491228</izvorni_sadrzaj>
    <derivirana_varijabla naziv="DomainObject.Predmet.StrankaNazivFormatedOIB_1">MF - PU, PODRUČNI URED ZADAR,Marin Cvitan, OIB 91728491228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MF - PU, PODRUČNI URED ZADAR</item>
      <item>Marin Cvitan</item>
    </izvorni_sadrzaj>
    <derivirana_varijabla naziv="DomainObject.Predmet.StrankaListFormated_1">
      <item>MF - PU, PODRUČNI URED ZADAR</item>
      <item>Marin Cvitan</item>
    </derivirana_varijabla>
  </DomainObject.Predmet.StrankaListFormated>
  <DomainObject.Predmet.StrankaListFormatedOIB>
    <izvorni_sadrzaj>
      <item>MF - PU, PODRUČNI URED ZADAR</item>
      <item>Marin Cvitan, OIB 91728491228</item>
    </izvorni_sadrzaj>
    <derivirana_varijabla naziv="DomainObject.Predmet.StrankaListFormatedOIB_1">
      <item>MF - PU, PODRUČNI URED ZADAR</item>
      <item>Marin Cvitan, OIB 91728491228</item>
    </derivirana_varijabla>
  </DomainObject.Predmet.StrankaListFormatedOIB>
  <DomainObject.Predmet.StrankaListFormatedWithAdress>
    <izvorni_sadrzaj>
      <item>MF - PU, PODRUČNI URED ZADAR</item>
      <item>Marin Cvitan</item>
    </izvorni_sadrzaj>
    <derivirana_varijabla naziv="DomainObject.Predmet.StrankaListFormatedWithAdress_1">
      <item>MF - PU, PODRUČNI URED ZADAR</item>
      <item>Marin Cvitan</item>
    </derivirana_varijabla>
  </DomainObject.Predmet.StrankaListFormatedWithAdress>
  <DomainObject.Predmet.StrankaListFormatedWithAdressOIB>
    <izvorni_sadrzaj>
      <item>MF - PU, PODRUČNI URED ZADAR</item>
      <item>Marin Cvitan, OIB 91728491228</item>
    </izvorni_sadrzaj>
    <derivirana_varijabla naziv="DomainObject.Predmet.StrankaListFormatedWithAdressOIB_1">
      <item>MF - PU, PODRUČNI URED ZADAR</item>
      <item>Marin Cvitan, OIB 91728491228</item>
    </derivirana_varijabla>
  </DomainObject.Predmet.StrankaListFormatedWithAdressOIB>
  <DomainObject.Predmet.StrankaListNazivFormated>
    <izvorni_sadrzaj>
      <item>MF - PU, PODRUČNI URED ZADAR</item>
      <item>Marin Cvitan</item>
    </izvorni_sadrzaj>
    <derivirana_varijabla naziv="DomainObject.Predmet.StrankaListNazivFormated_1">
      <item>MF - PU, PODRUČNI URED ZADAR</item>
      <item>Marin Cvitan</item>
    </derivirana_varijabla>
  </DomainObject.Predmet.StrankaListNazivFormated>
  <DomainObject.Predmet.StrankaListNazivFormatedOIB>
    <izvorni_sadrzaj>
      <item>MF - PU, PODRUČNI URED ZADAR</item>
      <item>Marin Cvitan, OIB 91728491228</item>
    </izvorni_sadrzaj>
    <derivirana_varijabla naziv="DomainObject.Predmet.StrankaListNazivFormatedOIB_1">
      <item>MF - PU, PODRUČNI URED ZADAR</item>
      <item>Marin Cvitan, OIB 91728491228</item>
    </derivirana_varijabla>
  </DomainObject.Predmet.StrankaListNazivFormatedOIB>
  <DomainObject.Predmet.ProtuStrankaListFormated>
    <izvorni_sadrzaj>
      <item>ALBATROS društvo s ograničenom odgovornošću za trgovinu i turizam</item>
    </izvorni_sadrzaj>
    <derivirana_varijabla naziv="DomainObject.Predmet.ProtuStrankaListFormated_1">
      <item>ALBATROS društvo s ograničenom odgovornošću za trgovinu i turizam</item>
    </derivirana_varijabla>
  </DomainObject.Predmet.ProtuStrankaListFormated>
  <DomainObject.Predmet.ProtuStrankaListFormatedOIB>
    <izvorni_sadrzaj>
      <item>ALBATROS društvo s ograničenom odgovornošću za trgovinu i turizam, OIB 01664436289</item>
    </izvorni_sadrzaj>
    <derivirana_varijabla naziv="DomainObject.Predmet.ProtuStrankaListFormatedOIB_1">
      <item>ALBATROS društvo s ograničenom odgovornošću za trgovinu i turizam, OIB 01664436289</item>
    </derivirana_varijabla>
  </DomainObject.Predmet.ProtuStrankaListFormatedOIB>
  <DomainObject.Predmet.ProtuStrankaListFormatedWithAdress>
    <izvorni_sadrzaj>
      <item>ALBATROS društvo s ograničenom odgovornošću za trgovinu i turizam, Valerija de Ponte 7/A, Zadar</item>
    </izvorni_sadrzaj>
    <derivirana_varijabla naziv="DomainObject.Predmet.ProtuStrankaListFormatedWithAdress_1">
      <item>ALBATROS društvo s ograničenom odgovornošću za trgovinu i turizam, Valerija de Ponte 7/A, Zadar</item>
    </derivirana_varijabla>
  </DomainObject.Predmet.ProtuStrankaListFormatedWithAdress>
  <DomainObject.Predmet.ProtuStrankaListFormatedWithAdressOIB>
    <izvorni_sadrzaj>
      <item>ALBATROS društvo s ograničenom odgovornošću za trgovinu i turizam, OIB 01664436289, Valerija de Ponte 7/A, Zadar</item>
    </izvorni_sadrzaj>
    <derivirana_varijabla naziv="DomainObject.Predmet.ProtuStrankaListFormatedWithAdressOIB_1">
      <item>ALBATROS društvo s ograničenom odgovornošću za trgovinu i turizam, OIB 01664436289, Valerija de Ponte 7/A, Zadar</item>
    </derivirana_varijabla>
  </DomainObject.Predmet.ProtuStrankaListFormatedWithAdressOIB>
  <DomainObject.Predmet.ProtuStrankaListNazivFormated>
    <izvorni_sadrzaj>
      <item>ALBATROS društvo s ograničenom odgovornošću za trgovinu i turizam</item>
    </izvorni_sadrzaj>
    <derivirana_varijabla naziv="DomainObject.Predmet.ProtuStrankaListNazivFormated_1">
      <item>ALBATROS društvo s ograničenom odgovornošću za trgovinu i turizam</item>
    </derivirana_varijabla>
  </DomainObject.Predmet.ProtuStrankaListNazivFormated>
  <DomainObject.Predmet.ProtuStrankaListNazivFormatedOIB>
    <izvorni_sadrzaj>
      <item>ALBATROS društvo s ograničenom odgovornošću za trgovinu i turizam, OIB 01664436289</item>
    </izvorni_sadrzaj>
    <derivirana_varijabla naziv="DomainObject.Predmet.ProtuStrankaListNazivFormatedOIB_1">
      <item>ALBATROS društvo s ograničenom odgovornošću za trgovinu i turizam, OIB 01664436289</item>
    </derivirana_varijabla>
  </DomainObject.Predmet.ProtuStrankaListNazivFormatedOIB>
  <DomainObject.Predmet.OstaliListFormated>
    <izvorni_sadrzaj>
      <item>EDVIN ŠIMUNOV</item>
      <item>ZRINKO ZRILIC</item>
    </izvorni_sadrzaj>
    <derivirana_varijabla naziv="DomainObject.Predmet.OstaliListFormated_1">
      <item>EDVIN ŠIMUNOV</item>
      <item>ZRINKO ZRILIC</item>
    </derivirana_varijabla>
  </DomainObject.Predmet.OstaliListFormated>
  <DomainObject.Predmet.OstaliListFormatedOIB>
    <izvorni_sadrzaj>
      <item>EDVIN ŠIMUNOV, OIB 68167380523</item>
      <item>ZRINKO ZRILIC</item>
    </izvorni_sadrzaj>
    <derivirana_varijabla naziv="DomainObject.Predmet.OstaliListFormatedOIB_1">
      <item>EDVIN ŠIMUNOV, OIB 68167380523</item>
      <item>ZRINKO ZRILIC</item>
    </derivirana_varijabla>
  </DomainObject.Predmet.OstaliListFormatedOIB>
  <DomainObject.Predmet.OstaliListFormatedWithAdress>
    <izvorni_sadrzaj>
      <item>EDVIN ŠIMUNOV, Poljanska 9, 23000 Zadar</item>
      <item>ZRINKO ZRILIC</item>
    </izvorni_sadrzaj>
    <derivirana_varijabla naziv="DomainObject.Predmet.OstaliListFormatedWithAdress_1">
      <item>EDVIN ŠIMUNOV, Poljanska 9, 23000 Zadar</item>
      <item>ZRINKO ZRILIC</item>
    </derivirana_varijabla>
  </DomainObject.Predmet.OstaliListFormatedWithAdress>
  <DomainObject.Predmet.OstaliListFormatedWithAdressOIB>
    <izvorni_sadrzaj>
      <item>EDVIN ŠIMUNOV, OIB 68167380523, Poljanska 9, 23000 Zadar</item>
      <item>ZRINKO ZRILIC</item>
    </izvorni_sadrzaj>
    <derivirana_varijabla naziv="DomainObject.Predmet.OstaliListFormatedWithAdressOIB_1">
      <item>EDVIN ŠIMUNOV, OIB 68167380523, Poljanska 9, 23000 Zadar</item>
      <item>ZRINKO ZRILIC</item>
    </derivirana_varijabla>
  </DomainObject.Predmet.OstaliListFormatedWithAdressOIB>
  <DomainObject.Predmet.OstaliListNazivFormated>
    <izvorni_sadrzaj>
      <item>EDVIN ŠIMUNOV</item>
      <item>ZRINKO ZRILIC</item>
    </izvorni_sadrzaj>
    <derivirana_varijabla naziv="DomainObject.Predmet.OstaliListNazivFormated_1">
      <item>EDVIN ŠIMUNOV</item>
      <item>ZRINKO ZRILIC</item>
    </derivirana_varijabla>
  </DomainObject.Predmet.OstaliListNazivFormated>
  <DomainObject.Predmet.OstaliListNazivFormatedOIB>
    <izvorni_sadrzaj>
      <item>EDVIN ŠIMUNOV, OIB 68167380523</item>
      <item>ZRINKO ZRILIC</item>
    </izvorni_sadrzaj>
    <derivirana_varijabla naziv="DomainObject.Predmet.OstaliListNazivFormatedOIB_1">
      <item>EDVIN ŠIMUNOV, OIB 68167380523</item>
      <item>ZRINKO ZRILIC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 - PU, PODRUČNI URED ZADAR i dr.</izvorni_sadrzaj>
    <derivirana_varijabla naziv="DomainObject.Predmet.StrankaIDrugi_1">MF - PU, PODRUČNI URED ZADAR i dr.</derivirana_varijabla>
  </DomainObject.Predmet.StrankaIDrugi>
  <DomainObject.Predmet.ProtustrankaIDrugi>
    <izvorni_sadrzaj>ALBATROS društvo s ograničenom odgovornošću za trgovinu i turizam</izvorni_sadrzaj>
    <derivirana_varijabla naziv="DomainObject.Predmet.ProtustrankaIDrugi_1">ALBATROS društvo s ograničenom odgovornošću za trgovinu i turizam</derivirana_varijabla>
  </DomainObject.Predmet.ProtustrankaIDrugi>
  <DomainObject.Predmet.StrankaIDrugiAdressOIB>
    <izvorni_sadrzaj>MF - PU, PODRUČNI URED ZADAR i dr.</izvorni_sadrzaj>
    <derivirana_varijabla naziv="DomainObject.Predmet.StrankaIDrugiAdressOIB_1">MF - PU, PODRUČNI URED ZADAR i dr.</derivirana_varijabla>
  </DomainObject.Predmet.StrankaIDrugiAdressOIB>
  <DomainObject.Predmet.ProtustrankaIDrugiAdressOIB>
    <izvorni_sadrzaj>ALBATROS društvo s ograničenom odgovornošću za trgovinu i turizam, OIB 01664436289, Valerija de Ponte 7/A, Zadar</izvorni_sadrzaj>
    <derivirana_varijabla naziv="DomainObject.Predmet.ProtustrankaIDrugiAdressOIB_1">ALBATROS društvo s ograničenom odgovornošću za trgovinu i turizam, OIB 01664436289, Valerija de Ponte 7/A,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ožujka 2014.</izvorni_sadrzaj>
    <derivirana_varijabla naziv="DomainObject.Predmet.OdlukaRjesenje.DatumDonosenjaOdluke_1">17. ožujka 2014.</derivirana_varijabla>
  </DomainObject.Predmet.OdlukaRjesenje.DatumDonosenjaOdluke>
  <DomainObject.Predmet.OdlukaRjesenje.DatumPravomocnosti>
    <izvorni_sadrzaj>9. travnja 2014.</izvorni_sadrzaj>
    <derivirana_varijabla naziv="DomainObject.Predmet.OdlukaRjesenje.DatumPravomocnosti_1">9. travnja 2014.</derivirana_varijabla>
  </DomainObject.Predmet.OdlukaRjesenje.DatumPravomocnosti>
  <DomainObject.Predmet.OdlukaRjesenje.Oznaka>
    <izvorni_sadrzaj>St-279/2013-4</izvorni_sadrzaj>
    <derivirana_varijabla naziv="DomainObject.Predmet.OdlukaRjesenje.Oznaka_1">St-279/2013-4</derivirana_varijabla>
  </DomainObject.Predmet.OdlukaRjesenje.Oznaka>
  <DomainObject.Predmet.SudioniciListNaziv>
    <izvorni_sadrzaj>
      <item>ALBATROS društvo s ograničenom odgovornošću za trgovinu i turizam</item>
      <item>MF - PU, PODRUČNI URED ZADAR</item>
      <item>EDVIN ŠIMUNOV</item>
      <item>Marin Cvitan</item>
      <item>ZRINKO ZRILIC</item>
    </izvorni_sadrzaj>
    <derivirana_varijabla naziv="DomainObject.Predmet.SudioniciListNaziv_1">
      <item>ALBATROS društvo s ograničenom odgovornošću za trgovinu i turizam</item>
      <item>MF - PU, PODRUČNI URED ZADAR</item>
      <item>EDVIN ŠIMUNOV</item>
      <item>Marin Cvitan</item>
      <item>ZRINKO ZRILIC</item>
    </derivirana_varijabla>
  </DomainObject.Predmet.SudioniciListNaziv>
  <DomainObject.Predmet.SudioniciListAdressOIB>
    <izvorni_sadrzaj>
      <item>ALBATROS društvo s ograničenom odgovornošću za trgovinu i turizam, OIB 01664436289, Valerija de Ponte 7/A,Zadar</item>
      <item>MF - PU, PODRUČNI URED ZADAR</item>
      <item>EDVIN ŠIMUNOV, OIB 68167380523, Poljanska 9,23000 Zadar</item>
      <item>Marin Cvitan, OIB 91728491228</item>
      <item>ZRINKO ZRILIC</item>
    </izvorni_sadrzaj>
    <derivirana_varijabla naziv="DomainObject.Predmet.SudioniciListAdressOIB_1">
      <item>ALBATROS društvo s ograničenom odgovornošću za trgovinu i turizam, OIB 01664436289, Valerija de Ponte 7/A,Zadar</item>
      <item>MF - PU, PODRUČNI URED ZADAR</item>
      <item>EDVIN ŠIMUNOV, OIB 68167380523, Poljanska 9,23000 Zadar</item>
      <item>Marin Cvitan, OIB 91728491228</item>
      <item>ZRINKO ZRILIC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01664436289</item>
      <item>, OIB null</item>
      <item>, OIB 68167380523</item>
      <item>, OIB 91728491228</item>
      <item>, OIB null</item>
    </izvorni_sadrzaj>
    <derivirana_varijabla naziv="DomainObject.Predmet.SudioniciListNazivOIB_1">
      <item>, OIB 01664436289</item>
      <item>, OIB null</item>
      <item>, OIB 68167380523</item>
      <item>, OIB 91728491228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listopada 2016.</izvorni_sadrzaj>
    <derivirana_varijabla naziv="DomainObject.PredzadnjaOdlukaIzPredmeta.DatumDonosenjaOdluke_1">5. listopada 2016.</derivirana_varijabla>
  </DomainObject.PredzadnjaOdlukaIzPredmeta.DatumDonosenjaOdluke>
  <DomainObject.PredzadnjaOdlukaIzPredmeta.Oznaka>
    <izvorni_sadrzaj>St-279/2013-25</izvorni_sadrzaj>
    <derivirana_varijabla naziv="DomainObject.PredzadnjaOdlukaIzPredmeta.Oznaka_1">St-279/2013-25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199</properties:Words>
  <properties:Characters>984</properties:Characters>
  <properties:Lines>46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2018-10-29T07:52:00Z</dcterms:created>
  <dc:creator>Ardena Bajlo</dc:creator>
  <cp:lastModifiedBy>Ante Rubelj</cp:lastModifiedBy>
  <cp:lastPrinted>2017-08-29T08:47:00Z</cp:lastPrinted>
  <dcterms:modified xmlns:xsi="http://www.w3.org/2001/XMLSchema-instance" xsi:type="dcterms:W3CDTF">2018-11-06T14:18:00Z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brisanju stečajne mase (1 St-279-13 - ALBATROS d.o.o. u stečaju -brisanje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