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586A" w:rsidR="0076586A">
        <w:tc>
          <w:tcPr>
            <w:tcW w:type="dxa" w:w="2985"/>
            <w:hideMark/>
          </w:tcPr>
          <w:p w:rsidRDefault="0076586A" w:rsidP="0076586A" w:rsidR="0076586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586A" w:rsidP="0076586A" w:rsidR="0076586A">
            <w:pPr>
              <w:spacing w:after="0"/>
              <w:jc w:val="center"/>
            </w:pPr>
            <w:r>
              <w:t>Republika Hrvatska</w:t>
            </w:r>
          </w:p>
          <w:p w:rsidRDefault="0076586A" w:rsidP="0076586A" w:rsidR="0076586A">
            <w:pPr>
              <w:spacing w:after="0"/>
              <w:jc w:val="center"/>
            </w:pPr>
            <w:r>
              <w:t>Trgovački sud u Varaždinu</w:t>
            </w:r>
          </w:p>
          <w:p w:rsidRDefault="0076586A" w:rsidP="0076586A" w:rsidR="0076586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62f5ca" w14:paraId="262f5ca" w:rsidRDefault="0076586A" w:rsidP="0076586A" w:rsidR="0076586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6586A" w:rsidP="0076586A" w:rsidR="0076586A">
      <w:pPr>
        <w:spacing w:after="0"/>
        <w:jc w:val="both"/>
      </w:pPr>
      <w:r>
        <w:t xml:space="preserve">                                                                                                Poslovni broj: 3 St-253/2016-47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</w:pPr>
    </w:p>
    <w:p w:rsidRDefault="0076586A" w:rsidP="0076586A" w:rsidR="0076586A">
      <w:pPr>
        <w:spacing w:after="0"/>
        <w:jc w:val="right"/>
      </w:pPr>
    </w:p>
    <w:p w:rsidRDefault="0076586A" w:rsidP="0076586A" w:rsidR="0076586A">
      <w:pPr>
        <w:spacing w:after="0"/>
        <w:jc w:val="center"/>
      </w:pPr>
      <w:r>
        <w:t>R E P U B L I K A   H R V A T S K A</w:t>
      </w:r>
    </w:p>
    <w:p w:rsidRDefault="0076586A" w:rsidP="0076586A" w:rsidR="0076586A">
      <w:pPr>
        <w:spacing w:after="0"/>
        <w:jc w:val="right"/>
      </w:pPr>
    </w:p>
    <w:p w:rsidRDefault="0076586A" w:rsidP="0076586A" w:rsidR="0076586A">
      <w:pPr>
        <w:spacing w:after="0"/>
        <w:jc w:val="center"/>
      </w:pPr>
      <w:r>
        <w:t>R J E Š E N J E</w:t>
      </w:r>
    </w:p>
    <w:p w:rsidRDefault="0076586A" w:rsidP="0076586A" w:rsidR="0076586A">
      <w:pPr>
        <w:spacing w:after="0"/>
        <w:jc w:val="center"/>
      </w:pPr>
    </w:p>
    <w:p w:rsidRDefault="0076586A" w:rsidP="0076586A" w:rsidR="0076586A">
      <w:pPr>
        <w:spacing w:after="0"/>
        <w:jc w:val="center"/>
      </w:pPr>
    </w:p>
    <w:p w:rsidRDefault="0076586A" w:rsidP="0076586A" w:rsidR="0076586A">
      <w:pPr>
        <w:spacing w:after="0"/>
        <w:jc w:val="both"/>
      </w:pPr>
      <w:r>
        <w:tab/>
        <w:t>Trgovački sud u Varaždinu, po sucu toga suda Jasni Lekić, u stečajnom postupku nad stečajnim dužnikom JERO d.o.o. u stečaju, Trnovec Bartolovečki, Varaždinska 82, MBS: 070064113, OIB: 22764323186, dana 23. studenog 2018. godine,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76586A" w:rsidP="0076586A" w:rsidR="0076586A">
      <w:pPr>
        <w:spacing w:after="0"/>
      </w:pPr>
    </w:p>
    <w:p w:rsidRDefault="0076586A" w:rsidP="0076586A" w:rsidR="0076586A">
      <w:pPr>
        <w:spacing w:after="0"/>
        <w:jc w:val="both"/>
      </w:pPr>
      <w:r>
        <w:tab/>
        <w:t>I/ Određuje se završno ročište za dan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center"/>
      </w:pPr>
      <w:r>
        <w:rPr>
          <w:b/>
        </w:rPr>
        <w:t>21. prosinca 2018. godine u 09,00 sati kod ovog suda, soba 226/II kat</w:t>
      </w:r>
      <w:r>
        <w:t>.</w:t>
      </w:r>
    </w:p>
    <w:p w:rsidRDefault="0076586A" w:rsidP="0076586A" w:rsidR="0076586A">
      <w:pPr>
        <w:spacing w:after="0"/>
        <w:jc w:val="center"/>
      </w:pPr>
    </w:p>
    <w:p w:rsidRDefault="0076586A" w:rsidP="0076586A" w:rsidR="0076586A">
      <w:pPr>
        <w:spacing w:after="0"/>
        <w:jc w:val="both"/>
      </w:pPr>
      <w:r>
        <w:tab/>
        <w:t>II/ Za ročište predlaže se slijedeći dnevni red: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76586A" w:rsidP="0076586A" w:rsidR="0076586A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76586A" w:rsidP="0076586A" w:rsidR="0076586A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76586A" w:rsidP="0076586A" w:rsidR="0076586A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center"/>
      </w:pPr>
      <w:r>
        <w:t xml:space="preserve">Varaždin, 23. studenog 2018. </w:t>
      </w:r>
    </w:p>
    <w:p w:rsidRDefault="0076586A" w:rsidP="0076586A" w:rsidR="0076586A">
      <w:pPr>
        <w:spacing w:after="0"/>
        <w:jc w:val="center"/>
      </w:pPr>
    </w:p>
    <w:p w:rsidRDefault="0076586A" w:rsidP="0076586A" w:rsidR="0076586A">
      <w:pPr>
        <w:spacing w:after="0"/>
        <w:jc w:val="center"/>
      </w:pPr>
    </w:p>
    <w:p w:rsidRDefault="0076586A" w:rsidP="0076586A" w:rsidR="0076586A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  <w:r>
        <w:t>POUKA O PRAVNOM LIJEKU: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  <w:r>
        <w:tab/>
        <w:t>Protiv ovog rješenja nije dopušten poseban pravni lijek.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  <w:r>
        <w:t>DNA: 1. Stečajna upraviteljica Nevenka Golubić iz Štefanca, Štefanec Marof 27,</w:t>
      </w:r>
    </w:p>
    <w:p w:rsidRDefault="0076586A" w:rsidP="0076586A" w:rsidR="0076586A">
      <w:pPr>
        <w:spacing w:after="0"/>
        <w:jc w:val="both"/>
      </w:pPr>
      <w:r>
        <w:t xml:space="preserve">               42202 Trnovec Bartolovečki, putem elektroničke pošte</w:t>
      </w:r>
    </w:p>
    <w:p w:rsidRDefault="0076586A" w:rsidP="0076586A" w:rsidR="0076586A">
      <w:pPr>
        <w:spacing w:after="0"/>
        <w:jc w:val="both"/>
      </w:pPr>
      <w:r>
        <w:t xml:space="preserve">           2. ŽDO Varaždin, građansko-upravni odjel </w:t>
      </w:r>
    </w:p>
    <w:p w:rsidRDefault="0076586A" w:rsidP="0076586A" w:rsidR="0076586A">
      <w:pPr>
        <w:spacing w:after="0"/>
        <w:jc w:val="both"/>
      </w:pPr>
      <w:r>
        <w:t xml:space="preserve">           3. E-Oglasna ploča ovoga suda</w:t>
      </w:r>
    </w:p>
    <w:p w:rsidRDefault="0076586A" w:rsidP="0076586A" w:rsidR="0076586A">
      <w:pPr>
        <w:spacing w:after="0"/>
        <w:jc w:val="both"/>
      </w:pPr>
      <w:r>
        <w:t xml:space="preserve">           </w:t>
      </w:r>
    </w:p>
    <w:p w:rsidRDefault="0076586A" w:rsidP="0076586A" w:rsidR="0076586A">
      <w:pPr>
        <w:spacing w:after="0"/>
        <w:jc w:val="both"/>
      </w:pPr>
    </w:p>
    <w:p w:rsidRDefault="0076586A" w:rsidP="0076586A" w:rsidR="0076586A">
      <w:pPr>
        <w:spacing w:after="0"/>
        <w:jc w:val="both"/>
      </w:pPr>
    </w:p>
    <w:p w:rsidRDefault="00AE649C" w:rsidP="0076586A" w:rsidR="00AE649C" w:rsidRPr="00B76F3C">
      <w:pPr>
        <w:pStyle w:val="NormaleSPIS"/>
        <w:spacing w:after="0"/>
      </w:pPr>
    </w:p>
    <w:p w:rsidRDefault="00AB4602" w:rsidP="0076586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586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F0B" w:rsidP="00537B78" w:rsidR="006B2F0B">
      <w:r>
        <w:separator/>
      </w:r>
    </w:p>
  </w:endnote>
  <w:endnote w:id="0" w:type="continuationSeparator">
    <w:p w:rsidRDefault="006B2F0B" w:rsidP="00537B78" w:rsidR="006B2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F0B" w:rsidP="00537B78" w:rsidR="006B2F0B">
      <w:r>
        <w:separator/>
      </w:r>
    </w:p>
  </w:footnote>
  <w:footnote w:id="0" w:type="continuationSeparator">
    <w:p w:rsidRDefault="006B2F0B" w:rsidP="00537B78" w:rsidR="006B2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FF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2F0B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86A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9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St-253/2016-47</izvorni_sadrzaj>
    <derivirana_varijabla naziv="DomainObject.Oznaka_1">St-253/2016-47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St-253/2016-47</izvorni_sadrzaj>
    <derivirana_varijabla naziv="DomainObject.PoslovniBrojDokumenta_1">St-253/2016-47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67B97-D1C8-4AE1-83CF-CE2ABEA8D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195</properties:Words>
  <properties:Characters>967</properties:Characters>
  <properties:Lines>63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2018-11-23T07:47:00Z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St-253/2016-47 / Odluka - Rješenje - određivanje završnog ročišta vjerovnika (odluka_St-253_2016-47.docx)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