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af996f" w14:paraId="aaf996f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93430B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3430B">
              <w:rPr>
                <w:rFonts w:cs="Times New Roman" w:eastAsia="Times New Roman"/>
                <w:lang w:eastAsia="hr-HR"/>
              </w:rPr>
              <w:t>598/17-3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93430B">
        <w:rPr>
          <w:rFonts w:cs="Times New Roman" w:eastAsia="SimSun"/>
          <w:kern w:val="2"/>
          <w:lang w:bidi="hi-IN" w:eastAsia="zh-CN"/>
        </w:rPr>
        <w:t xml:space="preserve"> SOMOĐI PROJEKT j.d.o.o., Breznički Hum, Breznički Hum 106, OIB: 51654438508</w:t>
      </w:r>
      <w:r w:rsidR="00F171BE">
        <w:rPr>
          <w:rFonts w:cs="Times New Roman"/>
        </w:rPr>
        <w:t>, dana</w:t>
      </w:r>
      <w:r w:rsidR="00EF7BA6">
        <w:rPr>
          <w:rFonts w:cs="Times New Roman"/>
        </w:rPr>
        <w:t xml:space="preserve"> 9.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93430B">
        <w:t>08,15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93430B">
        <w:t>Tomica Somođi, Breznički Hum, Breznički Hum 106,</w:t>
      </w:r>
    </w:p>
    <w:p w:rsidRDefault="000A7AEF" w:rsidP="000A7AEF" w:rsidR="0093430B" w:rsidRPr="0093430B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93430B">
        <w:rPr>
          <w:rFonts w:cs="Times New Roman" w:eastAsia="SimSun"/>
          <w:kern w:val="2"/>
          <w:lang w:bidi="hi-IN" w:eastAsia="zh-CN"/>
        </w:rPr>
        <w:t xml:space="preserve">SOMOĐI PROJEKT j.d.o.o., Breznički Hum, Breznički Hum 106,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EF7BA6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93430B">
        <w:t>Tomici Somođi, Breznički Hum, Breznički Hum 106, OIB: 96048865546,</w:t>
      </w:r>
      <w:r>
        <w:t xml:space="preserve">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93430B">
        <w:t>08,15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93430B">
        <w:rPr>
          <w:rFonts w:cs="Times New Roman"/>
        </w:rPr>
        <w:t xml:space="preserve"> </w:t>
      </w:r>
      <w:r w:rsidR="0093430B">
        <w:rPr>
          <w:rFonts w:cs="Times New Roman" w:eastAsia="SimSun"/>
          <w:kern w:val="2"/>
          <w:lang w:bidi="hi-IN" w:eastAsia="zh-CN"/>
        </w:rPr>
        <w:t>SOMOĐI PROJEKT j.d.o.o., Breznički Hum, Breznički Hum 106, OIB: 51654438508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davanjem netočnih ili nepotpunih podataka izlaže </w:t>
      </w:r>
      <w:r w:rsidR="008B3EE5" w:rsidRPr="00412CB1">
        <w:lastRenderedPageBreak/>
        <w:t>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F7BA6">
        <w:rPr>
          <w:rFonts w:cs="Times New Roman"/>
        </w:rPr>
        <w:t>9.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93430B">
        <w:t>Tomica Somođi, Breznički Hum, Breznički Hum 106,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93430B">
        <w:rPr>
          <w:rFonts w:cs="Times New Roman" w:eastAsia="SimSun"/>
          <w:kern w:val="2"/>
          <w:lang w:bidi="hi-IN" w:eastAsia="zh-CN"/>
        </w:rPr>
        <w:t xml:space="preserve">SOMOĐI PROJEKT j.d.o.o., Breznički Hum, Breznički Hum 106,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B30" w:rsidP="00F171BE" w:rsidR="00834B30">
      <w:pPr>
        <w:spacing w:after="0"/>
      </w:pPr>
      <w:r>
        <w:separator/>
      </w:r>
    </w:p>
  </w:endnote>
  <w:endnote w:id="0" w:type="continuationSeparator">
    <w:p w:rsidRDefault="00834B30" w:rsidP="00F171BE" w:rsidR="00834B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B30" w:rsidP="00F171BE" w:rsidR="00834B30">
      <w:pPr>
        <w:spacing w:after="0"/>
      </w:pPr>
      <w:r>
        <w:separator/>
      </w:r>
    </w:p>
  </w:footnote>
  <w:footnote w:id="0" w:type="continuationSeparator">
    <w:p w:rsidRDefault="00834B30" w:rsidP="00F171BE" w:rsidR="00834B3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F91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3430B">
      <w:t>598/17-3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2B3101"/>
    <w:rsid w:val="004225CC"/>
    <w:rsid w:val="007F6D58"/>
    <w:rsid w:val="00826138"/>
    <w:rsid w:val="00834B30"/>
    <w:rsid w:val="0089298A"/>
    <w:rsid w:val="008B3EE5"/>
    <w:rsid w:val="008D6F03"/>
    <w:rsid w:val="0093430B"/>
    <w:rsid w:val="00954519"/>
    <w:rsid w:val="00973E4B"/>
    <w:rsid w:val="009A68B5"/>
    <w:rsid w:val="00A24F91"/>
    <w:rsid w:val="00A410D7"/>
    <w:rsid w:val="00A6646C"/>
    <w:rsid w:val="00B2631E"/>
    <w:rsid w:val="00D24D5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F9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4F9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4F9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4F9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F9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4F9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4F9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4F9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SOMOĐI PROJEKT jednostavno društvo s ograničenom odgovornošću za građevinu i usluge zastupanog po punomoćniku Tomica Somođi</izvorni_sadrzaj>
    <derivirana_varijabla naziv="DomainObject.Predmet.ProtustrankaFormated_1">  SOMOĐI PROJEKT jednostavno društvo s ograničenom odgovornošću za građevinu i usluge zastupanog po punomoćniku Tomica Somođi</derivirana_varijabla>
  </DomainObject.Predmet.ProtustrankaFormated>
  <DomainObject.Predmet.ProtustrankaFormatedOIB>
    <izvorni_sadrzaj>  SOMOĐI PROJEKT jednostavno društvo s ograničenom odgovornošću za građevinu i usluge, OIB 51654438508 zastupanog po punomoćniku Tomica Somođi</izvorni_sadrzaj>
    <derivirana_varijabla naziv="DomainObject.Predmet.ProtustrankaFormatedOIB_1">  SOMOĐI PROJEKT jednostavno društvo s ograničenom odgovornošću za građevinu i usluge, OIB 51654438508 zastupanog po punomoćniku Tomica Somođi</derivirana_varijabla>
  </DomainObject.Predmet.ProtustrankaFormatedOIB>
  <DomainObject.Predmet.ProtustrankaFormatedWithAdress>
    <izvorni_sadrzaj> SOMOĐI PROJEKT jednostavno društvo s ograničenom odgovornošću za građevinu i usluge, Breznički Hum 106, 42225 Hum Breznički zastupanog po punomoćniku Tomica Somođi</izvorni_sadrzaj>
    <derivirana_varijabla naziv="DomainObject.Predmet.ProtustrankaFormatedWithAdress_1"> SOMOĐI PROJEKT jednostavno društvo s ograničenom odgovornošću za građevinu i usluge, Breznički Hum 106, 42225 Hum Breznički zastupanog po punomoćniku Tomica Somođi</derivirana_varijabla>
  </DomainObject.Predmet.ProtustrankaFormatedWithAdress>
  <DomainObject.Predmet.ProtustrankaFormatedWithAdressOIB>
    <izvorni_sadrzaj> SOMOĐI PROJEKT jednostavno društvo s ograničenom odgovornošću za građevinu i usluge, OIB 51654438508, Breznički Hum 106, 42225 Hum Breznički zastupanog po punomoćniku Tomica Somođi</izvorni_sadrzaj>
    <derivirana_varijabla naziv="DomainObject.Predmet.ProtustrankaFormatedWithAdressOIB_1"> SOMOĐI PROJEKT jednostavno društvo s ograničenom odgovornošću za građevinu i usluge, OIB 51654438508, Breznički Hum 106, 42225 Hum Breznički zastupanog po punomoćniku Tomica Somođi</derivirana_varijabla>
  </DomainObject.Predmet.ProtustrankaFormatedWithAdressOIB>
  <DomainObject.Predmet.ProtustrankaWithAdress>
    <izvorni_sadrzaj>SOMOĐI PROJEKT jednostavno društvo s ograničenom odgovornošću za građevinu i usluge Breznički Hum 106, 42225 Hum Breznički</izvorni_sadrzaj>
    <derivirana_varijabla naziv="DomainObject.Predmet.ProtustrankaWithAdress_1">SOMOĐI PROJEKT jednostavno društvo s ograničenom odgovornošću za građevinu i usluge Breznički Hum 106, 42225 Hum Breznički</derivirana_varijabla>
  </DomainObject.Predmet.ProtustrankaWithAdress>
  <DomainObject.Predmet.ProtustrankaWithAdressOIB>
    <izvorni_sadrzaj>SOMOĐI PROJEKT jednostavno društvo s ograničenom odgovornošću za građevinu i usluge, OIB 51654438508, Breznički Hum 106, 42225 Hum Breznički</izvorni_sadrzaj>
    <derivirana_varijabla naziv="DomainObject.Predmet.ProtustrankaWithAdressOIB_1">SOMOĐI PROJEKT jednostavno društvo s ograničenom odgovornošću za građevinu i usluge, OIB 51654438508, Breznički Hum 106, 42225 Hum Breznički</derivirana_varijabla>
  </DomainObject.Predmet.ProtustrankaWithAdressOIB>
  <DomainObject.Predmet.ProtustrankaNazivFormated>
    <izvorni_sadrzaj>SOMOĐI PROJEKT jednostavno društvo s ograničenom odgovornošću za građevinu i usluge</izvorni_sadrzaj>
    <derivirana_varijabla naziv="DomainObject.Predmet.ProtustrankaNazivFormated_1">SOMOĐI PROJEKT jednostavno društvo s ograničenom odgovornošću za građevinu i usluge</derivirana_varijabla>
  </DomainObject.Predmet.ProtustrankaNazivFormated>
  <DomainObject.Predmet.ProtustrankaNazivFormatedOIB>
    <izvorni_sadrzaj>SOMOĐI PROJEKT jednostavno društvo s ograničenom odgovornošću za građevinu i usluge, OIB 51654438508</izvorni_sadrzaj>
    <derivirana_varijabla naziv="DomainObject.Predmet.ProtustrankaNazivFormatedOIB_1">SOMOĐI PROJEKT jednostavno društvo s ograničenom odgovornošću za građevinu i usluge, OIB 51654438508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44518.87</izvorni_sadrzaj>
    <derivirana_varijabla naziv="DomainObject.Predmet.TrenutnaVrijednost_1">44518.87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SOMOĐI PROJEKT jednostavno društvo s ograničenom odgovornošću za građevinu i usluge zastupanog po punomoćniku Tomica Somođi</item>
    </izvorni_sadrzaj>
    <derivirana_varijabla naziv="DomainObject.Predmet.ProtuStrankaListFormated_1">
      <item>SOMOĐI PROJEKT jednostavno društvo s ograničenom odgovornošću za građevinu i usluge zastupanog po punomoćniku Tomica Somođi</item>
    </derivirana_varijabla>
  </DomainObject.Predmet.ProtuStrankaListFormated>
  <DomainObject.Predmet.ProtuStrankaListFormatedOIB>
    <izvorni_sadrzaj>
      <item>SOMOĐI PROJEKT jednostavno društvo s ograničenom odgovornošću za građevinu i usluge, OIB 51654438508 zastupanog po punomoćniku Tomica Somođi</item>
    </izvorni_sadrzaj>
    <derivirana_varijabla naziv="DomainObject.Predmet.ProtuStrankaListFormatedOIB_1">
      <item>SOMOĐI PROJEKT jednostavno društvo s ograničenom odgovornošću za građevinu i usluge, OIB 51654438508 zastupanog po punomoćniku Tomica Somođi</item>
    </derivirana_varijabla>
  </DomainObject.Predmet.ProtuStrankaListFormatedOIB>
  <DomainObject.Predmet.ProtuStrankaListFormatedWithAdress>
    <izvorni_sadrzaj>
      <item>SOMOĐI PROJEKT jednostavno društvo s ograničenom odgovornošću za građevinu i usluge, Breznički Hum 106, 42225 Hum Breznički zastupanog po punomoćniku Tomica Somođi</item>
    </izvorni_sadrzaj>
    <derivirana_varijabla naziv="DomainObject.Predmet.ProtuStrankaListFormatedWithAdress_1">
      <item>SOMOĐI PROJEKT jednostavno društvo s ograničenom odgovornošću za građevinu i usluge, Breznički Hum 106, 42225 Hum Breznički zastupanog po punomoćniku Tomica Somođi</item>
    </derivirana_varijabla>
  </DomainObject.Predmet.ProtuStrankaListFormatedWithAdress>
  <DomainObject.Predmet.ProtuStrankaListFormatedWithAdressOIB>
    <izvorni_sadrzaj>
      <item>SOMOĐI PROJEKT jednostavno društvo s ograničenom odgovornošću za građevinu i usluge, OIB 51654438508, Breznički Hum 106, 42225 Hum Breznički zastupanog po punomoćniku Tomica Somođi</item>
    </izvorni_sadrzaj>
    <derivirana_varijabla naziv="DomainObject.Predmet.ProtuStrankaListFormatedWithAdressOIB_1">
      <item>SOMOĐI PROJEKT jednostavno društvo s ograničenom odgovornošću za građevinu i usluge, OIB 51654438508, Breznički Hum 106, 42225 Hum Breznički zastupanog po punomoćniku Tomica Somođi</item>
    </derivirana_varijabla>
  </DomainObject.Predmet.ProtuStrankaListFormatedWithAdressOIB>
  <DomainObject.Predmet.ProtuStrankaListNazivFormated>
    <izvorni_sadrzaj>
      <item>SOMOĐI PROJEKT jednostavno društvo s ograničenom odgovornošću za građevinu i usluge</item>
    </izvorni_sadrzaj>
    <derivirana_varijabla naziv="DomainObject.Predmet.ProtuStrankaListNazivFormated_1">
      <item>SOMOĐI PROJEKT jednostavno društvo s ograničenom odgovornošću za građevinu i usluge</item>
    </derivirana_varijabla>
  </DomainObject.Predmet.ProtuStrankaListNazivFormated>
  <DomainObject.Predmet.ProtuStrankaListNazivFormatedOIB>
    <izvorni_sadrzaj>
      <item>SOMOĐI PROJEKT jednostavno društvo s ograničenom odgovornošću za građevinu i usluge, OIB 51654438508</item>
    </izvorni_sadrzaj>
    <derivirana_varijabla naziv="DomainObject.Predmet.ProtuStrankaListNazivFormatedOIB_1">
      <item>SOMOĐI PROJEKT jednostavno društvo s ograničenom odgovornošću za građevinu i usluge, OIB 51654438508</item>
    </derivirana_varijabla>
  </DomainObject.Predmet.ProtuStrankaListNazivFormatedOIB>
  <DomainObject.Predmet.OstaliListFormated>
    <izvorni_sadrzaj>
      <item>Sudski registar</item>
      <item>Tomica Somođi punomoćnik sudionika u postupku SOMOĐI PROJEKT jednostavno društvo s ograničenom odgovornošću za građevinu i usluge</item>
    </izvorni_sadrzaj>
    <derivirana_varijabla naziv="DomainObject.Predmet.OstaliListFormated_1">
      <item>Sudski registar</item>
      <item>Tomica Somođi punomoćnik sudionika u postupku SOMOĐI PROJEKT jednostavno društvo s ograničenom odgovornošću za građevinu i usluge</item>
    </derivirana_varijabla>
  </DomainObject.Predmet.OstaliListFormated>
  <DomainObject.Predmet.OstaliListFormatedOIB>
    <izvorni_sadrzaj>
      <item>Sudski registar</item>
      <item>Tomica Somođi, OIB 96048865546 punomoćnik sudionika u postupku SOMOĐI PROJEKT jednostavno društvo s ograničenom odgovornošću za građevinu i usluge</item>
    </izvorni_sadrzaj>
    <derivirana_varijabla naziv="DomainObject.Predmet.OstaliListFormatedOIB_1">
      <item>Sudski registar</item>
      <item>Tomica Somođi, OIB 96048865546 punomoćnik sudionika u postupku SOMOĐI PROJEKT jednostavno društvo s ograničenom odgovornošću za građevinu i usluge</item>
    </derivirana_varijabla>
  </DomainObject.Predmet.OstaliListFormatedOIB>
  <DomainObject.Predmet.OstaliListFormatedWithAdress>
    <izvorni_sadrzaj>
      <item>Sudski registar</item>
      <item>Tomica Somođi, Hum Breznički 106, 42225 Hum Breznički punomoćnik sudionika u postupku SOMOĐI PROJEKT jednostavno društvo s ograničenom odgovornošću za građevinu i usluge</item>
    </izvorni_sadrzaj>
    <derivirana_varijabla naziv="DomainObject.Predmet.OstaliListFormatedWithAdress_1">
      <item>Sudski registar</item>
      <item>Tomica Somođi, Hum Breznički 106, 42225 Hum Breznički punomoćnik sudionika u postupku SOMOĐI PROJEKT jednostavno društvo s ograničenom odgovornošću za građevinu i usluge</item>
    </derivirana_varijabla>
  </DomainObject.Predmet.OstaliListFormatedWithAdress>
  <DomainObject.Predmet.OstaliListFormatedWithAdressOIB>
    <izvorni_sadrzaj>
      <item>Sudski registar</item>
      <item>Tomica Somođi, OIB 96048865546, Hum Breznički 106, 42225 Hum Breznički punomoćnik sudionika u postupku SOMOĐI PROJEKT jednostavno društvo s ograničenom odgovornošću za građevinu i usluge</item>
    </izvorni_sadrzaj>
    <derivirana_varijabla naziv="DomainObject.Predmet.OstaliListFormatedWithAdressOIB_1">
      <item>Sudski registar</item>
      <item>Tomica Somođi, OIB 96048865546, Hum Breznički 106, 42225 Hum Breznički punomoćnik sudionika u postupku SOMOĐI PROJEKT jednostavno društvo s ograničenom odgovornošću za građevinu i usluge</item>
    </derivirana_varijabla>
  </DomainObject.Predmet.OstaliListFormatedWithAdressOIB>
  <DomainObject.Predmet.OstaliListNazivFormated>
    <izvorni_sadrzaj>
      <item>Sudski registar</item>
      <item>Tomica Somođi</item>
    </izvorni_sadrzaj>
    <derivirana_varijabla naziv="DomainObject.Predmet.OstaliListNazivFormated_1">
      <item>Sudski registar</item>
      <item>Tomica Somođi</item>
    </derivirana_varijabla>
  </DomainObject.Predmet.OstaliListNazivFormated>
  <DomainObject.Predmet.OstaliListNazivFormatedOIB>
    <izvorni_sadrzaj>
      <item>Sudski registar</item>
      <item>Tomica Somođi, OIB 96048865546</item>
    </izvorni_sadrzaj>
    <derivirana_varijabla naziv="DomainObject.Predmet.OstaliListNazivFormatedOIB_1">
      <item>Sudski registar</item>
      <item>Tomica Somođi, OIB 96048865546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SOMOĐI PROJEKT jednostavno društvo s ograničenom odgovornošću za građevinu i usluge</izvorni_sadrzaj>
    <derivirana_varijabla naziv="DomainObject.Predmet.ProtustrankaIDrugi_1">SOMOĐI PROJEKT jednostavno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SOMOĐI PROJEKT jednostavno društvo s ograničenom odgovornošću za građevinu i usluge, OIB 51654438508, Breznički Hum 106, 42225 Hum Breznički</izvorni_sadrzaj>
    <derivirana_varijabla naziv="DomainObject.Predmet.ProtustrankaIDrugiAdressOIB_1">SOMOĐI PROJEKT jednostavno društvo s ograničenom odgovornošću za građevinu i usluge, OIB 51654438508, Breznički Hum 106,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SOMOĐI PROJEKT jednostavno društvo s ograničenom odgovornošću za građevinu i usluge</item>
      <item>Sudski registar</item>
      <item>Tomica Somođi</item>
    </izvorni_sadrzaj>
    <derivirana_varijabla naziv="DomainObject.Predmet.SudioniciListNaziv_1">
      <item>Financijska agencija</item>
      <item>SOMOĐI PROJEKT jednostavno društvo s ograničenom odgovornošću za građevinu i usluge</item>
      <item>Sudski registar</item>
      <item>Tomica Somođi</item>
    </derivirana_varijabla>
  </DomainObject.Predmet.SudioniciListNaziv>
  <DomainObject.Predmet.SudioniciListAdressOIB>
    <izvorni_sadrzaj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izvorni_sadrzaj>
    <derivirana_varijabla naziv="DomainObject.Predmet.SudioniciListAdressOIB_1"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51654438508</item>
      <item>, OIB null</item>
      <item>, OIB 96048865546</item>
    </izvorni_sadrzaj>
    <derivirana_varijabla naziv="DomainObject.Predmet.SudioniciListNazivOIB_1">
      <item>, OIB 85821130368</item>
      <item>, OIB 51654438508</item>
      <item>, OIB null</item>
      <item>, OIB 96048865546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2052</properties:Characters>
  <properties:Lines>76</properties:Lines>
  <properties:Paragraphs>28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2018-01-09T13:05:00Z</cp:lastPrinted>
  <dcterms:modified xmlns:xsi="http://www.w3.org/2001/XMLSchema-instance" xsi:type="dcterms:W3CDTF">2018-01-09T13:06:00Z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