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b175" w14:paraId="436b17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663957">
        <w:rPr>
          <w:lang w:val="hr-HR"/>
        </w:rPr>
        <w:t>12</w:t>
      </w:r>
      <w:r w:rsidR="00BB4C55">
        <w:rPr>
          <w:lang w:val="hr-HR"/>
        </w:rPr>
        <w:t>47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63957" w:rsidRPr="00663957">
        <w:rPr>
          <w:lang w:val="hr-HR"/>
        </w:rPr>
        <w:t xml:space="preserve"> </w:t>
      </w:r>
      <w:r w:rsidR="00BB4C55">
        <w:rPr>
          <w:lang w:val="hr-HR"/>
        </w:rPr>
        <w:t>PARAPARK</w:t>
      </w:r>
      <w:r w:rsidR="00EF45E0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>štv</w:t>
      </w:r>
      <w:r w:rsidR="005D4293">
        <w:rPr>
          <w:lang w:val="hr-HR"/>
        </w:rPr>
        <w:t xml:space="preserve">o s ograničenom odgovornošću za </w:t>
      </w:r>
      <w:r w:rsidR="00D948A0">
        <w:rPr>
          <w:lang w:val="hr-HR"/>
        </w:rPr>
        <w:t>usluge</w:t>
      </w:r>
      <w:r w:rsidR="00870F00">
        <w:rPr>
          <w:lang w:val="hr-HR"/>
        </w:rPr>
        <w:t xml:space="preserve">, </w:t>
      </w:r>
      <w:r w:rsidR="00BB4C55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BB4C55">
        <w:rPr>
          <w:lang w:val="hr-HR"/>
        </w:rPr>
        <w:t>Maksimirska 28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594EA6">
        <w:rPr>
          <w:lang w:val="hr-HR"/>
        </w:rPr>
        <w:t>S:</w:t>
      </w:r>
      <w:r w:rsidR="005D4293">
        <w:rPr>
          <w:lang w:val="hr-HR"/>
        </w:rPr>
        <w:t>080852738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5D4293">
        <w:rPr>
          <w:lang w:val="hr-HR"/>
        </w:rPr>
        <w:t>85745573873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27C24">
        <w:rPr>
          <w:lang w:val="hr-HR"/>
        </w:rPr>
        <w:t>12</w:t>
      </w:r>
      <w:r w:rsidR="00EF45E0">
        <w:rPr>
          <w:lang w:val="hr-HR"/>
        </w:rPr>
        <w:t>4</w:t>
      </w:r>
      <w:r w:rsidR="00BB4C55">
        <w:rPr>
          <w:lang w:val="hr-HR"/>
        </w:rPr>
        <w:t>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D4293">
        <w:rPr>
          <w:lang w:val="hr-HR"/>
        </w:rPr>
        <w:t>06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EF45E0">
        <w:rPr>
          <w:lang w:val="hr-HR"/>
        </w:rPr>
        <w:t>travnja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EF45E0">
        <w:rPr>
          <w:lang w:val="hr-HR"/>
        </w:rPr>
        <w:t>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D4293">
        <w:rPr>
          <w:lang w:val="hr-HR"/>
        </w:rPr>
        <w:t>58.529</w:t>
      </w:r>
      <w:r w:rsidR="00763668">
        <w:rPr>
          <w:lang w:val="hr-HR"/>
        </w:rPr>
        <w:t>,</w:t>
      </w:r>
      <w:r w:rsidR="005D4293">
        <w:rPr>
          <w:lang w:val="hr-HR"/>
        </w:rPr>
        <w:t>74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4293">
        <w:rPr>
          <w:lang w:val="hr-HR"/>
        </w:rPr>
        <w:t>Annamaria Rita Kurucz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5D4293">
        <w:rPr>
          <w:lang w:val="hr-HR"/>
        </w:rPr>
        <w:t>Budimpešte</w:t>
      </w:r>
      <w:r w:rsidR="005D2C38">
        <w:rPr>
          <w:lang w:val="hr-HR"/>
        </w:rPr>
        <w:t xml:space="preserve">, </w:t>
      </w:r>
      <w:r w:rsidR="005D4293">
        <w:rPr>
          <w:lang w:val="hr-HR"/>
        </w:rPr>
        <w:t>Toboz utca 11</w:t>
      </w:r>
      <w:r w:rsidR="00A24391">
        <w:rPr>
          <w:lang w:val="hr-HR"/>
        </w:rPr>
        <w:t>,</w:t>
      </w:r>
      <w:r w:rsidR="005D4293">
        <w:rPr>
          <w:lang w:val="hr-HR"/>
        </w:rPr>
        <w:t xml:space="preserve"> Mađarska,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5D4293">
        <w:rPr>
          <w:lang w:val="hr-HR"/>
        </w:rPr>
        <w:t>69253172028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01.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483BCB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4E0" w:rsidR="00A724E0">
      <w:r>
        <w:separator/>
      </w:r>
    </w:p>
  </w:endnote>
  <w:endnote w:id="0" w:type="continuationSeparator">
    <w:p w:rsidRDefault="00A724E0" w:rsidR="00A72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4E0" w:rsidR="00A724E0">
      <w:r>
        <w:separator/>
      </w:r>
    </w:p>
  </w:footnote>
  <w:footnote w:id="0" w:type="continuationSeparator">
    <w:p w:rsidRDefault="00A724E0" w:rsidR="00A72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C4E1B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7310D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94EA6"/>
    <w:rsid w:val="005A21BE"/>
    <w:rsid w:val="005B67E6"/>
    <w:rsid w:val="005C1583"/>
    <w:rsid w:val="005D08C9"/>
    <w:rsid w:val="005D2C38"/>
    <w:rsid w:val="005D4293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E00AB"/>
    <w:rsid w:val="008E1678"/>
    <w:rsid w:val="008E3DB0"/>
    <w:rsid w:val="00920EF0"/>
    <w:rsid w:val="009468CE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B4A17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24E0"/>
    <w:rsid w:val="00A73B9E"/>
    <w:rsid w:val="00A802D7"/>
    <w:rsid w:val="00A91474"/>
    <w:rsid w:val="00A92DDD"/>
    <w:rsid w:val="00AB4255"/>
    <w:rsid w:val="00AB5FE6"/>
    <w:rsid w:val="00AD386F"/>
    <w:rsid w:val="00AD57AD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4C55"/>
    <w:rsid w:val="00BB7908"/>
    <w:rsid w:val="00BD059F"/>
    <w:rsid w:val="00BD7409"/>
    <w:rsid w:val="00BE2EE0"/>
    <w:rsid w:val="00BE7715"/>
    <w:rsid w:val="00C03187"/>
    <w:rsid w:val="00C10334"/>
    <w:rsid w:val="00C32DBC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948A0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D6CA1"/>
    <w:rsid w:val="00EF45E0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2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2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PARAPARK jednostavno društvo s ograničenom odgovornošću za usluge zastupanog po punomoćniku Annamaria Rita Kurucz</izvorni_sadrzaj>
    <derivirana_varijabla naziv="DomainObject.Predmet.ProtustrankaFormated_1">  PARAPARK jednostavno društvo s ograničenom odgovornošću za usluge zastupanog po punomoćniku Annamaria Rita Kurucz</derivirana_varijabla>
  </DomainObject.Predmet.ProtustrankaFormated>
  <DomainObject.Predmet.ProtustrankaFormatedOIB>
    <izvorni_sadrzaj>  PARAPARK jednostavno društvo s ograničenom odgovornošću za usluge, OIB 85745573873 zastupanog po punomoćniku Annamaria Rita Kurucz</izvorni_sadrzaj>
    <derivirana_varijabla naziv="DomainObject.Predmet.ProtustrankaFormatedOIB_1">  PARAPARK jednostavno društvo s ograničenom odgovornošću za usluge, OIB 85745573873 zastupanog po punomoćniku Annamaria Rita Kurucz</derivirana_varijabla>
  </DomainObject.Predmet.ProtustrankaFormatedOIB>
  <DomainObject.Predmet.ProtustrankaFormatedWithAdress>
    <izvorni_sadrzaj> PARAPARK jednostavno društvo s ograničenom odgovornošću za usluge, Maksimirska 28, 10000 Zagreb zastupanog po punomoćniku Annamaria Rita Kurucz</izvorni_sadrzaj>
    <derivirana_varijabla naziv="DomainObject.Predmet.ProtustrankaFormatedWithAdress_1"> PARAPARK jednostavno društvo s ograničenom odgovornošću za usluge, Maksimirska 28, 10000 Zagreb zastupanog po punomoćniku Annamaria Rita Kurucz</derivirana_varijabla>
  </DomainObject.Predmet.ProtustrankaFormatedWithAdress>
  <DomainObject.Predmet.ProtustrankaFormatedWithAdressOIB>
    <izvorni_sadrzaj> PARAPARK jednostavno društvo s ograničenom odgovornošću za usluge, OIB 85745573873, Maksimirska 28, 10000 Zagreb zastupanog po punomoćniku Annamaria Rita Kurucz</izvorni_sadrzaj>
    <derivirana_varijabla naziv="DomainObject.Predmet.ProtustrankaFormatedWithAdressOIB_1"> PARAPARK jednostavno društvo s ograničenom odgovornošću za usluge, OIB 85745573873, Maksimirska 28, 10000 Zagreb zastupanog po punomoćniku Annamaria Rita Kurucz</derivirana_varijabla>
  </DomainObject.Predmet.ProtustrankaFormatedWithAdressOIB>
  <DomainObject.Predmet.ProtustrankaWithAdress>
    <izvorni_sadrzaj>PARAPARK jednostavno društvo s ograničenom odgovornošću za usluge Maksimirska 28, 10000 Zagreb</izvorni_sadrzaj>
    <derivirana_varijabla naziv="DomainObject.Predmet.ProtustrankaWithAdress_1">PARAPARK jednostavno društvo s ograničenom odgovornošću za usluge Maksimirska 28, 10000 Zagreb</derivirana_varijabla>
  </DomainObject.Predmet.ProtustrankaWithAdress>
  <DomainObject.Predmet.ProtustrankaWithAdressOIB>
    <izvorni_sadrzaj>PARAPARK jednostavno društvo s ograničenom odgovornošću za usluge, OIB 85745573873, Maksimirska 28, 10000 Zagreb</izvorni_sadrzaj>
    <derivirana_varijabla naziv="DomainObject.Predmet.ProtustrankaWithAdressOIB_1">PARAPARK jednostavno društvo s ograničenom odgovornošću za usluge, OIB 85745573873, Maksimirska 28, 10000 Zagreb</derivirana_varijabla>
  </DomainObject.Predmet.ProtustrankaWithAdressOIB>
  <DomainObject.Predmet.ProtustrankaNazivFormated>
    <izvorni_sadrzaj>PARAPARK jednostavno društvo s ograničenom odgovornošću za usluge</izvorni_sadrzaj>
    <derivirana_varijabla naziv="DomainObject.Predmet.ProtustrankaNazivFormated_1">PARAPARK jednostavno društvo s ograničenom odgovornošću za usluge</derivirana_varijabla>
  </DomainObject.Predmet.ProtustrankaNazivFormated>
  <DomainObject.Predmet.ProtustrankaNazivFormatedOIB>
    <izvorni_sadrzaj>PARAPARK jednostavno društvo s ograničenom odgovornošću za usluge, OIB 85745573873</izvorni_sadrzaj>
    <derivirana_varijabla naziv="DomainObject.Predmet.ProtustrankaNazivFormatedOIB_1">PARAPARK jednostavno društvo s ograničenom odgovornošću za usluge, OIB 85745573873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PARAPARK jednostavno društvo s ograničenom odgovornošću za usluge zastupanog po punomoćniku Annamaria Rita Kurucz</item>
    </izvorni_sadrzaj>
    <derivirana_varijabla naziv="DomainObject.Predmet.ProtuStrankaListFormated_1">
      <item>PARAPARK jednostavno društvo s ograničenom odgovornošću za usluge zastupanog po punomoćniku Annamaria Rita Kurucz</item>
    </derivirana_varijabla>
  </DomainObject.Predmet.ProtuStrankaListFormated>
  <DomainObject.Predmet.ProtuStrankaListFormatedOIB>
    <izvorni_sadrzaj>
      <item>PARAPARK jednostavno društvo s ograničenom odgovornošću za usluge, OIB 85745573873 zastupanog po punomoćniku Annamaria Rita Kurucz</item>
    </izvorni_sadrzaj>
    <derivirana_varijabla naziv="DomainObject.Predmet.ProtuStrankaListFormatedOIB_1">
      <item>PARAPARK jednostavno društvo s ograničenom odgovornošću za usluge, OIB 85745573873 zastupanog po punomoćniku Annamaria Rita Kurucz</item>
    </derivirana_varijabla>
  </DomainObject.Predmet.ProtuStrankaListFormatedOIB>
  <DomainObject.Predmet.ProtuStrankaListFormatedWithAdress>
    <izvorni_sadrzaj>
      <item>PARAPARK jednostavno društvo s ograničenom odgovornošću za usluge, Maksimirska 28, 10000 Zagreb zastupanog po punomoćniku Annamaria Rita Kurucz</item>
    </izvorni_sadrzaj>
    <derivirana_varijabla naziv="DomainObject.Predmet.ProtuStrankaListFormatedWithAdress_1">
      <item>PARAPARK jednostavno društvo s ograničenom odgovornošću za usluge, Maksimirska 28, 10000 Zagreb zastupanog po punomoćniku Annamaria Rita Kurucz</item>
    </derivirana_varijabla>
  </DomainObject.Predmet.ProtuStrankaListFormatedWithAdress>
  <DomainObject.Predmet.ProtuStrankaListFormatedWithAdressOIB>
    <izvorni_sadrzaj>
      <item>PARAPARK jednostavno društvo s ograničenom odgovornošću za usluge, OIB 85745573873, Maksimirska 28, 10000 Zagreb zastupanog po punomoćniku Annamaria Rita Kurucz</item>
    </izvorni_sadrzaj>
    <derivirana_varijabla naziv="DomainObject.Predmet.ProtuStrankaListFormatedWithAdressOIB_1">
      <item>PARAPARK jednostavno društvo s ograničenom odgovornošću za usluge, OIB 85745573873, Maksimirska 28, 10000 Zagreb zastupanog po punomoćniku Annamaria Rita Kurucz</item>
    </derivirana_varijabla>
  </DomainObject.Predmet.ProtuStrankaListFormatedWithAdressOIB>
  <DomainObject.Predmet.ProtuStrankaListNazivFormated>
    <izvorni_sadrzaj>
      <item>PARAPARK jednostavno društvo s ograničenom odgovornošću za usluge</item>
    </izvorni_sadrzaj>
    <derivirana_varijabla naziv="DomainObject.Predmet.ProtuStrankaListNazivFormated_1">
      <item>PARAPARK jednostavno društvo s ograničenom odgovornošću za usluge</item>
    </derivirana_varijabla>
  </DomainObject.Predmet.ProtuStrankaListNazivFormated>
  <DomainObject.Predmet.ProtuStrankaListNazivFormatedOIB>
    <izvorni_sadrzaj>
      <item>PARAPARK jednostavno društvo s ograničenom odgovornošću za usluge, OIB 85745573873</item>
    </izvorni_sadrzaj>
    <derivirana_varijabla naziv="DomainObject.Predmet.ProtuStrankaListNazivFormatedOIB_1">
      <item>PARAPARK jednostavno društvo s ograničenom odgovornošću za usluge, OIB 85745573873</item>
    </derivirana_varijabla>
  </DomainObject.Predmet.ProtuStrankaListNazivFormatedOIB>
  <DomainObject.Predmet.OstaliListFormated>
    <izvorni_sadrzaj>
      <item>Annamaria Rita Kurucz punomoćnik sudionika u postupku PARAPARK jednostavno društvo s ograničenom odgovornošću za usluge</item>
    </izvorni_sadrzaj>
    <derivirana_varijabla naziv="DomainObject.Predmet.OstaliListFormated_1">
      <item>Annamaria Rita Kurucz punomoćnik sudionika u postupku PARAPARK jednostavno društvo s ograničenom odgovornošću za usluge</item>
    </derivirana_varijabla>
  </DomainObject.Predmet.OstaliListFormated>
  <DomainObject.Predmet.OstaliListFormatedOIB>
    <izvorni_sadrzaj>
      <item>Annamaria Rita Kurucz, OIB 69253172028 punomoćnik sudionika u postupku PARAPARK jednostavno društvo s ograničenom odgovornošću za usluge</item>
    </izvorni_sadrzaj>
    <derivirana_varijabla naziv="DomainObject.Predmet.OstaliListFormatedOIB_1">
      <item>Annamaria Rita Kurucz, OIB 69253172028 punomoćnik sudionika u postupku PARAPARK jednostavno društvo s ograničenom odgovornošću za usluge</item>
    </derivirana_varijabla>
  </DomainObject.Predmet.OstaliListFormatedOIB>
  <DomainObject.Predmet.OstaliListFormatedWithAdress>
    <izvorni_sadrzaj>
      <item>Annamaria Rita Kurucz, Toboz utca 11, Budimpešta punomoćnik sudionika u postupku PARAPARK jednostavno društvo s ograničenom odgovornošću za usluge</item>
    </izvorni_sadrzaj>
    <derivirana_varijabla naziv="DomainObject.Predmet.OstaliListFormatedWithAdress_1">
      <item>Annamaria Rita Kurucz, Toboz utca 11, Budimpešta punomoćnik sudionika u postupku PARAPARK jednostavno društvo s ograničenom odgovornošću za usluge</item>
    </derivirana_varijabla>
  </DomainObject.Predmet.OstaliListFormatedWithAdress>
  <DomainObject.Predmet.OstaliListFormatedWithAdressOIB>
    <izvorni_sadrzaj>
      <item>Annamaria Rita Kurucz, OIB 69253172028, Toboz utca 11, Budimpešta punomoćnik sudionika u postupku PARAPARK jednostavno društvo s ograničenom odgovornošću za usluge</item>
    </izvorni_sadrzaj>
    <derivirana_varijabla naziv="DomainObject.Predmet.OstaliListFormatedWithAdressOIB_1">
      <item>Annamaria Rita Kurucz, OIB 69253172028, Toboz utca 11, Budimpešta punomoćnik sudionika u postupku PARAPARK jednostavno društvo s ograničenom odgovornošću za usluge</item>
    </derivirana_varijabla>
  </DomainObject.Predmet.OstaliListFormatedWithAdressOIB>
  <DomainObject.Predmet.OstaliListNazivFormated>
    <izvorni_sadrzaj>
      <item>Annamaria Rita Kurucz</item>
    </izvorni_sadrzaj>
    <derivirana_varijabla naziv="DomainObject.Predmet.OstaliListNazivFormated_1">
      <item>Annamaria Rita Kurucz</item>
    </derivirana_varijabla>
  </DomainObject.Predmet.OstaliListNazivFormated>
  <DomainObject.Predmet.OstaliListNazivFormatedOIB>
    <izvorni_sadrzaj>
      <item>Annamaria Rita Kurucz, OIB 69253172028</item>
    </izvorni_sadrzaj>
    <derivirana_varijabla naziv="DomainObject.Predmet.OstaliListNazivFormatedOIB_1">
      <item>Annamaria Rita Kurucz, OIB 69253172028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PARAPARK jednostavno društvo s ograničenom odgovornošću za usluge</izvorni_sadrzaj>
    <derivirana_varijabla naziv="DomainObject.Predmet.ProtustrankaIDrugi_1">PARAPARK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PARAPARK jednostavno društvo s ograničenom odgovornošću za usluge, OIB 85745573873, Maksimirska 28, 10000 Zagreb</izvorni_sadrzaj>
    <derivirana_varijabla naziv="DomainObject.Predmet.ProtustrankaIDrugiAdressOIB_1">PARAPARK jednostavno društvo s ograničenom odgovornošću za usluge, OIB 85745573873, Maksimirska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PARAPARK jednostavno društvo s ograničenom odgovornošću za usluge</item>
      <item>Annamaria Rita Kurucz</item>
    </izvorni_sadrzaj>
    <derivirana_varijabla naziv="DomainObject.Predmet.SudioniciListNaziv_1">
      <item>FINA Regionalni centar Zagreb</item>
      <item>PARAPARK jednostavno društvo s ograničenom odgovornošću za usluge</item>
      <item>Annamaria Rita Kurucz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PARAPARK jednostavno društvo s ograničenom odgovornošću za usluge, OIB 85745573873, Maksimirska 28,10000 Zagreb</item>
      <item>Annamaria Rita Kurucz, OIB 69253172028, Toboz utca 11,Budimpešta</item>
    </izvorni_sadrzaj>
    <derivirana_varijabla naziv="DomainObject.Predmet.SudioniciListAdressOIB_1">
      <item>FINA Regionalni centar Zagreb, OIB 85821130368, Trg svibanjskih žrtava 1995. br. 1,10000 Zagreb</item>
      <item>PARAPARK jednostavno društvo s ograničenom odgovornošću za usluge, OIB 85745573873, Maksimirska 28,10000 Zagreb</item>
      <item>Annamaria Rita Kurucz, OIB 69253172028, Toboz utca 11,Budimpešta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85745573873</item>
      <item>, OIB 69253172028</item>
    </izvorni_sadrzaj>
    <derivirana_varijabla naziv="DomainObject.Predmet.SudioniciListNazivOIB_1">
      <item>, OIB 85821130368</item>
      <item>, OIB 85745573873</item>
      <item>, OIB 69253172028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15049-4A6E-421D-8F43-23A602A62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1758</properties:Characters>
  <properties:Lines>50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2016-07-01T06:37:00Z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2016-07-01T12:47:00Z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