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18ba" w14:paraId="5dd18ba" w:rsidRDefault="00E3398D" w:rsidP="00E3398D" w:rsidR="00E3398D">
      <w:pPr>
        <w:pStyle w:val="SudNaziv"/>
        <w15:collapsed w:val="false"/>
        <w:rPr>
          <w:b w:val="false"/>
        </w:rPr>
      </w:pPr>
      <w:bookmarkStart w:name="_GoBack" w:id="0"/>
      <w:bookmarkEnd w:id="0"/>
    </w:p>
    <w:p w:rsidRDefault="00E260BE" w:rsidP="00E3398D" w:rsidR="00E3398D" w:rsidRPr="00E3398D">
      <w:pPr>
        <w:pStyle w:val="SudNaziv"/>
        <w:rPr>
          <w:b w:val="false"/>
        </w:rPr>
      </w:pP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3398D" w:rsidRPr="00E3398D">
        <w:rPr>
          <w:b w:val="false"/>
        </w:rPr>
        <w:t>REPUBLIKA HRVATSKA</w:t>
      </w:r>
    </w:p>
    <w:p w:rsidRDefault="00E3398D" w:rsidP="00E3398D" w:rsidR="00E3398D" w:rsidRPr="00E3398D">
      <w:pPr>
        <w:pStyle w:val="Bezproreda"/>
      </w:pPr>
      <w:r w:rsidRPr="00E3398D">
        <w:t>TRGOVAČKI SUD U VARAŽDINU</w:t>
      </w:r>
    </w:p>
    <w:p w:rsidRDefault="00E3398D" w:rsidP="00E3398D" w:rsidR="00E3398D">
      <w:pPr>
        <w:pStyle w:val="Bezproreda"/>
      </w:pPr>
      <w:r>
        <w:t>42000 Varaždin, Ul. braće Radić 2</w:t>
      </w:r>
    </w:p>
    <w:p w:rsidRDefault="00E3398D" w:rsidP="00E3398D" w:rsidR="00E3398D">
      <w:pPr>
        <w:pStyle w:val="Bezproreda"/>
      </w:pPr>
    </w:p>
    <w:p w:rsidRDefault="00E3398D" w:rsidP="00E3398D" w:rsidR="00E3398D">
      <w:pPr>
        <w:pStyle w:val="Bezproreda"/>
      </w:pPr>
    </w:p>
    <w:p w:rsidRDefault="00E3398D" w:rsidP="00E3398D" w:rsidR="00E3398D">
      <w:pPr>
        <w:pStyle w:val="Bezproreda"/>
        <w:jc w:val="center"/>
      </w:pPr>
      <w:r>
        <w:t>U  I M E  R E P U B L I K E  H R V A T S K E</w:t>
      </w:r>
    </w:p>
    <w:p w:rsidRDefault="00E3398D" w:rsidP="00E3398D" w:rsidR="00E3398D">
      <w:pPr>
        <w:pStyle w:val="Bezproreda"/>
        <w:jc w:val="center"/>
      </w:pPr>
    </w:p>
    <w:p w:rsidRDefault="00E3398D" w:rsidP="00E3398D" w:rsidR="00E3398D">
      <w:pPr>
        <w:pStyle w:val="Bezproreda"/>
        <w:jc w:val="center"/>
      </w:pPr>
      <w:r>
        <w:t>R J E Š E NJ E</w:t>
      </w:r>
    </w:p>
    <w:p w:rsidRDefault="00E3398D" w:rsidP="00E3398D" w:rsidR="00E3398D">
      <w:pPr>
        <w:pStyle w:val="Bezproreda"/>
      </w:pPr>
    </w:p>
    <w:p w:rsidRDefault="00E3398D" w:rsidP="00E3398D" w:rsidR="00E3398D">
      <w:pPr>
        <w:pStyle w:val="Bezproreda"/>
        <w:jc w:val="both"/>
      </w:pPr>
      <w:r>
        <w:tab/>
        <w:t xml:space="preserve">Trgovački sud u Varaždinu po sutkinji toga suda Meliti Poljanec-Bubaš, kao stečajnom sucu u predmetu u povodu zahtjeva Financijske agencije Regionalni centar Zagreb, Podružnica Varaždin, Augusta Cesarca 2, Varaždin, za pokretanje skraćenog stečajnog postupka protiv dužnika HGH Poljoprivredna zadruga </w:t>
      </w:r>
      <w:proofErr w:type="spellStart"/>
      <w:r>
        <w:t>Selnik</w:t>
      </w:r>
      <w:proofErr w:type="spellEnd"/>
      <w:r>
        <w:t xml:space="preserve">, OIB 40138873589, </w:t>
      </w:r>
      <w:proofErr w:type="spellStart"/>
      <w:r>
        <w:t>Selnik</w:t>
      </w:r>
      <w:proofErr w:type="spellEnd"/>
      <w:r>
        <w:t xml:space="preserve">, Glavna 59, dana 1. ožujka 2016. </w:t>
      </w:r>
    </w:p>
    <w:p w:rsidRDefault="00E3398D" w:rsidP="00E3398D" w:rsidR="00E3398D">
      <w:pPr>
        <w:pStyle w:val="Bezproreda"/>
        <w:jc w:val="both"/>
      </w:pPr>
    </w:p>
    <w:p w:rsidRDefault="00E3398D" w:rsidP="00E3398D" w:rsidR="00E3398D">
      <w:pPr>
        <w:pStyle w:val="Bezproreda"/>
        <w:jc w:val="center"/>
      </w:pPr>
      <w:r>
        <w:t>r i j e š i o  j e</w:t>
      </w:r>
    </w:p>
    <w:p w:rsidRDefault="00E3398D" w:rsidP="00E3398D" w:rsidR="00E3398D">
      <w:pPr>
        <w:pStyle w:val="Bezproreda"/>
      </w:pPr>
    </w:p>
    <w:p w:rsidRDefault="00E3398D" w:rsidP="00E3398D" w:rsidR="00E3398D">
      <w:pPr>
        <w:pStyle w:val="Bezproreda"/>
        <w:jc w:val="both"/>
        <w:rPr>
          <w:szCs w:val="20"/>
        </w:rPr>
      </w:pPr>
      <w:r>
        <w:tab/>
        <w:t xml:space="preserve">Obustavlja se skraćeni stečajni postupak nad dužnikom HGH Poljoprivredna zadruga </w:t>
      </w:r>
      <w:proofErr w:type="spellStart"/>
      <w:r>
        <w:t>Selnik</w:t>
      </w:r>
      <w:proofErr w:type="spellEnd"/>
      <w:r>
        <w:t xml:space="preserve">, OIB 40138873589, </w:t>
      </w:r>
      <w:proofErr w:type="spellStart"/>
      <w:r>
        <w:t>Selnik</w:t>
      </w:r>
      <w:proofErr w:type="spellEnd"/>
      <w:r>
        <w:t>, Glavna 59.</w:t>
      </w:r>
    </w:p>
    <w:p w:rsidRDefault="00E3398D" w:rsidP="00E3398D" w:rsidR="00E3398D">
      <w:pPr>
        <w:pStyle w:val="Bezproreda"/>
      </w:pPr>
    </w:p>
    <w:p w:rsidRDefault="00E3398D" w:rsidP="00E3398D" w:rsidR="00E3398D">
      <w:pPr>
        <w:pStyle w:val="Bezproreda"/>
      </w:pPr>
    </w:p>
    <w:p w:rsidRDefault="00E3398D" w:rsidP="00E3398D" w:rsidR="00E3398D">
      <w:pPr>
        <w:pStyle w:val="Bezproreda"/>
        <w:jc w:val="center"/>
      </w:pPr>
      <w:r>
        <w:t>Obrazloženje</w:t>
      </w:r>
    </w:p>
    <w:p w:rsidRDefault="00E3398D" w:rsidP="00E3398D" w:rsidR="00E3398D">
      <w:pPr>
        <w:pStyle w:val="Bezproreda"/>
      </w:pPr>
    </w:p>
    <w:p w:rsidRDefault="00E3398D" w:rsidP="00E3398D" w:rsidR="00E3398D">
      <w:pPr>
        <w:pStyle w:val="Bezproreda"/>
        <w:jc w:val="both"/>
      </w:pPr>
      <w:r>
        <w:tab/>
        <w:t xml:space="preserve">Predlagatelj je dana 24. studenoga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E3398D" w:rsidP="00E3398D" w:rsidR="00E3398D">
      <w:pPr>
        <w:pStyle w:val="Bezproreda"/>
      </w:pPr>
    </w:p>
    <w:p w:rsidRDefault="00E3398D" w:rsidP="00E3398D" w:rsidR="00E3398D">
      <w:pPr>
        <w:pStyle w:val="Bezproreda"/>
        <w:jc w:val="both"/>
      </w:pPr>
      <w:r>
        <w:tab/>
        <w:t>Budući da je vjerovnik Republika Hrvatska, Ministarstvo financija - Porezna uprava, Područni ured Sjeverna Hrvatska u određenom roku predložio otvaranje stečajnoga postupka, sud je primjenom čl. 433. SZ-a odlučio kao u izreci ovog rješenja.</w:t>
      </w:r>
    </w:p>
    <w:p w:rsidRDefault="00E3398D" w:rsidP="00E3398D" w:rsidR="00E3398D">
      <w:pPr>
        <w:pStyle w:val="Bezproreda"/>
      </w:pPr>
    </w:p>
    <w:p w:rsidRDefault="00E3398D" w:rsidP="00E3398D" w:rsidR="00E3398D">
      <w:pPr>
        <w:pStyle w:val="Bezproreda"/>
      </w:pPr>
    </w:p>
    <w:p w:rsidRDefault="00E3398D" w:rsidP="00E3398D" w:rsidR="00E3398D">
      <w:pPr>
        <w:pStyle w:val="Bezproreda"/>
        <w:jc w:val="center"/>
      </w:pPr>
      <w:r>
        <w:t>U Varaždinu 1. ožujka 2016.</w:t>
      </w:r>
    </w:p>
    <w:p w:rsidRDefault="00E3398D" w:rsidP="00E3398D" w:rsidR="00E3398D">
      <w:pPr>
        <w:pStyle w:val="Bezproreda"/>
      </w:pPr>
    </w:p>
    <w:p w:rsidRDefault="00E3398D" w:rsidP="00E3398D" w:rsidR="00E3398D">
      <w:pPr>
        <w:pStyle w:val="Bezproreda"/>
      </w:pPr>
    </w:p>
    <w:p w:rsidRDefault="00E3398D" w:rsidP="00E3398D" w:rsidR="00E3398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</w:t>
      </w:r>
    </w:p>
    <w:p w:rsidRDefault="00E3398D" w:rsidP="00E3398D" w:rsidR="00E3398D">
      <w:pPr>
        <w:pStyle w:val="Bezproreda"/>
      </w:pPr>
    </w:p>
    <w:p w:rsidRDefault="00E3398D" w:rsidP="00E3398D" w:rsidR="00E3398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Poljanec-Bubaš</w:t>
      </w:r>
      <w:r w:rsidR="00E260BE">
        <w:t>, v. r.</w:t>
      </w:r>
    </w:p>
    <w:p w:rsidRDefault="00E3398D" w:rsidP="00E3398D" w:rsidR="00E3398D">
      <w:pPr>
        <w:pStyle w:val="Bezproreda"/>
      </w:pPr>
    </w:p>
    <w:p w:rsidRDefault="00E3398D" w:rsidP="00E3398D" w:rsidR="00E3398D">
      <w:pPr>
        <w:pStyle w:val="Bezproreda"/>
      </w:pPr>
    </w:p>
    <w:p w:rsidRDefault="00E3398D" w:rsidP="00E3398D" w:rsidR="00E3398D">
      <w:pPr>
        <w:pStyle w:val="Bezproreda"/>
      </w:pPr>
    </w:p>
    <w:p w:rsidRDefault="00E3398D" w:rsidP="00E3398D" w:rsidR="00E3398D">
      <w:pPr>
        <w:pStyle w:val="Bezproreda"/>
      </w:pPr>
    </w:p>
    <w:p w:rsidRDefault="00E3398D" w:rsidP="00E3398D" w:rsidR="00E3398D">
      <w:pPr>
        <w:pStyle w:val="Bezproreda"/>
      </w:pPr>
    </w:p>
    <w:p w:rsidRDefault="00E3398D" w:rsidP="00E3398D" w:rsidR="00E3398D">
      <w:pPr>
        <w:pStyle w:val="Bezproreda"/>
      </w:pPr>
    </w:p>
    <w:p w:rsidRDefault="00E3398D" w:rsidP="00E3398D" w:rsidR="00E3398D">
      <w:pPr>
        <w:pStyle w:val="Bezproreda"/>
      </w:pPr>
      <w:r>
        <w:tab/>
        <w:t>Uputa o pravnom lijeku:</w:t>
      </w:r>
    </w:p>
    <w:p w:rsidRDefault="00E3398D" w:rsidP="00E3398D" w:rsidR="00E3398D">
      <w:pPr>
        <w:pStyle w:val="Bezproreda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3398D" w:rsidP="00E3398D" w:rsidR="00E3398D">
      <w:pPr>
        <w:pStyle w:val="Bezproreda"/>
      </w:pPr>
    </w:p>
    <w:p w:rsidRDefault="00E3398D" w:rsidP="00E3398D" w:rsidR="00E3398D">
      <w:pPr>
        <w:pStyle w:val="Bezproreda"/>
      </w:pPr>
    </w:p>
    <w:p w:rsidRDefault="00E3398D" w:rsidP="00E3398D" w:rsidR="00E3398D">
      <w:pPr>
        <w:pStyle w:val="Bezproreda"/>
      </w:pPr>
    </w:p>
    <w:p w:rsidRDefault="00E3398D" w:rsidP="00E3398D" w:rsidR="00E3398D">
      <w:pPr>
        <w:pStyle w:val="Bezproreda"/>
      </w:pPr>
      <w:r>
        <w:t>DNA:</w:t>
      </w:r>
    </w:p>
    <w:p w:rsidRDefault="00E3398D" w:rsidP="00E3398D" w:rsidR="00E3398D">
      <w:pPr>
        <w:pStyle w:val="Bezproreda"/>
        <w:numPr>
          <w:ilvl w:val="0"/>
          <w:numId w:val="48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E3398D" w:rsidP="00E3398D" w:rsidR="00E3398D">
      <w:pPr>
        <w:pStyle w:val="Bezproreda"/>
        <w:numPr>
          <w:ilvl w:val="0"/>
          <w:numId w:val="48"/>
        </w:numPr>
        <w:jc w:val="both"/>
      </w:pPr>
      <w:r>
        <w:t>Županijsko državno odvjetništvo u Varaždinu, Braće Radića 2 (Vaš broj: S-DO-5/16)</w:t>
      </w:r>
    </w:p>
    <w:p w:rsidRDefault="00E3398D" w:rsidP="00E3398D" w:rsidR="00E3398D">
      <w:pPr>
        <w:pStyle w:val="Bezproreda"/>
        <w:numPr>
          <w:ilvl w:val="0"/>
          <w:numId w:val="48"/>
        </w:numPr>
        <w:spacing w:after="120" w:before="360"/>
        <w:jc w:val="both"/>
      </w:pPr>
      <w:r>
        <w:t>e-Oglasna ploča suda</w:t>
      </w:r>
    </w:p>
    <w:sectPr w:rsidSect="00E260BE" w:rsidR="00E3398D">
      <w:headerReference w:type="default" r:id="rId11"/>
      <w:headerReference w:type="first" r:id="rId12"/>
      <w:pgSz w:code="9" w:h="16839" w:w="11907"/>
      <w:pgMar w:gutter="0" w:footer="1134" w:header="1134" w:left="1701" w:bottom="1418" w:right="1134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BD0" w:rsidP="00537B78" w:rsidR="00242BD0">
      <w:r>
        <w:separator/>
      </w:r>
    </w:p>
  </w:endnote>
  <w:endnote w:id="0" w:type="continuationSeparator">
    <w:p w:rsidRDefault="00242BD0" w:rsidP="00537B78" w:rsidR="00242B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BD0" w:rsidP="00537B78" w:rsidR="00242BD0">
      <w:r>
        <w:separator/>
      </w:r>
    </w:p>
  </w:footnote>
  <w:footnote w:id="0" w:type="continuationSeparator">
    <w:p w:rsidRDefault="00242BD0" w:rsidP="00537B78" w:rsidR="00242B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8D1" w:rsidP="00E948D1" w:rsidR="00E948D1">
    <w:pPr>
      <w:pStyle w:val="Zaglavlje"/>
      <w:spacing w:after="0"/>
    </w:pPr>
    <w:r>
      <w:t>Poslovni broj: ST-891/2015-6</w:t>
    </w:r>
  </w:p>
  <w:p w:rsidRDefault="00E948D1" w:rsidP="00E948D1" w:rsidR="00E3398D">
    <w:pPr>
      <w:pStyle w:val="Zaglavlje"/>
      <w:spacing w:after="0"/>
      <w:jc w:val="center"/>
    </w:pPr>
    <w: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98D" w:rsidP="00E3398D" w:rsidR="00E3398D">
    <w:pPr>
      <w:pStyle w:val="Zaglavlje"/>
      <w:spacing w:after="0"/>
    </w:pPr>
    <w:r>
      <w:t>Poslovni broj: ST-891/2015-6</w:t>
    </w:r>
  </w:p>
  <w:p w:rsidRDefault="00E3398D" w:rsidR="00E3398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4563D8C"/>
    <w:multiLevelType w:val="hybridMultilevel"/>
    <w:tmpl w:val="54584C5E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2BD0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6C5F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60BE"/>
    <w:rsid w:val="00E302E0"/>
    <w:rsid w:val="00E3398D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48D1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639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899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St-891/2015-6</izvorni_sadrzaj>
    <derivirana_varijabla naziv="DomainObject.Oznaka_1">St-891/2015-6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St-891/2015</izvorni_sadrzaj>
    <derivirana_varijabla naziv="DomainObject.Predmet.OznakaBroj_1">St-891/2015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HGH Poljoprivredna zadruga Selnik zastupanog po punomoćniku Goran Horvat</izvorni_sadrzaj>
    <derivirana_varijabla naziv="DomainObject.Predmet.ProtustrankaFormated_1">  HGH Poljoprivredna zadruga Selnik zastupanog po punomoćniku Goran Horvat</derivirana_varijabla>
  </DomainObject.Predmet.ProtustrankaFormated>
  <DomainObject.Predmet.ProtustrankaFormatedOIB>
    <izvorni_sadrzaj>  HGH Poljoprivredna zadruga Selnik, OIB 40138873589 zastupanog po punomoćniku Goran Horvat</izvorni_sadrzaj>
    <derivirana_varijabla naziv="DomainObject.Predmet.ProtustrankaFormatedOIB_1">  HGH Poljoprivredna zadruga Selnik, OIB 40138873589 zastupanog po punomoćniku Goran Horvat</derivirana_varijabla>
  </DomainObject.Predmet.ProtustrankaFormatedOIB>
  <DomainObject.Predmet.ProtustrankaFormatedWithAdress>
    <izvorni_sadrzaj> HGH Poljoprivredna zadruga Selnik, Glavna 59, 42230 Selnik zastupanog po punomoćniku Goran Horvat</izvorni_sadrzaj>
    <derivirana_varijabla naziv="DomainObject.Predmet.ProtustrankaFormatedWithAdress_1"> HGH Poljoprivredna zadruga Selnik, Glavna 59, 42230 Selnik zastupanog po punomoćniku Goran Horvat</derivirana_varijabla>
  </DomainObject.Predmet.ProtustrankaFormatedWithAdress>
  <DomainObject.Predmet.ProtustrankaFormatedWithAdressOIB>
    <izvorni_sadrzaj> HGH Poljoprivredna zadruga Selnik, OIB 40138873589, Glavna 59, 42230 Selnik zastupanog po punomoćniku Goran Horvat</izvorni_sadrzaj>
    <derivirana_varijabla naziv="DomainObject.Predmet.ProtustrankaFormatedWithAdressOIB_1"> HGH Poljoprivredna zadruga Selnik, OIB 40138873589, Glavna 59, 42230 Selnik zastupanog po punomoćniku Goran Horvat</derivirana_varijabla>
  </DomainObject.Predmet.ProtustrankaFormatedWithAdressOIB>
  <DomainObject.Predmet.ProtustrankaWithAdress>
    <izvorni_sadrzaj>HGH Poljoprivredna zadruga Selnik Glavna 59, 42230 Selnik</izvorni_sadrzaj>
    <derivirana_varijabla naziv="DomainObject.Predmet.ProtustrankaWithAdress_1">HGH Poljoprivredna zadruga Selnik Glavna 59, 42230 Selnik</derivirana_varijabla>
  </DomainObject.Predmet.ProtustrankaWithAdress>
  <DomainObject.Predmet.ProtustrankaWithAdressOIB>
    <izvorni_sadrzaj>HGH Poljoprivredna zadruga Selnik, OIB 40138873589, Glavna 59, 42230 Selnik</izvorni_sadrzaj>
    <derivirana_varijabla naziv="DomainObject.Predmet.ProtustrankaWithAdressOIB_1">HGH Poljoprivredna zadruga Selnik, OIB 40138873589, Glavna 59, 42230 Selnik</derivirana_varijabla>
  </DomainObject.Predmet.ProtustrankaWithAdressOIB>
  <DomainObject.Predmet.ProtustrankaNazivFormated>
    <izvorni_sadrzaj>HGH Poljoprivredna zadruga Selnik</izvorni_sadrzaj>
    <derivirana_varijabla naziv="DomainObject.Predmet.ProtustrankaNazivFormated_1">HGH Poljoprivredna zadruga Selnik</derivirana_varijabla>
  </DomainObject.Predmet.ProtustrankaNazivFormated>
  <DomainObject.Predmet.ProtustrankaNazivFormatedOIB>
    <izvorni_sadrzaj>HGH Poljoprivredna zadruga Selnik, OIB 40138873589</izvorni_sadrzaj>
    <derivirana_varijabla naziv="DomainObject.Predmet.ProtustrankaNazivFormatedOIB_1">HGH Poljoprivredna zadruga Selnik, OIB 40138873589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7233.14</izvorni_sadrzaj>
    <derivirana_varijabla naziv="DomainObject.Predmet.TrenutnaVrijednost_1">7233.14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HGH Poljoprivredna zadruga Selnik zastupanog po punomoćniku Goran Horvat</item>
    </izvorni_sadrzaj>
    <derivirana_varijabla naziv="DomainObject.Predmet.ProtuStrankaListFormated_1">
      <item>HGH Poljoprivredna zadruga Selnik zastupanog po punomoćniku Goran Horvat</item>
    </derivirana_varijabla>
  </DomainObject.Predmet.ProtuStrankaListFormated>
  <DomainObject.Predmet.ProtuStrankaListFormatedOIB>
    <izvorni_sadrzaj>
      <item>HGH Poljoprivredna zadruga Selnik, OIB 40138873589 zastupanog po punomoćniku Goran Horvat</item>
    </izvorni_sadrzaj>
    <derivirana_varijabla naziv="DomainObject.Predmet.ProtuStrankaListFormatedOIB_1">
      <item>HGH Poljoprivredna zadruga Selnik, OIB 40138873589 zastupanog po punomoćniku Goran Horvat</item>
    </derivirana_varijabla>
  </DomainObject.Predmet.ProtuStrankaListFormatedOIB>
  <DomainObject.Predmet.ProtuStrankaListFormatedWithAdress>
    <izvorni_sadrzaj>
      <item>HGH Poljoprivredna zadruga Selnik, Glavna 59, 42230 Selnik zastupanog po punomoćniku Goran Horvat</item>
    </izvorni_sadrzaj>
    <derivirana_varijabla naziv="DomainObject.Predmet.ProtuStrankaListFormatedWithAdress_1">
      <item>HGH Poljoprivredna zadruga Selnik, Glavna 59, 42230 Selnik zastupanog po punomoćniku Goran Horvat</item>
    </derivirana_varijabla>
  </DomainObject.Predmet.ProtuStrankaListFormatedWithAdress>
  <DomainObject.Predmet.ProtuStrankaListFormatedWithAdressOIB>
    <izvorni_sadrzaj>
      <item>HGH Poljoprivredna zadruga Selnik, OIB 40138873589, Glavna 59, 42230 Selnik zastupanog po punomoćniku Goran Horvat</item>
    </izvorni_sadrzaj>
    <derivirana_varijabla naziv="DomainObject.Predmet.ProtuStrankaListFormatedWithAdressOIB_1">
      <item>HGH Poljoprivredna zadruga Selnik, OIB 40138873589, Glavna 59, 42230 Selnik zastupanog po punomoćniku Goran Horvat</item>
    </derivirana_varijabla>
  </DomainObject.Predmet.ProtuStrankaListFormatedWithAdressOIB>
  <DomainObject.Predmet.ProtuStrankaListNazivFormated>
    <izvorni_sadrzaj>
      <item>HGH Poljoprivredna zadruga Selnik</item>
    </izvorni_sadrzaj>
    <derivirana_varijabla naziv="DomainObject.Predmet.ProtuStrankaListNazivFormated_1">
      <item>HGH Poljoprivredna zadruga Selnik</item>
    </derivirana_varijabla>
  </DomainObject.Predmet.ProtuStrankaListNazivFormated>
  <DomainObject.Predmet.ProtuStrankaListNazivFormatedOIB>
    <izvorni_sadrzaj>
      <item>HGH Poljoprivredna zadruga Selnik, OIB 40138873589</item>
    </izvorni_sadrzaj>
    <derivirana_varijabla naziv="DomainObject.Predmet.ProtuStrankaListNazivFormatedOIB_1">
      <item>HGH Poljoprivredna zadruga Selnik, OIB 40138873589</item>
    </derivirana_varijabla>
  </DomainObject.Predmet.ProtuStrankaListNazivFormatedOIB>
  <DomainObject.Predmet.OstaliListFormated>
    <izvorni_sadrzaj>
      <item>E-oglasna ploča</item>
      <item>Sudski registar, Trgovački sud u Varaždinu</item>
      <item>Goran Horvat punomoćnik sudionika u postupku HGH Poljoprivredna zadruga Selnik</item>
      <item>Područni ured Sjeverna Hrvatska, Varaždin</item>
      <item>Županijsko državno odvjetništvo u Varaždinu</item>
    </izvorni_sadrzaj>
    <derivirana_varijabla naziv="DomainObject.Predmet.OstaliListFormated_1">
      <item>E-oglasna ploča</item>
      <item>Sudski registar, Trgovački sud u Varaždinu</item>
      <item>Goran Horvat punomoćnik sudionika u postupku HGH Poljoprivredna zadruga Selnik</item>
      <item>Područni ured Sjeverna Hrvatska, Varaždin</item>
      <item>Županijsko državno odvjetništvo u Varaždinu</item>
    </derivirana_varijabla>
  </DomainObject.Predmet.OstaliListFormated>
  <DomainObject.Predmet.OstaliListFormatedOIB>
    <izvorni_sadrzaj>
      <item>E-oglasna ploča</item>
      <item>Sudski registar, Trgovački sud u Varaždinu</item>
      <item>Goran Horvat punomoćnik sudionika u postupku HGH Poljoprivredna zadruga Selnik</item>
      <item>Područni ured Sjeverna Hrvatska, Varaždin</item>
      <item>Županijsko državno odvjetništvo u Varaždinu</item>
    </izvorni_sadrzaj>
    <derivirana_varijabla naziv="DomainObject.Predmet.OstaliListFormatedOIB_1">
      <item>E-oglasna ploča</item>
      <item>Sudski registar, Trgovački sud u Varaždinu</item>
      <item>Goran Horvat punomoćnik sudionika u postupku HGH Poljoprivredna zadruga Selnik</item>
      <item>Područni ured Sjeverna Hrvatska, Varaždin</item>
      <item>Županijsko državno odvjetništvo u Varaždinu</item>
    </derivirana_varijabla>
  </DomainObject.Predmet.OstaliListFormatedOIB>
  <DomainObject.Predmet.OstaliListFormatedWithAdress>
    <izvorni_sadrzaj>
      <item>E-oglasna ploča</item>
      <item>Sudski registar, Trgovački sud u Varaždinu</item>
      <item>Goran Horvat, Glavna 59, 42230 Selnik punomoćnik sudionika u postupku HGH Poljoprivredna zadruga Selnik</item>
      <item>Područni ured Sjeverna Hrvatska, Varaždin, Graberje 1, 42000 Varaždin</item>
      <item>Županijsko državno odvjetništvo u Varaždinu</item>
    </izvorni_sadrzaj>
    <derivirana_varijabla naziv="DomainObject.Predmet.OstaliListFormatedWithAdress_1">
      <item>E-oglasna ploča</item>
      <item>Sudski registar, Trgovački sud u Varaždinu</item>
      <item>Goran Horvat, Glavna 59, 42230 Selnik punomoćnik sudionika u postupku HGH Poljoprivredna zadruga Selnik</item>
      <item>Područni ured Sjeverna Hrvatska, Varaždin, Graberje 1, 42000 Varaždin</item>
      <item>Županijsko državno odvjetništvo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Goran Horvat, Glavna 59, 42230 Selnik punomoćnik sudionika u postupku HGH Poljoprivredna zadruga Selnik</item>
      <item>Područni ured Sjeverna Hrvatska, Varaždin, Graberje 1, 42000 Varaždin</item>
      <item>Županijsko državno odvjetništvo u Varaždinu</item>
    </izvorni_sadrzaj>
    <derivirana_varijabla naziv="DomainObject.Predmet.OstaliListFormatedWithAdressOIB_1">
      <item>E-oglasna ploča</item>
      <item>Sudski registar, Trgovački sud u Varaždinu</item>
      <item>Goran Horvat, Glavna 59, 42230 Selnik punomoćnik sudionika u postupku HGH Poljoprivredna zadruga Selnik</item>
      <item>Područni ured Sjeverna Hrvatska, Varaždin, Graberje 1, 42000 Varaždin</item>
      <item>Županijsko državno odvjetništvo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  <item>Goran Horvat</item>
      <item>Područni ured Sjeverna Hrvatska, Varaždin</item>
      <item>Županijsko državno odvjetništvo u Varaždinu</item>
    </izvorni_sadrzaj>
    <derivirana_varijabla naziv="DomainObject.Predmet.OstaliListNazivFormated_1">
      <item>E-oglasna ploča</item>
      <item>Sudski registar, Trgovački sud u Varaždinu</item>
      <item>Goran Horvat</item>
      <item>Područni ured Sjeverna Hrvatska, Varaždin</item>
      <item>Županijsko državno odvjetništvo u Varaždinu</item>
    </derivirana_varijabla>
  </DomainObject.Predmet.OstaliListNazivFormated>
  <DomainObject.Predmet.OstaliListNazivFormatedOIB>
    <izvorni_sadrzaj>
      <item>E-oglasna ploča</item>
      <item>Sudski registar, Trgovački sud u Varaždinu</item>
      <item>Goran Horvat</item>
      <item>Područni ured Sjeverna Hrvatska, Varaždin</item>
      <item>Županijsko državno odvjetništvo u Varaždinu</item>
    </izvorni_sadrzaj>
    <derivirana_varijabla naziv="DomainObject.Predmet.OstaliListNazivFormatedOIB_1">
      <item>E-oglasna ploča</item>
      <item>Sudski registar, Trgovački sud u Varaždinu</item>
      <item>Goran Horvat</item>
      <item>Područni ured Sjeverna Hrvatska, Varaždin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St-891/2015-6</izvorni_sadrzaj>
    <derivirana_varijabla naziv="DomainObject.PoslovniBrojDokumenta_1">St-891/2015-6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HGH Poljoprivredna zadruga Selnik</izvorni_sadrzaj>
    <derivirana_varijabla naziv="DomainObject.Predmet.ProtustrankaIDrugi_1">HGH Poljoprivredna zadruga Selnik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HGH Poljoprivredna zadruga Selnik, OIB 40138873589, Glavna 59, 42230 Selnik</izvorni_sadrzaj>
    <derivirana_varijabla naziv="DomainObject.Predmet.ProtustrankaIDrugiAdressOIB_1">HGH Poljoprivredna zadruga Selnik, OIB 40138873589, Glavna 59, 42230 Selnik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HGH Poljoprivredna zadruga Selnik</item>
      <item>E-oglasna ploča</item>
      <item>Sudski registar, Trgovački sud u Varaždinu</item>
      <item>Goran Horvat</item>
      <item>Područni ured Sjeverna Hrvatska, Varaždin</item>
      <item>Županijsko državno odvjetništvo u Varaždinu</item>
    </izvorni_sadrzaj>
    <derivirana_varijabla naziv="DomainObject.Predmet.SudioniciListNaziv_1">
      <item>Financijska agencija</item>
      <item>HGH Poljoprivredna zadruga Selnik</item>
      <item>E-oglasna ploča</item>
      <item>Sudski registar, Trgovački sud u Varaždinu</item>
      <item>Goran Horvat</item>
      <item>Područni ured Sjeverna Hrvatska, Varaždin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HGH Poljoprivredna zadruga Selnik, OIB 40138873589, Glavna 59,42230 Selnik</item>
      <item>E-oglasna ploča</item>
      <item>Sudski registar, Trgovački sud u Varaždinu</item>
      <item>Goran Horvat, Glavna 59,42230 Selnik</item>
      <item>Područni ured Sjeverna Hrvatska, Varaždin, Graberje 1,42000 Varaždin</item>
      <item>Županijsko državno odvjetništvo u Varaždinu</item>
    </izvorni_sadrzaj>
    <derivirana_varijabla naziv="DomainObject.Predmet.SudioniciListAdressOIB_1">
      <item>Financijska agencija, OIB 85821130368, A. Cesarca 2,42000 Varaždin</item>
      <item>HGH Poljoprivredna zadruga Selnik, OIB 40138873589, Glavna 59,42230 Selnik</item>
      <item>E-oglasna ploča</item>
      <item>Sudski registar, Trgovački sud u Varaždinu</item>
      <item>Goran Horvat, Glavna 59,42230 Selnik</item>
      <item>Područni ured Sjeverna Hrvatska, Varaždin, Graberje 1,42000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C003BA-C66E-4401-A50E-2DFE874A07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1740</properties:Characters>
  <properties:Lines>62</properties:Lines>
  <properties:Paragraphs>20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2016-03-01T09:14:00Z</cp:lastPrinted>
  <dcterms:modified xmlns:xsi="http://www.w3.org/2001/XMLSchema-instance" xsi:type="dcterms:W3CDTF">2016-03-01T09:14:00Z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St-891/2015-6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