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bafe2" w14:paraId="b3bafe2" w:rsidRDefault="00993A0D" w:rsidP="00993A0D" w:rsidR="00993A0D" w:rsidRPr="00993A0D">
      <w:pPr>
        <w15:collapsed w:val="false"/>
        <w:rPr>
          <w:noProof/>
          <w:sz w:val="24"/>
          <w:szCs w:val="24"/>
        </w:rPr>
      </w:pPr>
      <w:bookmarkStart w:name="_GoBack" w:id="0"/>
      <w:bookmarkEnd w:id="0"/>
      <w:r w:rsidRPr="00993A0D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3A0D" w:rsidP="00993A0D" w:rsidR="00993A0D" w:rsidRPr="00993A0D">
      <w:pPr>
        <w:rPr>
          <w:sz w:val="24"/>
          <w:szCs w:val="24"/>
        </w:rPr>
      </w:pPr>
    </w:p>
    <w:p w:rsidRDefault="00993A0D" w:rsidP="00993A0D" w:rsidR="00993A0D" w:rsidRPr="00993A0D">
      <w:pPr>
        <w:rPr>
          <w:sz w:val="24"/>
          <w:szCs w:val="24"/>
        </w:rPr>
      </w:pPr>
      <w:r w:rsidRPr="00993A0D">
        <w:rPr>
          <w:sz w:val="24"/>
          <w:szCs w:val="24"/>
        </w:rPr>
        <w:t>REPUBLIKA HRVATSKA</w:t>
      </w:r>
    </w:p>
    <w:p w:rsidRDefault="00993A0D" w:rsidP="00993A0D" w:rsidR="00993A0D" w:rsidRPr="00993A0D">
      <w:pPr>
        <w:rPr>
          <w:sz w:val="24"/>
          <w:szCs w:val="24"/>
        </w:rPr>
      </w:pPr>
      <w:r w:rsidRPr="00993A0D">
        <w:rPr>
          <w:sz w:val="24"/>
          <w:szCs w:val="24"/>
        </w:rPr>
        <w:t>TRGOVAČKI SUD U ZAGREBU</w:t>
      </w:r>
    </w:p>
    <w:p w:rsidRDefault="00993A0D" w:rsidP="00993A0D" w:rsidR="00993A0D" w:rsidRPr="00993A0D">
      <w:pPr>
        <w:rPr>
          <w:sz w:val="24"/>
          <w:szCs w:val="24"/>
        </w:rPr>
      </w:pPr>
      <w:r w:rsidRPr="00993A0D">
        <w:rPr>
          <w:sz w:val="24"/>
          <w:szCs w:val="24"/>
        </w:rPr>
        <w:t>Zagreb, Amruševa 2/II</w:t>
      </w:r>
    </w:p>
    <w:p w:rsidRDefault="00086A55" w:rsidP="00993A0D" w:rsidR="00993A0D" w:rsidRPr="00993A0D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93A0D" w:rsidRPr="00993A0D">
        <w:rPr>
          <w:sz w:val="24"/>
          <w:szCs w:val="24"/>
        </w:rPr>
        <w:t>72 St-</w:t>
      </w:r>
      <w:r w:rsidR="00D41334">
        <w:rPr>
          <w:sz w:val="24"/>
          <w:szCs w:val="24"/>
        </w:rPr>
        <w:t>2110/2017</w:t>
      </w:r>
      <w:r w:rsidR="006B070A">
        <w:rPr>
          <w:sz w:val="24"/>
          <w:szCs w:val="24"/>
        </w:rPr>
        <w:t>-99</w:t>
      </w:r>
    </w:p>
    <w:p w:rsidRDefault="00993A0D" w:rsidP="00993A0D" w:rsidR="00993A0D" w:rsidRPr="00993A0D">
      <w:pPr>
        <w:jc w:val="right"/>
        <w:rPr>
          <w:sz w:val="24"/>
          <w:szCs w:val="24"/>
        </w:rPr>
      </w:pPr>
    </w:p>
    <w:p w:rsidRDefault="00993A0D" w:rsidP="00993A0D" w:rsidR="00993A0D" w:rsidRPr="00993A0D">
      <w:pPr>
        <w:jc w:val="center"/>
        <w:rPr>
          <w:sz w:val="24"/>
          <w:szCs w:val="24"/>
        </w:rPr>
      </w:pPr>
    </w:p>
    <w:p w:rsidRDefault="00993A0D" w:rsidP="00993A0D" w:rsidR="00993A0D" w:rsidRPr="00993A0D">
      <w:pPr>
        <w:jc w:val="center"/>
        <w:rPr>
          <w:sz w:val="24"/>
          <w:szCs w:val="24"/>
        </w:rPr>
      </w:pPr>
      <w:r w:rsidRPr="00993A0D">
        <w:rPr>
          <w:sz w:val="24"/>
          <w:szCs w:val="24"/>
        </w:rPr>
        <w:t>R E P U B L I K A   H R V A T S K A</w:t>
      </w:r>
    </w:p>
    <w:p w:rsidRDefault="00993A0D" w:rsidP="00993A0D" w:rsidR="00993A0D" w:rsidRPr="00993A0D">
      <w:pPr>
        <w:ind w:left="2880"/>
        <w:rPr>
          <w:sz w:val="24"/>
          <w:szCs w:val="24"/>
        </w:rPr>
      </w:pPr>
      <w:r w:rsidRPr="00993A0D">
        <w:rPr>
          <w:sz w:val="24"/>
          <w:szCs w:val="24"/>
        </w:rPr>
        <w:t xml:space="preserve">              Z A K LJ U Č A K</w:t>
      </w:r>
    </w:p>
    <w:p w:rsidRDefault="00993A0D" w:rsidP="00993A0D" w:rsidR="00993A0D" w:rsidRPr="00993A0D">
      <w:pPr>
        <w:ind w:left="2880"/>
        <w:rPr>
          <w:sz w:val="24"/>
          <w:szCs w:val="24"/>
        </w:rPr>
      </w:pPr>
    </w:p>
    <w:p w:rsidRDefault="00993A0D" w:rsidP="00993A0D" w:rsidR="00993A0D" w:rsidRPr="00993A0D">
      <w:pPr>
        <w:ind w:firstLine="708"/>
        <w:jc w:val="both"/>
        <w:rPr>
          <w:sz w:val="24"/>
          <w:szCs w:val="24"/>
        </w:rPr>
      </w:pPr>
    </w:p>
    <w:p w:rsidRDefault="00993A0D" w:rsidP="00993A0D" w:rsidR="00993A0D" w:rsidRPr="00993A0D">
      <w:pPr>
        <w:ind w:firstLine="708"/>
        <w:jc w:val="both"/>
        <w:rPr>
          <w:sz w:val="24"/>
          <w:szCs w:val="24"/>
        </w:rPr>
      </w:pPr>
      <w:r w:rsidRPr="00993A0D">
        <w:rPr>
          <w:sz w:val="24"/>
          <w:szCs w:val="24"/>
        </w:rPr>
        <w:t>Trgovački sud u Zagrebu, po sucu Nikoli Ribariću, u postupku predstečajne nagodbe u povodu prijedloga dužnika SLIŠKO SCENA d.o.o., Lužan (Grad Zagreb), Zelinska ul</w:t>
      </w:r>
      <w:r w:rsidR="00D41334">
        <w:rPr>
          <w:sz w:val="24"/>
          <w:szCs w:val="24"/>
        </w:rPr>
        <w:t>ica 6, OIB: 85639232801, dana 9</w:t>
      </w:r>
      <w:r w:rsidRPr="00993A0D">
        <w:rPr>
          <w:sz w:val="24"/>
          <w:szCs w:val="24"/>
        </w:rPr>
        <w:t>.</w:t>
      </w:r>
      <w:r w:rsidR="00D41334">
        <w:rPr>
          <w:sz w:val="24"/>
          <w:szCs w:val="24"/>
        </w:rPr>
        <w:t xml:space="preserve"> listopada</w:t>
      </w:r>
      <w:r w:rsidRPr="00993A0D">
        <w:rPr>
          <w:sz w:val="24"/>
          <w:szCs w:val="24"/>
        </w:rPr>
        <w:t xml:space="preserve"> 2017. godine, </w:t>
      </w:r>
    </w:p>
    <w:p w:rsidRDefault="00A72C8B" w:rsidP="00CF56FE" w:rsidR="00A72C8B" w:rsidRPr="00993A0D">
      <w:pPr>
        <w:jc w:val="center"/>
        <w:rPr>
          <w:sz w:val="24"/>
          <w:szCs w:val="24"/>
        </w:rPr>
      </w:pPr>
    </w:p>
    <w:p w:rsidRDefault="000924C9" w:rsidP="00CF56FE" w:rsidR="00CF56FE" w:rsidRPr="00993A0D">
      <w:pPr>
        <w:jc w:val="center"/>
        <w:rPr>
          <w:sz w:val="24"/>
          <w:szCs w:val="24"/>
        </w:rPr>
      </w:pPr>
      <w:r w:rsidRPr="00993A0D">
        <w:rPr>
          <w:sz w:val="24"/>
          <w:szCs w:val="24"/>
        </w:rPr>
        <w:t>z a k l</w:t>
      </w:r>
      <w:r w:rsidR="00123529" w:rsidRPr="00993A0D">
        <w:rPr>
          <w:sz w:val="24"/>
          <w:szCs w:val="24"/>
        </w:rPr>
        <w:t>j u č i o   j e</w:t>
      </w:r>
      <w:r w:rsidR="00CF56FE" w:rsidRPr="00993A0D">
        <w:rPr>
          <w:sz w:val="24"/>
          <w:szCs w:val="24"/>
        </w:rPr>
        <w:t xml:space="preserve"> </w:t>
      </w:r>
    </w:p>
    <w:p w:rsidRDefault="006F7DFB" w:rsidP="00CF56FE" w:rsidR="006F7DFB" w:rsidRPr="00993A0D">
      <w:pPr>
        <w:jc w:val="center"/>
        <w:rPr>
          <w:b/>
          <w:sz w:val="24"/>
          <w:szCs w:val="24"/>
        </w:rPr>
      </w:pPr>
    </w:p>
    <w:p w:rsidRDefault="00D41334" w:rsidP="00D41334" w:rsidR="00D41334" w:rsidRPr="00D41334">
      <w:pPr>
        <w:ind w:firstLine="708"/>
        <w:jc w:val="both"/>
        <w:rPr>
          <w:sz w:val="24"/>
          <w:szCs w:val="24"/>
        </w:rPr>
      </w:pPr>
      <w:r w:rsidRPr="00D41334">
        <w:rPr>
          <w:sz w:val="24"/>
          <w:szCs w:val="24"/>
        </w:rPr>
        <w:t xml:space="preserve">Nalaže se računovodstvu Trgovačkog suda u Zagrebu iznos od </w:t>
      </w:r>
      <w:r>
        <w:rPr>
          <w:sz w:val="24"/>
          <w:szCs w:val="24"/>
        </w:rPr>
        <w:t>5.000,00 kuna</w:t>
      </w:r>
      <w:r w:rsidRPr="00D41334">
        <w:rPr>
          <w:sz w:val="24"/>
          <w:szCs w:val="24"/>
        </w:rPr>
        <w:t xml:space="preserve"> je preostao na depozitnom računu </w:t>
      </w:r>
      <w:r w:rsidR="00CC728B">
        <w:rPr>
          <w:sz w:val="24"/>
          <w:szCs w:val="24"/>
        </w:rPr>
        <w:t xml:space="preserve">St-5891/2016 </w:t>
      </w:r>
      <w:r w:rsidRPr="00D41334">
        <w:rPr>
          <w:sz w:val="24"/>
          <w:szCs w:val="24"/>
        </w:rPr>
        <w:t>prebaciti sa spisa poslovni broj St-</w:t>
      </w:r>
      <w:r w:rsidR="00CC728B">
        <w:rPr>
          <w:sz w:val="24"/>
          <w:szCs w:val="24"/>
        </w:rPr>
        <w:t>5891/2016 na</w:t>
      </w:r>
      <w:r w:rsidRPr="00D41334">
        <w:rPr>
          <w:sz w:val="24"/>
          <w:szCs w:val="24"/>
        </w:rPr>
        <w:t xml:space="preserve"> broj spisa </w:t>
      </w:r>
      <w:r w:rsidR="00CC728B">
        <w:rPr>
          <w:sz w:val="24"/>
          <w:szCs w:val="24"/>
        </w:rPr>
        <w:t>St-2110/2017</w:t>
      </w:r>
    </w:p>
    <w:p w:rsidRDefault="00D41334" w:rsidP="00D41334" w:rsidR="00D41334" w:rsidRPr="00D41334">
      <w:pPr>
        <w:ind w:firstLine="708"/>
        <w:jc w:val="both"/>
        <w:rPr>
          <w:sz w:val="24"/>
          <w:szCs w:val="24"/>
        </w:rPr>
      </w:pPr>
    </w:p>
    <w:p w:rsidRDefault="00D41334" w:rsidP="00D41334" w:rsidR="00D41334" w:rsidRPr="00D41334">
      <w:pPr>
        <w:ind w:firstLine="708"/>
        <w:jc w:val="center"/>
        <w:rPr>
          <w:sz w:val="24"/>
          <w:szCs w:val="24"/>
        </w:rPr>
      </w:pPr>
      <w:r w:rsidRPr="00D41334">
        <w:rPr>
          <w:sz w:val="24"/>
          <w:szCs w:val="24"/>
        </w:rPr>
        <w:t>Obrazloženje</w:t>
      </w:r>
    </w:p>
    <w:p w:rsidRDefault="00D41334" w:rsidP="00D41334" w:rsidR="00D41334" w:rsidRPr="00D41334">
      <w:pPr>
        <w:ind w:firstLine="708"/>
        <w:jc w:val="both"/>
        <w:rPr>
          <w:sz w:val="24"/>
          <w:szCs w:val="24"/>
        </w:rPr>
      </w:pPr>
    </w:p>
    <w:p w:rsidRDefault="00D41334" w:rsidP="00D41334" w:rsidR="00CC728B">
      <w:pPr>
        <w:ind w:firstLine="708"/>
        <w:jc w:val="both"/>
        <w:rPr>
          <w:sz w:val="24"/>
          <w:szCs w:val="24"/>
        </w:rPr>
      </w:pPr>
      <w:r w:rsidRPr="00D41334">
        <w:rPr>
          <w:sz w:val="24"/>
          <w:szCs w:val="24"/>
        </w:rPr>
        <w:t xml:space="preserve">U stečajnom postupku nad dužnikom, doneseno je </w:t>
      </w:r>
      <w:r w:rsidR="00CC728B">
        <w:rPr>
          <w:sz w:val="24"/>
          <w:szCs w:val="24"/>
        </w:rPr>
        <w:t>Rješenje o potvrdi predstečajnog sporazuma, poslovni broj: St-5891/2016 od dana 30. siječnja 2017. godine.</w:t>
      </w:r>
    </w:p>
    <w:p w:rsidRDefault="00CC728B" w:rsidP="00D41334" w:rsidR="00CC728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 </w:t>
      </w:r>
      <w:r w:rsidRPr="00CC728B">
        <w:rPr>
          <w:sz w:val="24"/>
          <w:szCs w:val="24"/>
        </w:rPr>
        <w:t>o potvrdi predstečajnog sporazuma, poslovni broj: St-5891/2016 od</w:t>
      </w:r>
      <w:r>
        <w:rPr>
          <w:sz w:val="24"/>
          <w:szCs w:val="24"/>
        </w:rPr>
        <w:t xml:space="preserve"> dana 30. siječnja 2017. godine ukinuo je Visoki trgovački sud Republike Hrvatske, Rješenjem poslovnog broja: Pž-1334/2017 od 18. srpnja 2017. godine i predmet je vratio na ponovni postupak pred Trgovački sud u Zagrebu.</w:t>
      </w:r>
    </w:p>
    <w:p w:rsidRDefault="00CC728B" w:rsidP="00D41334" w:rsidR="00CC728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Spis je temeljem ukida </w:t>
      </w:r>
      <w:r w:rsidR="006D46B4">
        <w:rPr>
          <w:sz w:val="24"/>
          <w:szCs w:val="24"/>
        </w:rPr>
        <w:t>od poslovnog broja St-5891/2016 dobio novi poslovni broj St-2110/2017.</w:t>
      </w:r>
    </w:p>
    <w:p w:rsidRDefault="00D41334" w:rsidP="00D41334" w:rsidR="00D41334" w:rsidRPr="00D41334">
      <w:pPr>
        <w:ind w:firstLine="708"/>
        <w:jc w:val="both"/>
        <w:rPr>
          <w:sz w:val="24"/>
          <w:szCs w:val="24"/>
        </w:rPr>
      </w:pPr>
      <w:r w:rsidRPr="00D41334">
        <w:rPr>
          <w:sz w:val="24"/>
          <w:szCs w:val="24"/>
        </w:rPr>
        <w:t xml:space="preserve">Obzirom da </w:t>
      </w:r>
      <w:r w:rsidR="006D46B4">
        <w:rPr>
          <w:sz w:val="24"/>
          <w:szCs w:val="24"/>
        </w:rPr>
        <w:t>je</w:t>
      </w:r>
      <w:r w:rsidRPr="00D41334">
        <w:rPr>
          <w:sz w:val="24"/>
          <w:szCs w:val="24"/>
        </w:rPr>
        <w:t xml:space="preserve"> navedeni spis dobi</w:t>
      </w:r>
      <w:r w:rsidR="006D46B4">
        <w:rPr>
          <w:sz w:val="24"/>
          <w:szCs w:val="24"/>
        </w:rPr>
        <w:t>o</w:t>
      </w:r>
      <w:r w:rsidRPr="00D41334">
        <w:rPr>
          <w:sz w:val="24"/>
          <w:szCs w:val="24"/>
        </w:rPr>
        <w:t xml:space="preserve"> novi broj, a postoje sredstva na depozitnom računu suda, donijeta je odluka kao u izreci.</w:t>
      </w:r>
    </w:p>
    <w:p w:rsidRDefault="006B070A" w:rsidP="00D41334" w:rsidR="006B070A">
      <w:pPr>
        <w:ind w:firstLine="708"/>
        <w:jc w:val="center"/>
        <w:rPr>
          <w:sz w:val="24"/>
          <w:szCs w:val="24"/>
        </w:rPr>
      </w:pPr>
    </w:p>
    <w:p w:rsidRDefault="00D41334" w:rsidP="00D41334" w:rsidR="00D41334" w:rsidRPr="00D41334">
      <w:pPr>
        <w:ind w:firstLine="708"/>
        <w:jc w:val="center"/>
        <w:rPr>
          <w:sz w:val="24"/>
          <w:szCs w:val="24"/>
        </w:rPr>
      </w:pPr>
      <w:r w:rsidRPr="00D41334">
        <w:rPr>
          <w:sz w:val="24"/>
          <w:szCs w:val="24"/>
        </w:rPr>
        <w:t xml:space="preserve">U Zagrebu, </w:t>
      </w:r>
      <w:r w:rsidR="006D46B4">
        <w:rPr>
          <w:sz w:val="24"/>
          <w:szCs w:val="24"/>
        </w:rPr>
        <w:t>9</w:t>
      </w:r>
      <w:r w:rsidRPr="00D41334">
        <w:rPr>
          <w:sz w:val="24"/>
          <w:szCs w:val="24"/>
        </w:rPr>
        <w:t>.</w:t>
      </w:r>
      <w:r w:rsidR="006D46B4">
        <w:rPr>
          <w:sz w:val="24"/>
          <w:szCs w:val="24"/>
        </w:rPr>
        <w:t xml:space="preserve"> listopada</w:t>
      </w:r>
      <w:r w:rsidRPr="00D41334">
        <w:rPr>
          <w:sz w:val="24"/>
          <w:szCs w:val="24"/>
        </w:rPr>
        <w:t xml:space="preserve"> 2017. godine</w:t>
      </w:r>
    </w:p>
    <w:p w:rsidRDefault="00D41334" w:rsidP="00D41334" w:rsidR="00D41334" w:rsidRPr="00D41334">
      <w:pPr>
        <w:ind w:firstLine="708"/>
        <w:jc w:val="both"/>
        <w:rPr>
          <w:sz w:val="24"/>
          <w:szCs w:val="24"/>
        </w:rPr>
      </w:pPr>
    </w:p>
    <w:p w:rsidRDefault="006B070A" w:rsidP="00E91121" w:rsidR="006B070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B070A" w:rsidP="00E91121" w:rsidR="006B070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B070A" w:rsidP="00E91121" w:rsidR="006B070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B070A" w:rsidP="006B070A" w:rsidR="006B070A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B070A" w:rsidP="00E91121" w:rsidR="006B070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41334" w:rsidP="006D46B4" w:rsidR="00D41334" w:rsidRPr="00D41334">
      <w:pPr>
        <w:ind w:firstLine="708"/>
        <w:jc w:val="right"/>
        <w:rPr>
          <w:sz w:val="24"/>
          <w:szCs w:val="24"/>
        </w:rPr>
      </w:pPr>
    </w:p>
    <w:p w:rsidRDefault="00D41334" w:rsidP="00D41334" w:rsidR="00D41334" w:rsidRPr="00D41334">
      <w:pPr>
        <w:ind w:firstLine="708"/>
        <w:jc w:val="both"/>
        <w:rPr>
          <w:sz w:val="24"/>
          <w:szCs w:val="24"/>
        </w:rPr>
      </w:pPr>
      <w:r w:rsidRPr="00D41334">
        <w:rPr>
          <w:sz w:val="24"/>
          <w:szCs w:val="24"/>
        </w:rPr>
        <w:t>POUKA O PRAVNOM LIJEKU:</w:t>
      </w:r>
    </w:p>
    <w:p w:rsidRDefault="00D41334" w:rsidP="00D41334" w:rsidR="006C2EEF" w:rsidRPr="00993A0D">
      <w:pPr>
        <w:ind w:firstLine="708"/>
        <w:jc w:val="both"/>
        <w:rPr>
          <w:sz w:val="24"/>
          <w:szCs w:val="24"/>
        </w:rPr>
      </w:pPr>
      <w:r w:rsidRPr="00D41334">
        <w:rPr>
          <w:sz w:val="24"/>
          <w:szCs w:val="24"/>
        </w:rPr>
        <w:t>Protiv ovog zaključka nije dopuštena žalba ( čl. 11. st. 9. SZ )</w:t>
      </w:r>
      <w:r w:rsidRPr="00D41334">
        <w:rPr>
          <w:sz w:val="24"/>
          <w:szCs w:val="24"/>
        </w:rPr>
        <w:tab/>
      </w:r>
      <w:r w:rsidRPr="00D41334">
        <w:rPr>
          <w:sz w:val="24"/>
          <w:szCs w:val="24"/>
        </w:rPr>
        <w:tab/>
      </w:r>
      <w:r w:rsidRPr="00D41334">
        <w:rPr>
          <w:sz w:val="24"/>
          <w:szCs w:val="24"/>
        </w:rPr>
        <w:tab/>
      </w:r>
      <w:r w:rsidRPr="00D41334">
        <w:rPr>
          <w:sz w:val="24"/>
          <w:szCs w:val="24"/>
        </w:rPr>
        <w:tab/>
      </w:r>
      <w:r w:rsidRPr="00D41334">
        <w:rPr>
          <w:sz w:val="24"/>
          <w:szCs w:val="24"/>
        </w:rPr>
        <w:tab/>
      </w:r>
      <w:r w:rsidRPr="00D41334">
        <w:rPr>
          <w:sz w:val="24"/>
          <w:szCs w:val="24"/>
        </w:rPr>
        <w:tab/>
      </w:r>
    </w:p>
    <w:p w:rsidRDefault="006B070A" w:rsidP="00A41146" w:rsidR="006B070A">
      <w:pPr>
        <w:jc w:val="both"/>
        <w:rPr>
          <w:sz w:val="24"/>
          <w:szCs w:val="24"/>
        </w:rPr>
      </w:pPr>
    </w:p>
    <w:p w:rsidRDefault="006B070A" w:rsidP="00A41146" w:rsidR="006B070A">
      <w:pPr>
        <w:jc w:val="both"/>
        <w:rPr>
          <w:sz w:val="24"/>
          <w:szCs w:val="24"/>
        </w:rPr>
      </w:pPr>
    </w:p>
    <w:p w:rsidRDefault="006B070A" w:rsidP="00A41146" w:rsidR="006B070A">
      <w:pPr>
        <w:jc w:val="both"/>
        <w:rPr>
          <w:sz w:val="24"/>
          <w:szCs w:val="24"/>
        </w:rPr>
      </w:pPr>
    </w:p>
    <w:p w:rsidRDefault="006B070A" w:rsidP="00A41146" w:rsidR="006B070A">
      <w:pPr>
        <w:jc w:val="both"/>
        <w:rPr>
          <w:sz w:val="24"/>
          <w:szCs w:val="24"/>
        </w:rPr>
      </w:pPr>
    </w:p>
    <w:sectPr w:rsidSect="00155FC8" w:rsidR="006B070A">
      <w:headerReference w:type="even" r:id="rId10"/>
      <w:headerReference w:type="default" r:id="rId11"/>
      <w:pgSz w:h="16838" w:w="11906"/>
      <w:pgMar w:gutter="0" w:footer="709" w:header="709" w:left="1797" w:bottom="426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22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F175FDB"/>
    <w:multiLevelType w:val="hybridMultilevel"/>
    <w:tmpl w:val="67F6D7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05417C"/>
    <w:multiLevelType w:val="hybridMultilevel"/>
    <w:tmpl w:val="F936446A"/>
    <w:lvl w:tplc="6D9A0A56" w:ilvl="0">
      <w:start w:val="1"/>
      <w:numFmt w:val="upperRoman"/>
      <w:lvlText w:val="%1."/>
      <w:lvlJc w:val="left"/>
      <w:pPr>
        <w:ind w:hanging="720" w:left="1428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5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5"/>
  </w:num>
  <w:num w:numId="12">
    <w:abstractNumId w:val="3"/>
  </w:num>
  <w:num w:numId="13">
    <w:abstractNumId w:val="4"/>
  </w:num>
  <w:num w:numId="14">
    <w:abstractNumId w:val="11"/>
  </w:num>
  <w:num w:numId="15">
    <w:abstractNumId w:val="13"/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49A"/>
    <w:rsid w:val="00044F0C"/>
    <w:rsid w:val="000505CC"/>
    <w:rsid w:val="0005140D"/>
    <w:rsid w:val="00052599"/>
    <w:rsid w:val="00061D14"/>
    <w:rsid w:val="00061E7A"/>
    <w:rsid w:val="0006290D"/>
    <w:rsid w:val="00065B44"/>
    <w:rsid w:val="00082B1E"/>
    <w:rsid w:val="00086A55"/>
    <w:rsid w:val="000924C9"/>
    <w:rsid w:val="00094E6E"/>
    <w:rsid w:val="000A0699"/>
    <w:rsid w:val="000A19F2"/>
    <w:rsid w:val="000A23AD"/>
    <w:rsid w:val="000A6083"/>
    <w:rsid w:val="000A786B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5AE6"/>
    <w:rsid w:val="000F7FDB"/>
    <w:rsid w:val="001039EA"/>
    <w:rsid w:val="00105245"/>
    <w:rsid w:val="00111921"/>
    <w:rsid w:val="001141DA"/>
    <w:rsid w:val="00120FD5"/>
    <w:rsid w:val="00123529"/>
    <w:rsid w:val="00125559"/>
    <w:rsid w:val="00131C38"/>
    <w:rsid w:val="001334EB"/>
    <w:rsid w:val="00135BFD"/>
    <w:rsid w:val="00140204"/>
    <w:rsid w:val="001403C3"/>
    <w:rsid w:val="00141639"/>
    <w:rsid w:val="00144270"/>
    <w:rsid w:val="00145D95"/>
    <w:rsid w:val="0014739C"/>
    <w:rsid w:val="001474FA"/>
    <w:rsid w:val="001524DD"/>
    <w:rsid w:val="00152D25"/>
    <w:rsid w:val="00154F10"/>
    <w:rsid w:val="00155803"/>
    <w:rsid w:val="00155FC8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953D7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22FE"/>
    <w:rsid w:val="00341BCB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1B40"/>
    <w:rsid w:val="003D244E"/>
    <w:rsid w:val="003D4FAE"/>
    <w:rsid w:val="003D736E"/>
    <w:rsid w:val="003E2C67"/>
    <w:rsid w:val="003E3B0A"/>
    <w:rsid w:val="003F0F90"/>
    <w:rsid w:val="003F2065"/>
    <w:rsid w:val="003F2A3F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2695"/>
    <w:rsid w:val="004C1980"/>
    <w:rsid w:val="004C351D"/>
    <w:rsid w:val="004C5B14"/>
    <w:rsid w:val="004D061D"/>
    <w:rsid w:val="004D0B3C"/>
    <w:rsid w:val="004D2111"/>
    <w:rsid w:val="004E099E"/>
    <w:rsid w:val="004E0F03"/>
    <w:rsid w:val="004E24AE"/>
    <w:rsid w:val="004E2C41"/>
    <w:rsid w:val="004E38CB"/>
    <w:rsid w:val="004E5638"/>
    <w:rsid w:val="004F5D78"/>
    <w:rsid w:val="0050050B"/>
    <w:rsid w:val="00504E0A"/>
    <w:rsid w:val="0050747A"/>
    <w:rsid w:val="00517291"/>
    <w:rsid w:val="00520996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86F5F"/>
    <w:rsid w:val="005903C5"/>
    <w:rsid w:val="00590AC2"/>
    <w:rsid w:val="00590C16"/>
    <w:rsid w:val="00591205"/>
    <w:rsid w:val="00596669"/>
    <w:rsid w:val="005A15A5"/>
    <w:rsid w:val="005A2738"/>
    <w:rsid w:val="005A62F4"/>
    <w:rsid w:val="005A7699"/>
    <w:rsid w:val="005A7C39"/>
    <w:rsid w:val="005B01FA"/>
    <w:rsid w:val="005B235B"/>
    <w:rsid w:val="005B2755"/>
    <w:rsid w:val="005B4C6D"/>
    <w:rsid w:val="005B65C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070A"/>
    <w:rsid w:val="006B33A1"/>
    <w:rsid w:val="006B4A8A"/>
    <w:rsid w:val="006B50D8"/>
    <w:rsid w:val="006B6249"/>
    <w:rsid w:val="006B6CB9"/>
    <w:rsid w:val="006C2EEF"/>
    <w:rsid w:val="006D0F4C"/>
    <w:rsid w:val="006D242B"/>
    <w:rsid w:val="006D46B4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20A2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0998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235E"/>
    <w:rsid w:val="008B37BD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395E"/>
    <w:rsid w:val="00955F7E"/>
    <w:rsid w:val="009560BC"/>
    <w:rsid w:val="00970703"/>
    <w:rsid w:val="00970E44"/>
    <w:rsid w:val="009751F3"/>
    <w:rsid w:val="00975F7A"/>
    <w:rsid w:val="00976814"/>
    <w:rsid w:val="00983351"/>
    <w:rsid w:val="00984AF7"/>
    <w:rsid w:val="00985F50"/>
    <w:rsid w:val="0098602D"/>
    <w:rsid w:val="00987E8F"/>
    <w:rsid w:val="00993A0D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3107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8B"/>
    <w:rsid w:val="00CC7295"/>
    <w:rsid w:val="00CD1E35"/>
    <w:rsid w:val="00CD421D"/>
    <w:rsid w:val="00CE1188"/>
    <w:rsid w:val="00CE265E"/>
    <w:rsid w:val="00CE31CF"/>
    <w:rsid w:val="00CE3FD4"/>
    <w:rsid w:val="00CF56FE"/>
    <w:rsid w:val="00CF7452"/>
    <w:rsid w:val="00D00B71"/>
    <w:rsid w:val="00D029E1"/>
    <w:rsid w:val="00D16DD8"/>
    <w:rsid w:val="00D17166"/>
    <w:rsid w:val="00D232F5"/>
    <w:rsid w:val="00D30ED3"/>
    <w:rsid w:val="00D33644"/>
    <w:rsid w:val="00D41334"/>
    <w:rsid w:val="00D413EC"/>
    <w:rsid w:val="00D4629E"/>
    <w:rsid w:val="00D6287C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959E8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35769"/>
    <w:rsid w:val="00E43476"/>
    <w:rsid w:val="00E47A19"/>
    <w:rsid w:val="00E50594"/>
    <w:rsid w:val="00E50BA3"/>
    <w:rsid w:val="00E601B8"/>
    <w:rsid w:val="00E63F6E"/>
    <w:rsid w:val="00E64D83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47A48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C26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true" w:styleId="Reetkatablice2" w:type="table">
    <w:name w:val="Rešetka tablice2"/>
    <w:basedOn w:val="Obinatablica"/>
    <w:next w:val="Reetkatablice"/>
    <w:uiPriority w:val="59"/>
    <w:rsid w:val="001403C3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rsid w:val="001403C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322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2F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2FE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2F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2F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1" w:styleId="Reetkatablice2" w:type="table">
    <w:name w:val="Rešetka tablice2"/>
    <w:basedOn w:val="Obinatablica"/>
    <w:next w:val="Reetkatablice"/>
    <w:uiPriority w:val="59"/>
    <w:rsid w:val="001403C3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rsid w:val="001403C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322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2F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2FE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2F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2F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2110</izvorni_sadrzaj>
    <derivirana_varijabla naziv="DomainObject.Predmet.Broj_1">2110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samo zadnji (7. dio) u kancelu</izvorni_sadrzaj>
    <derivirana_varijabla naziv="DomainObject.Predmet.Opis_1">samo zadnji (7. dio) u kancelu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St-2110/2017</izvorni_sadrzaj>
    <derivirana_varijabla naziv="DomainObject.Predmet.OznakaBroj_1">St-2110/2017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SLIŠKO SCENA d.o.o.</izvorni_sadrzaj>
    <derivirana_varijabla naziv="DomainObject.Predmet.ProtustrankaFormated_1">  SLIŠKO SCENA d.o.o.</derivirana_varijabla>
  </DomainObject.Predmet.ProtustrankaFormated>
  <DomainObject.Predmet.ProtustrankaFormatedOIB>
    <izvorni_sadrzaj>  SLIŠKO SCENA d.o.o., OIB 85639232801</izvorni_sadrzaj>
    <derivirana_varijabla naziv="DomainObject.Predmet.ProtustrankaFormatedOIB_1">  SLIŠKO SCENA d.o.o., OIB 85639232801</derivirana_varijabla>
  </DomainObject.Predmet.ProtustrankaFormatedOIB>
  <DomainObject.Predmet.ProtustrankaFormatedWithAdress>
    <izvorni_sadrzaj> SLIŠKO SCENA d.o.o., Zelinska ulica 6, 10363 Lužan</izvorni_sadrzaj>
    <derivirana_varijabla naziv="DomainObject.Predmet.ProtustrankaFormatedWithAdress_1"> SLIŠKO SCENA d.o.o., Zelinska ulica 6, 10363 Lužan</derivirana_varijabla>
  </DomainObject.Predmet.ProtustrankaFormatedWithAdress>
  <DomainObject.Predmet.ProtustrankaFormatedWithAdressOIB>
    <izvorni_sadrzaj> SLIŠKO SCENA d.o.o., OIB 85639232801, Zelinska ulica 6, 10363 Lužan</izvorni_sadrzaj>
    <derivirana_varijabla naziv="DomainObject.Predmet.ProtustrankaFormatedWithAdressOIB_1"> SLIŠKO SCENA d.o.o., OIB 85639232801, Zelinska ulica 6, 10363 Lužan</derivirana_varijabla>
  </DomainObject.Predmet.ProtustrankaFormatedWithAdressOIB>
  <DomainObject.Predmet.ProtustrankaWithAdress>
    <izvorni_sadrzaj>SLIŠKO SCENA d.o.o. Zelinska ulica 6, 10363 Lužan</izvorni_sadrzaj>
    <derivirana_varijabla naziv="DomainObject.Predmet.ProtustrankaWithAdress_1">SLIŠKO SCENA d.o.o. Zelinska ulica 6, 10363 Lužan</derivirana_varijabla>
  </DomainObject.Predmet.ProtustrankaWithAdress>
  <DomainObject.Predmet.ProtustrankaWithAdressOIB>
    <izvorni_sadrzaj>SLIŠKO SCENA d.o.o., OIB 85639232801, Zelinska ulica 6, 10363 Lužan</izvorni_sadrzaj>
    <derivirana_varijabla naziv="DomainObject.Predmet.ProtustrankaWithAdressOIB_1">SLIŠKO SCENA d.o.o., OIB 85639232801, Zelinska ulica 6, 10363 Lužan</derivirana_varijabla>
  </DomainObject.Predmet.ProtustrankaWithAdressOIB>
  <DomainObject.Predmet.ProtustrankaNazivFormated>
    <izvorni_sadrzaj>SLIŠKO SCENA d.o.o.</izvorni_sadrzaj>
    <derivirana_varijabla naziv="DomainObject.Predmet.ProtustrankaNazivFormated_1">SLIŠKO SCENA d.o.o.</derivirana_varijabla>
  </DomainObject.Predmet.ProtustrankaNazivFormated>
  <DomainObject.Predmet.ProtustrankaNazivFormatedOIB>
    <izvorni_sadrzaj>SLIŠKO SCENA d.o.o., OIB 85639232801</izvorni_sadrzaj>
    <derivirana_varijabla naziv="DomainObject.Predmet.ProtustrankaNazivFormatedOIB_1">SLIŠKO SCENA d.o.o., OIB 85639232801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SLIŠKO SCENA d.o.o.</izvorni_sadrzaj>
    <derivirana_varijabla naziv="DomainObject.Predmet.StrankaFormated_1">  SLIŠKO SCENA d.o.o.</derivirana_varijabla>
  </DomainObject.Predmet.StrankaFormated>
  <DomainObject.Predmet.StrankaFormatedOIB>
    <izvorni_sadrzaj>  SLIŠKO SCENA d.o.o., OIB 85639232801</izvorni_sadrzaj>
    <derivirana_varijabla naziv="DomainObject.Predmet.StrankaFormatedOIB_1">  SLIŠKO SCENA d.o.o., OIB 85639232801</derivirana_varijabla>
  </DomainObject.Predmet.StrankaFormatedOIB>
  <DomainObject.Predmet.StrankaFormatedWithAdress>
    <izvorni_sadrzaj> SLIŠKO SCENA d.o.o., Zelinska ulica 6, 10363 Lužan</izvorni_sadrzaj>
    <derivirana_varijabla naziv="DomainObject.Predmet.StrankaFormatedWithAdress_1"> SLIŠKO SCENA d.o.o., Zelinska ulica 6, 10363 Lužan</derivirana_varijabla>
  </DomainObject.Predmet.StrankaFormatedWithAdress>
  <DomainObject.Predmet.StrankaFormatedWithAdressOIB>
    <izvorni_sadrzaj> SLIŠKO SCENA d.o.o., OIB 85639232801, Zelinska ulica 6, 10363 Lužan</izvorni_sadrzaj>
    <derivirana_varijabla naziv="DomainObject.Predmet.StrankaFormatedWithAdressOIB_1"> SLIŠKO SCENA d.o.o., OIB 85639232801, Zelinska ulica 6, 10363 Lužan</derivirana_varijabla>
  </DomainObject.Predmet.StrankaFormatedWithAdressOIB>
  <DomainObject.Predmet.StrankaWithAdress>
    <izvorni_sadrzaj>SLIŠKO SCENA d.o.o. Zelinska ulica 6,10363 Lužan</izvorni_sadrzaj>
    <derivirana_varijabla naziv="DomainObject.Predmet.StrankaWithAdress_1">SLIŠKO SCENA d.o.o. Zelinska ulica 6,10363 Lužan</derivirana_varijabla>
  </DomainObject.Predmet.StrankaWithAdress>
  <DomainObject.Predmet.StrankaWithAdressOIB>
    <izvorni_sadrzaj>SLIŠKO SCENA d.o.o., OIB 85639232801, Zelinska ulica 6,10363 Lužan</izvorni_sadrzaj>
    <derivirana_varijabla naziv="DomainObject.Predmet.StrankaWithAdressOIB_1">SLIŠKO SCENA d.o.o., OIB 85639232801, Zelinska ulica 6,10363 Lužan</derivirana_varijabla>
  </DomainObject.Predmet.StrankaWithAdressOIB>
  <DomainObject.Predmet.StrankaNazivFormated>
    <izvorni_sadrzaj>SLIŠKO SCENA d.o.o.</izvorni_sadrzaj>
    <derivirana_varijabla naziv="DomainObject.Predmet.StrankaNazivFormated_1">SLIŠKO SCENA d.o.o.</derivirana_varijabla>
  </DomainObject.Predmet.StrankaNazivFormated>
  <DomainObject.Predmet.StrankaNazivFormatedOIB>
    <izvorni_sadrzaj>SLIŠKO SCENA d.o.o., OIB 85639232801</izvorni_sadrzaj>
    <derivirana_varijabla naziv="DomainObject.Predmet.StrankaNazivFormatedOIB_1">SLIŠKO SCENA d.o.o., OIB 85639232801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SLIŠKO SCENA d.o.o.</item>
    </izvorni_sadrzaj>
    <derivirana_varijabla naziv="DomainObject.Predmet.StrankaListFormated_1">
      <item>SLIŠKO SCENA d.o.o.</item>
    </derivirana_varijabla>
  </DomainObject.Predmet.StrankaListFormated>
  <DomainObject.Predmet.StrankaListFormatedOIB>
    <izvorni_sadrzaj>
      <item>SLIŠKO SCENA d.o.o., OIB 85639232801</item>
    </izvorni_sadrzaj>
    <derivirana_varijabla naziv="DomainObject.Predmet.StrankaListFormatedOIB_1">
      <item>SLIŠKO SCENA d.o.o., OIB 85639232801</item>
    </derivirana_varijabla>
  </DomainObject.Predmet.StrankaListFormatedOIB>
  <DomainObject.Predmet.StrankaListFormatedWithAdress>
    <izvorni_sadrzaj>
      <item>SLIŠKO SCENA d.o.o., Zelinska ulica 6, 10363 Lužan</item>
    </izvorni_sadrzaj>
    <derivirana_varijabla naziv="DomainObject.Predmet.StrankaListFormatedWithAdress_1">
      <item>SLIŠKO SCENA d.o.o., Zelinska ulica 6, 10363 Lužan</item>
    </derivirana_varijabla>
  </DomainObject.Predmet.StrankaListFormatedWithAdress>
  <DomainObject.Predmet.StrankaListFormatedWithAdressOIB>
    <izvorni_sadrzaj>
      <item>SLIŠKO SCENA d.o.o., OIB 85639232801, Zelinska ulica 6, 10363 Lužan</item>
    </izvorni_sadrzaj>
    <derivirana_varijabla naziv="DomainObject.Predmet.StrankaListFormatedWithAdressOIB_1">
      <item>SLIŠKO SCENA d.o.o., OIB 85639232801, Zelinska ulica 6, 10363 Lužan</item>
    </derivirana_varijabla>
  </DomainObject.Predmet.StrankaListFormatedWithAdressOIB>
  <DomainObject.Predmet.StrankaListNazivFormated>
    <izvorni_sadrzaj>
      <item>SLIŠKO SCENA d.o.o.</item>
    </izvorni_sadrzaj>
    <derivirana_varijabla naziv="DomainObject.Predmet.StrankaListNazivFormated_1">
      <item>SLIŠKO SCENA d.o.o.</item>
    </derivirana_varijabla>
  </DomainObject.Predmet.StrankaListNazivFormated>
  <DomainObject.Predmet.StrankaListNazivFormatedOIB>
    <izvorni_sadrzaj>
      <item>SLIŠKO SCENA d.o.o., OIB 85639232801</item>
    </izvorni_sadrzaj>
    <derivirana_varijabla naziv="DomainObject.Predmet.StrankaListNazivFormatedOIB_1">
      <item>SLIŠKO SCENA d.o.o., OIB 85639232801</item>
    </derivirana_varijabla>
  </DomainObject.Predmet.StrankaListNazivFormatedOIB>
  <DomainObject.Predmet.ProtuStrankaListFormated>
    <izvorni_sadrzaj>
      <item>SLIŠKO SCENA d.o.o.</item>
    </izvorni_sadrzaj>
    <derivirana_varijabla naziv="DomainObject.Predmet.ProtuStrankaListFormated_1">
      <item>SLIŠKO SCENA d.o.o.</item>
    </derivirana_varijabla>
  </DomainObject.Predmet.ProtuStrankaListFormated>
  <DomainObject.Predmet.ProtuStrankaListFormatedOIB>
    <izvorni_sadrzaj>
      <item>SLIŠKO SCENA d.o.o., OIB 85639232801</item>
    </izvorni_sadrzaj>
    <derivirana_varijabla naziv="DomainObject.Predmet.ProtuStrankaListFormatedOIB_1">
      <item>SLIŠKO SCENA d.o.o., OIB 85639232801</item>
    </derivirana_varijabla>
  </DomainObject.Predmet.ProtuStrankaListFormatedOIB>
  <DomainObject.Predmet.ProtuStrankaListFormatedWithAdress>
    <izvorni_sadrzaj>
      <item>SLIŠKO SCENA d.o.o., Zelinska ulica 6, 10363 Lužan</item>
    </izvorni_sadrzaj>
    <derivirana_varijabla naziv="DomainObject.Predmet.ProtuStrankaListFormatedWithAdress_1">
      <item>SLIŠKO SCENA d.o.o., Zelinska ulica 6, 10363 Lužan</item>
    </derivirana_varijabla>
  </DomainObject.Predmet.ProtuStrankaListFormatedWithAdress>
  <DomainObject.Predmet.ProtuStrankaListFormatedWithAdressOIB>
    <izvorni_sadrzaj>
      <item>SLIŠKO SCENA d.o.o., OIB 85639232801, Zelinska ulica 6, 10363 Lužan</item>
    </izvorni_sadrzaj>
    <derivirana_varijabla naziv="DomainObject.Predmet.ProtuStrankaListFormatedWithAdressOIB_1">
      <item>SLIŠKO SCENA d.o.o., OIB 85639232801, Zelinska ulica 6, 10363 Lužan</item>
    </derivirana_varijabla>
  </DomainObject.Predmet.ProtuStrankaListFormatedWithAdressOIB>
  <DomainObject.Predmet.ProtuStrankaListNazivFormated>
    <izvorni_sadrzaj>
      <item>SLIŠKO SCENA d.o.o.</item>
    </izvorni_sadrzaj>
    <derivirana_varijabla naziv="DomainObject.Predmet.ProtuStrankaListNazivFormated_1">
      <item>SLIŠKO SCENA d.o.o.</item>
    </derivirana_varijabla>
  </DomainObject.Predmet.ProtuStrankaListNazivFormated>
  <DomainObject.Predmet.ProtuStrankaListNazivFormatedOIB>
    <izvorni_sadrzaj>
      <item>SLIŠKO SCENA d.o.o., OIB 85639232801</item>
    </izvorni_sadrzaj>
    <derivirana_varijabla naziv="DomainObject.Predmet.ProtuStrankaListNazivFormatedOIB_1">
      <item>SLIŠKO SCENA d.o.o., OIB 85639232801</item>
    </derivirana_varijabla>
  </DomainObject.Predmet.ProtuStrankaListNazivFormatedOIB>
  <DomainObject.Predmet.OstaliListFormated>
    <izvorni_sadrzaj>
      <item>Financijska agencija</item>
      <item>MINISTARSTVO PRAVOSUĐA</item>
      <item>GRAD ZAGREB</item>
      <item>Jelena Plišo</item>
      <item>Vesnica Sliško</item>
      <item>Vesna Stančić</item>
      <item>Sliško trio FML j.d.o.o. za usluge i trgovinu</item>
      <item>Antun Sliško</item>
      <item>Ivan Sliško</item>
      <item>Mijo Sliško</item>
      <item>OD Jujnović Lučić Marković</item>
      <item>ŽDO Zagreb</item>
    </izvorni_sadrzaj>
    <derivirana_varijabla naziv="DomainObject.Predmet.OstaliListFormated_1">
      <item>Financijska agencija</item>
      <item>MINISTARSTVO PRAVOSUĐA</item>
      <item>GRAD ZAGREB</item>
      <item>Jelena Plišo</item>
      <item>Vesnica Sliško</item>
      <item>Vesna Stančić</item>
      <item>Sliško trio FML j.d.o.o. za usluge i trgovinu</item>
      <item>Antun Sliško</item>
      <item>Ivan Sliško</item>
      <item>Mijo Sliško</item>
      <item>OD Jujnović Lučić Marković</item>
      <item>ŽDO Zagreb</item>
    </derivirana_varijabla>
  </DomainObject.Predmet.OstaliListFormated>
  <DomainObject.Predmet.OstaliListFormatedOIB>
    <izvorni_sadrzaj>
      <item>Financijska agencija, OIB 85821130368</item>
      <item>MINISTARSTVO PRAVOSUĐA, OIB 26635293339</item>
      <item>GRAD ZAGREB, OIB 61817894937</item>
      <item>Jelena Plišo</item>
      <item>Vesnica Sliško</item>
      <item>Vesna Stančić, OIB 45477363422</item>
      <item>Sliško trio FML j.d.o.o. za usluge i trgovinu, OIB 28400855678</item>
      <item>Antun Sliško, OIB 61515186216</item>
      <item>Ivan Sliško, OIB 88769017861</item>
      <item>Mijo Sliško, OIB 35413888552</item>
      <item>OD Jujnović Lučić Marković</item>
      <item>ŽDO Zagreb, OIB 16488001145</item>
    </izvorni_sadrzaj>
    <derivirana_varijabla naziv="DomainObject.Predmet.OstaliListFormatedOIB_1">
      <item>Financijska agencija, OIB 85821130368</item>
      <item>MINISTARSTVO PRAVOSUĐA, OIB 26635293339</item>
      <item>GRAD ZAGREB, OIB 61817894937</item>
      <item>Jelena Plišo</item>
      <item>Vesnica Sliško</item>
      <item>Vesna Stančić, OIB 45477363422</item>
      <item>Sliško trio FML j.d.o.o. za usluge i trgovinu, OIB 28400855678</item>
      <item>Antun Sliško, OIB 61515186216</item>
      <item>Ivan Sliško, OIB 88769017861</item>
      <item>Mijo Sliško, OIB 35413888552</item>
      <item>OD Jujnović Lučić Marković</item>
      <item>ŽDO Zagreb, OIB 16488001145</item>
    </derivirana_varijabla>
  </DomainObject.Predmet.OstaliListFormatedOIB>
  <DomainObject.Predmet.OstaliListFormatedWithAdress>
    <izvorni_sadrzaj>
      <item>Financijska agencija, Ulica grada Vukovara 70, 10000 Zagreb</item>
      <item>MINISTARSTVO PRAVOSUĐA, Ulica grada Vukovara 49, 10000 Zagreb</item>
      <item>GRAD ZAGREB, Trg Stjepana Radića 1, 10000 Zagreb</item>
      <item>Jelena Plišo, Ul. grada Vukovara 274, 10000 Zagreb</item>
      <item>Vesnica Sliško, Zelinska 6, 10363 Lužan</item>
      <item>Vesna Stančić, Podkilavac 10, 51218 Podkilavac</item>
      <item>Sliško trio FML j.d.o.o. za usluge i trgovinu, Zelinska ulica 6, 10363 Lužan</item>
      <item>Antun Sliško, Selčinska 32, 10360 Sesvete</item>
      <item>Ivan Sliško, Zelinska 6, 10363 Lužan</item>
      <item>Mijo Sliško, Podmir 23, 23250 Pag</item>
      <item>OD Jujnović Lučić Marković, Strojarska cesta 20/XXII, 10000 Zagreb</item>
      <item>ŽDO Zagreb</item>
    </izvorni_sadrzaj>
    <derivirana_varijabla naziv="DomainObject.Predmet.OstaliListFormatedWithAdress_1">
      <item>Financijska agencija, Ulica grada Vukovara 70, 10000 Zagreb</item>
      <item>MINISTARSTVO PRAVOSUĐA, Ulica grada Vukovara 49, 10000 Zagreb</item>
      <item>GRAD ZAGREB, Trg Stjepana Radića 1, 10000 Zagreb</item>
      <item>Jelena Plišo, Ul. grada Vukovara 274, 10000 Zagreb</item>
      <item>Vesnica Sliško, Zelinska 6, 10363 Lužan</item>
      <item>Vesna Stančić, Podkilavac 10, 51218 Podkilavac</item>
      <item>Sliško trio FML j.d.o.o. za usluge i trgovinu, Zelinska ulica 6, 10363 Lužan</item>
      <item>Antun Sliško, Selčinska 32, 10360 Sesvete</item>
      <item>Ivan Sliško, Zelinska 6, 10363 Lužan</item>
      <item>Mijo Sliško, Podmir 23, 23250 Pag</item>
      <item>OD Jujnović Lučić Marković, Strojarska cesta 20/XXII, 10000 Zagreb</item>
      <item>ŽDO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MINISTARSTVO PRAVOSUĐA, OIB 26635293339, Ulica grada Vukovara 49, 10000 Zagreb</item>
      <item>GRAD ZAGREB, OIB 61817894937, Trg Stjepana Radića 1, 10000 Zagreb</item>
      <item>Jelena Plišo, Ul. grada Vukovara 274, 10000 Zagreb</item>
      <item>Vesnica Sliško, Zelinska 6, 10363 Lužan</item>
      <item>Vesna Stančić, OIB 45477363422, Podkilavac 10, 51218 Podkilavac</item>
      <item>Sliško trio FML j.d.o.o. za usluge i trgovinu, OIB 28400855678, Zelinska ulica 6, 10363 Lužan</item>
      <item>Antun Sliško, OIB 61515186216, Selčinska 32, 10360 Sesvete</item>
      <item>Ivan Sliško, OIB 88769017861, Zelinska 6, 10363 Lužan</item>
      <item>Mijo Sliško, OIB 35413888552, Podmir 23, 23250 Pag</item>
      <item>OD Jujnović Lučić Marković, Strojarska cesta 20/XXII, 10000 Zagreb</item>
      <item>ŽDO Zagreb, OIB 16488001145</item>
    </izvorni_sadrzaj>
    <derivirana_varijabla naziv="DomainObject.Predmet.OstaliListFormatedWithAdressOIB_1">
      <item>Financijska agencija, OIB 85821130368, Ulica grada Vukovara 70, 10000 Zagreb</item>
      <item>MINISTARSTVO PRAVOSUĐA, OIB 26635293339, Ulica grada Vukovara 49, 10000 Zagreb</item>
      <item>GRAD ZAGREB, OIB 61817894937, Trg Stjepana Radića 1, 10000 Zagreb</item>
      <item>Jelena Plišo, Ul. grada Vukovara 274, 10000 Zagreb</item>
      <item>Vesnica Sliško, Zelinska 6, 10363 Lužan</item>
      <item>Vesna Stančić, OIB 45477363422, Podkilavac 10, 51218 Podkilavac</item>
      <item>Sliško trio FML j.d.o.o. za usluge i trgovinu, OIB 28400855678, Zelinska ulica 6, 10363 Lužan</item>
      <item>Antun Sliško, OIB 61515186216, Selčinska 32, 10360 Sesvete</item>
      <item>Ivan Sliško, OIB 88769017861, Zelinska 6, 10363 Lužan</item>
      <item>Mijo Sliško, OIB 35413888552, Podmir 23, 23250 Pag</item>
      <item>OD Jujnović Lučić Marković, Strojarska cesta 20/XXII, 10000 Zagreb</item>
      <item>ŽDO Zagreb, OIB 16488001145</item>
    </derivirana_varijabla>
  </DomainObject.Predmet.OstaliListFormatedWithAdressOIB>
  <DomainObject.Predmet.OstaliListNazivFormated>
    <izvorni_sadrzaj>
      <item>Financijska agencija</item>
      <item>MINISTARSTVO PRAVOSUĐA</item>
      <item>GRAD ZAGREB</item>
      <item>Jelena Plišo</item>
      <item>Vesnica Sliško</item>
      <item>Vesna Stančić</item>
      <item>Sliško trio FML j.d.o.o. za usluge i trgovinu</item>
      <item>Antun Sliško</item>
      <item>Ivan Sliško</item>
      <item>Mijo Sliško</item>
      <item>OD Jujnović Lučić Marković</item>
      <item>ŽDO Zagreb</item>
    </izvorni_sadrzaj>
    <derivirana_varijabla naziv="DomainObject.Predmet.OstaliListNazivFormated_1">
      <item>Financijska agencija</item>
      <item>MINISTARSTVO PRAVOSUĐA</item>
      <item>GRAD ZAGREB</item>
      <item>Jelena Plišo</item>
      <item>Vesnica Sliško</item>
      <item>Vesna Stančić</item>
      <item>Sliško trio FML j.d.o.o. za usluge i trgovinu</item>
      <item>Antun Sliško</item>
      <item>Ivan Sliško</item>
      <item>Mijo Sliško</item>
      <item>OD Jujnović Lučić Marković</item>
      <item>ŽDO Zagreb</item>
    </derivirana_varijabla>
  </DomainObject.Predmet.OstaliListNazivFormated>
  <DomainObject.Predmet.OstaliListNazivFormatedOIB>
    <izvorni_sadrzaj>
      <item>Financijska agencija, OIB 85821130368</item>
      <item>MINISTARSTVO PRAVOSUĐA, OIB 26635293339</item>
      <item>GRAD ZAGREB, OIB 61817894937</item>
      <item>Jelena Plišo</item>
      <item>Vesnica Sliško</item>
      <item>Vesna Stančić, OIB 45477363422</item>
      <item>Sliško trio FML j.d.o.o. za usluge i trgovinu, OIB 28400855678</item>
      <item>Antun Sliško, OIB 61515186216</item>
      <item>Ivan Sliško, OIB 88769017861</item>
      <item>Mijo Sliško, OIB 35413888552</item>
      <item>OD Jujnović Lučić Marković</item>
      <item>ŽDO Zagreb, OIB 16488001145</item>
    </izvorni_sadrzaj>
    <derivirana_varijabla naziv="DomainObject.Predmet.OstaliListNazivFormatedOIB_1">
      <item>Financijska agencija, OIB 85821130368</item>
      <item>MINISTARSTVO PRAVOSUĐA, OIB 26635293339</item>
      <item>GRAD ZAGREB, OIB 61817894937</item>
      <item>Jelena Plišo</item>
      <item>Vesnica Sliško</item>
      <item>Vesna Stančić, OIB 45477363422</item>
      <item>Sliško trio FML j.d.o.o. za usluge i trgovinu, OIB 28400855678</item>
      <item>Antun Sliško, OIB 61515186216</item>
      <item>Ivan Sliško, OIB 88769017861</item>
      <item>Mijo Sliško, OIB 35413888552</item>
      <item>OD Jujnović Lučić Marković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SLIŠKO SCENA d.o.o.</izvorni_sadrzaj>
    <derivirana_varijabla naziv="DomainObject.Predmet.StrankaIDrugi_1">SLIŠKO SCENA d.o.o.</derivirana_varijabla>
  </DomainObject.Predmet.StrankaIDrugi>
  <DomainObject.Predmet.ProtustrankaIDrugi>
    <izvorni_sadrzaj>SLIŠKO SCENA d.o.o.</izvorni_sadrzaj>
    <derivirana_varijabla naziv="DomainObject.Predmet.ProtustrankaIDrugi_1">SLIŠKO SCENA d.o.o.</derivirana_varijabla>
  </DomainObject.Predmet.ProtustrankaIDrugi>
  <DomainObject.Predmet.StrankaIDrugiAdressOIB>
    <izvorni_sadrzaj>SLIŠKO SCENA d.o.o., OIB 85639232801, Zelinska ulica 6, 10363 Lužan</izvorni_sadrzaj>
    <derivirana_varijabla naziv="DomainObject.Predmet.StrankaIDrugiAdressOIB_1">SLIŠKO SCENA d.o.o., OIB 85639232801, Zelinska ulica 6, 10363 Lužan</derivirana_varijabla>
  </DomainObject.Predmet.StrankaIDrugiAdressOIB>
  <DomainObject.Predmet.ProtustrankaIDrugiAdressOIB>
    <izvorni_sadrzaj>SLIŠKO SCENA d.o.o., OIB 85639232801, Zelinska ulica 6, 10363 Lužan</izvorni_sadrzaj>
    <derivirana_varijabla naziv="DomainObject.Predmet.ProtustrankaIDrugiAdressOIB_1">SLIŠKO SCENA d.o.o., OIB 85639232801, Zelinska ulica 6, 10363 Lužan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SLIŠKO SCENA d.o.o.</item>
      <item>SLIŠKO SCENA d.o.o.</item>
      <item>Financijska agencija</item>
      <item>MINISTARSTVO PRAVOSUĐA</item>
      <item>GRAD ZAGREB</item>
      <item>Jelena Plišo</item>
      <item>Vesnica Sliško</item>
      <item>Vesna Stančić</item>
      <item>Sliško trio FML j.d.o.o. za usluge i trgovinu</item>
      <item>Antun Sliško</item>
      <item>Ivan Sliško</item>
      <item>Mijo Sliško</item>
      <item>OD Jujnović Lučić Marković</item>
      <item>ŽDO Zagreb</item>
    </izvorni_sadrzaj>
    <derivirana_varijabla naziv="DomainObject.Predmet.SudioniciListNaziv_1">
      <item>SLIŠKO SCENA d.o.o.</item>
      <item>SLIŠKO SCENA d.o.o.</item>
      <item>Financijska agencija</item>
      <item>MINISTARSTVO PRAVOSUĐA</item>
      <item>GRAD ZAGREB</item>
      <item>Jelena Plišo</item>
      <item>Vesnica Sliško</item>
      <item>Vesna Stančić</item>
      <item>Sliško trio FML j.d.o.o. za usluge i trgovinu</item>
      <item>Antun Sliško</item>
      <item>Ivan Sliško</item>
      <item>Mijo Sliško</item>
      <item>OD Jujnović Lučić Marković</item>
      <item>ŽDO Zagreb</item>
    </derivirana_varijabla>
  </DomainObject.Predmet.SudioniciListNaziv>
  <DomainObject.Predmet.SudioniciListAdressOIB>
    <izvorni_sadrzaj>
      <item>SLIŠKO SCENA d.o.o., OIB 85639232801, Zelinska ulica 6,10363 Lužan</item>
      <item>SLIŠKO SCENA d.o.o., OIB 85639232801, Zelinska ulica 6,10363 Lužan</item>
      <item>Financijska agencija, OIB 85821130368, Ulica grada Vukovara 70,10000 Zagreb</item>
      <item>MINISTARSTVO PRAVOSUĐA, OIB 26635293339, Ulica grada Vukovara 49,10000 Zagreb</item>
      <item>GRAD ZAGREB, OIB 61817894937, Trg Stjepana Radića 1,10000 Zagreb</item>
      <item>Jelena Plišo, Ul. grada Vukovara 274,10000 Zagreb</item>
      <item>Vesnica Sliško, Zelinska 6,10363 Lužan</item>
      <item>Vesna Stančić, OIB 45477363422, Podkilavac 10,51218 Podkilavac</item>
      <item>Sliško trio FML j.d.o.o. za usluge i trgovinu, OIB 28400855678, Zelinska ulica 6,10363 Lužan</item>
      <item>Antun Sliško, OIB 61515186216, Selčinska 32,10360 Sesvete</item>
      <item>Ivan Sliško, OIB 88769017861, Zelinska 6,10363 Lužan</item>
      <item>Mijo Sliško, OIB 35413888552, Podmir 23,23250 Pag</item>
      <item>OD Jujnović Lučić Marković, Strojarska cesta 20/XXII,10000 Zagreb</item>
      <item>ŽDO Zagreb, OIB 16488001145</item>
    </izvorni_sadrzaj>
    <derivirana_varijabla naziv="DomainObject.Predmet.SudioniciListAdressOIB_1">
      <item>SLIŠKO SCENA d.o.o., OIB 85639232801, Zelinska ulica 6,10363 Lužan</item>
      <item>SLIŠKO SCENA d.o.o., OIB 85639232801, Zelinska ulica 6,10363 Lužan</item>
      <item>Financijska agencija, OIB 85821130368, Ulica grada Vukovara 70,10000 Zagreb</item>
      <item>MINISTARSTVO PRAVOSUĐA, OIB 26635293339, Ulica grada Vukovara 49,10000 Zagreb</item>
      <item>GRAD ZAGREB, OIB 61817894937, Trg Stjepana Radića 1,10000 Zagreb</item>
      <item>Jelena Plišo, Ul. grada Vukovara 274,10000 Zagreb</item>
      <item>Vesnica Sliško, Zelinska 6,10363 Lužan</item>
      <item>Vesna Stančić, OIB 45477363422, Podkilavac 10,51218 Podkilavac</item>
      <item>Sliško trio FML j.d.o.o. za usluge i trgovinu, OIB 28400855678, Zelinska ulica 6,10363 Lužan</item>
      <item>Antun Sliško, OIB 61515186216, Selčinska 32,10360 Sesvete</item>
      <item>Ivan Sliško, OIB 88769017861, Zelinska 6,10363 Lužan</item>
      <item>Mijo Sliško, OIB 35413888552, Podmir 23,23250 Pag</item>
      <item>OD Jujnović Lučić Marković, Strojarska cesta 20/XXII,10000 Zagreb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85639232801</item>
      <item>, OIB 85639232801</item>
      <item>, OIB 85821130368</item>
      <item>, OIB 26635293339</item>
      <item>, OIB 61817894937</item>
      <item>, OIB null</item>
      <item>, OIB null</item>
      <item>, OIB 45477363422</item>
      <item>, OIB 28400855678</item>
      <item>, OIB 61515186216</item>
      <item>, OIB 88769017861</item>
      <item>, OIB 35413888552</item>
      <item>, OIB null</item>
      <item>, OIB 16488001145</item>
    </izvorni_sadrzaj>
    <derivirana_varijabla naziv="DomainObject.Predmet.SudioniciListNazivOIB_1">
      <item>, OIB 85639232801</item>
      <item>, OIB 85639232801</item>
      <item>, OIB 85821130368</item>
      <item>, OIB 26635293339</item>
      <item>, OIB 61817894937</item>
      <item>, OIB null</item>
      <item>, OIB null</item>
      <item>, OIB 45477363422</item>
      <item>, OIB 28400855678</item>
      <item>, OIB 61515186216</item>
      <item>, OIB 88769017861</item>
      <item>, OIB 35413888552</item>
      <item>, OIB null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238</properties:Words>
  <properties:Characters>1228</properties:Characters>
  <properties:Lines>50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2017-10-09T11:58:00Z</dcterms:created>
  <dc:creator>Korisnik</dc:creator>
  <cp:lastModifiedBy>Jadranka Zelić</cp:lastModifiedBy>
  <cp:lastPrinted>2017-10-09T12:07:00Z</cp:lastPrinted>
  <dcterms:modified xmlns:xsi="http://www.w3.org/2001/XMLSchema-instance" xsi:type="dcterms:W3CDTF">2017-10-09T12:08:00Z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