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7c57" w14:paraId="daa7c57" w:rsidRDefault="00257742" w:rsidP="00E445E5" w:rsidR="00E445E5" w:rsidRPr="00E26D5B">
      <w:pPr>
        <w:jc w:val="right"/>
        <w15:collapsed w:val="false"/>
      </w:pPr>
      <w:bookmarkStart w:name="_GoBack" w:id="0"/>
      <w:bookmarkEnd w:id="0"/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="004D4FCD" w:rsidRPr="00E26D5B">
        <w:t xml:space="preserve">89. </w:t>
      </w:r>
      <w:r w:rsidR="00E445E5" w:rsidRPr="00E26D5B">
        <w:t>St-</w:t>
      </w:r>
      <w:r w:rsidR="000C15FD" w:rsidRPr="00E26D5B">
        <w:t>854/16-</w:t>
      </w:r>
      <w:r w:rsidR="00E26D5B" w:rsidRPr="00E26D5B">
        <w:t>32</w:t>
      </w:r>
    </w:p>
    <w:p w:rsidRDefault="00E445E5" w:rsidP="00E445E5" w:rsidR="00E445E5" w:rsidRPr="00E26D5B">
      <w:pPr>
        <w:jc w:val="both"/>
      </w:pPr>
    </w:p>
    <w:p w:rsidRDefault="006F5863" w:rsidP="00E445E5" w:rsidR="00E445E5" w:rsidRPr="00E26D5B">
      <w:pPr>
        <w:jc w:val="both"/>
      </w:pPr>
      <w:r w:rsidRPr="00E26D5B">
        <w:t xml:space="preserve">     </w:t>
      </w:r>
      <w:r w:rsidR="00E445E5" w:rsidRPr="00E26D5B">
        <w:t>REPUBLIKA HRVATSKA</w:t>
      </w:r>
    </w:p>
    <w:p w:rsidRDefault="00E445E5" w:rsidP="00E445E5" w:rsidR="00E445E5" w:rsidRPr="00E26D5B">
      <w:pPr>
        <w:jc w:val="both"/>
      </w:pPr>
      <w:r w:rsidRPr="00E26D5B">
        <w:t>TRGOVAČKI SUD U ZAGREBU</w:t>
      </w:r>
    </w:p>
    <w:p w:rsidRDefault="006F5863" w:rsidP="00E445E5" w:rsidR="00E445E5" w:rsidRPr="00E26D5B">
      <w:pPr>
        <w:jc w:val="both"/>
      </w:pPr>
      <w:r w:rsidRPr="00E26D5B">
        <w:t xml:space="preserve">         Zagreb, </w:t>
      </w:r>
      <w:r w:rsidR="00E445E5" w:rsidRPr="00E26D5B">
        <w:t>Amruševa 2/II</w:t>
      </w:r>
    </w:p>
    <w:p w:rsidRDefault="006F5863" w:rsidP="009B42FF" w:rsidR="006F5863" w:rsidRPr="00E26D5B">
      <w:pPr>
        <w:jc w:val="center"/>
      </w:pPr>
    </w:p>
    <w:p w:rsidRDefault="00341726" w:rsidP="009B42FF" w:rsidR="00341726" w:rsidRPr="00E26D5B">
      <w:pPr>
        <w:jc w:val="center"/>
      </w:pPr>
      <w:r w:rsidRPr="00E26D5B">
        <w:t>R E P U B L I K A  H R V A T S K A</w:t>
      </w:r>
    </w:p>
    <w:p w:rsidRDefault="00341726" w:rsidP="00E445E5" w:rsidR="00341726" w:rsidRPr="00E26D5B">
      <w:pPr>
        <w:jc w:val="both"/>
      </w:pPr>
    </w:p>
    <w:p w:rsidRDefault="00E445E5" w:rsidP="00E445E5" w:rsidR="00E445E5" w:rsidRPr="00E26D5B">
      <w:pPr>
        <w:jc w:val="center"/>
      </w:pPr>
      <w:r w:rsidRPr="00E26D5B">
        <w:t>R J E Š E N J E</w:t>
      </w:r>
    </w:p>
    <w:p w:rsidRDefault="00E445E5" w:rsidP="00E445E5" w:rsidR="00E445E5" w:rsidRPr="00E26D5B">
      <w:pPr>
        <w:jc w:val="both"/>
      </w:pPr>
    </w:p>
    <w:p w:rsidRDefault="000C15FD" w:rsidP="000C15FD" w:rsidR="000C15FD" w:rsidRPr="00E26D5B">
      <w:pPr>
        <w:ind w:firstLine="708"/>
        <w:jc w:val="both"/>
      </w:pPr>
      <w:r w:rsidRPr="00E26D5B">
        <w:t>Trgovački sud u Zagrebu, po sucu Nikolini Dorić Hadžisejdić, u</w:t>
      </w:r>
      <w:r w:rsidRPr="00E26D5B">
        <w:rPr>
          <w:lang w:val="pt-BR"/>
        </w:rPr>
        <w:t xml:space="preserve"> stečajnom postupku u povodu prijedloga predlagatelja FINANCIJSKA AGENCIJA, RC Zagreb, </w:t>
      </w:r>
      <w:r w:rsidRPr="00E26D5B">
        <w:t>Podružnica Zagreb, Trg svibanjskih žrtava 1995. 1, OIB: 85821130368</w:t>
      </w:r>
      <w:r w:rsidRPr="00E26D5B">
        <w:rPr>
          <w:lang w:val="pt-BR"/>
        </w:rPr>
        <w:t xml:space="preserve">, za otvaranje stečajnog postupka nad dužnikom </w:t>
      </w:r>
      <w:r w:rsidRPr="00E26D5B">
        <w:t>TRGOVINA LIJIE d.o.o. za trgovinu i usluge, OIB 52507524293, Sesvete (Grad Zagreb), Kašinski odvojak 15</w:t>
      </w:r>
      <w:r w:rsidRPr="00E26D5B">
        <w:rPr>
          <w:lang w:val="pt-BR"/>
        </w:rPr>
        <w:t xml:space="preserve">, </w:t>
      </w:r>
      <w:r w:rsidR="00E26D5B" w:rsidRPr="00E26D5B">
        <w:rPr>
          <w:lang w:val="pt-BR"/>
        </w:rPr>
        <w:t>23. kolovoza</w:t>
      </w:r>
      <w:r w:rsidRPr="00E26D5B">
        <w:rPr>
          <w:lang w:val="pt-BR"/>
        </w:rPr>
        <w:t xml:space="preserve"> 2017.,</w:t>
      </w:r>
    </w:p>
    <w:p w:rsidRDefault="000C15FD" w:rsidP="006841EA" w:rsidR="000C15FD" w:rsidRPr="00E26D5B">
      <w:pPr>
        <w:jc w:val="center"/>
      </w:pPr>
    </w:p>
    <w:p w:rsidRDefault="00407B16" w:rsidP="006841EA" w:rsidR="00407B16" w:rsidRPr="00E26D5B">
      <w:pPr>
        <w:jc w:val="center"/>
      </w:pPr>
      <w:r w:rsidRPr="00E26D5B">
        <w:t>r i j e š i o     j e</w:t>
      </w:r>
    </w:p>
    <w:p w:rsidRDefault="00C419F2" w:rsidP="006841EA" w:rsidR="00C419F2" w:rsidRPr="00E26D5B">
      <w:pPr>
        <w:jc w:val="both"/>
      </w:pPr>
    </w:p>
    <w:p w:rsidRDefault="00BC0C29" w:rsidP="003D504C" w:rsidR="00BC0C29" w:rsidRPr="00E26D5B">
      <w:pPr>
        <w:ind w:firstLine="708"/>
        <w:jc w:val="both"/>
      </w:pPr>
      <w:r w:rsidRPr="00E26D5B">
        <w:t xml:space="preserve">I. Određuje se nagrada </w:t>
      </w:r>
      <w:r w:rsidR="000C15FD" w:rsidRPr="00E26D5B">
        <w:t>Bojani Sajko iz Zagreba, Bužanova 15, OIB: 64449452864</w:t>
      </w:r>
      <w:r w:rsidR="00C76773" w:rsidRPr="00E26D5B">
        <w:t>,</w:t>
      </w:r>
      <w:r w:rsidR="003D504C" w:rsidRPr="00E26D5B">
        <w:t xml:space="preserve"> </w:t>
      </w:r>
      <w:r w:rsidR="00C76773" w:rsidRPr="00E26D5B">
        <w:t>u iznosu od 3</w:t>
      </w:r>
      <w:r w:rsidRPr="00E26D5B">
        <w:t>.000,00 kn bruto.</w:t>
      </w:r>
    </w:p>
    <w:p w:rsidRDefault="00BC0C29" w:rsidP="00710D67" w:rsidR="00BC0C29" w:rsidRPr="00E26D5B">
      <w:pPr>
        <w:jc w:val="both"/>
      </w:pPr>
      <w:r w:rsidRPr="00E26D5B">
        <w:t xml:space="preserve"> </w:t>
      </w:r>
      <w:r w:rsidR="00710D67" w:rsidRPr="00E26D5B">
        <w:tab/>
      </w:r>
      <w:r w:rsidRPr="00E26D5B">
        <w:t>II. Nalaže se računovodstvu ovog suda iz Fonda za pokriće troškova stečajnog postupka isplatiti</w:t>
      </w:r>
      <w:r w:rsidR="000513B9" w:rsidRPr="00E26D5B">
        <w:t xml:space="preserve"> bruto</w:t>
      </w:r>
      <w:r w:rsidRPr="00E26D5B">
        <w:t xml:space="preserve"> iznos</w:t>
      </w:r>
      <w:r w:rsidR="00C76773" w:rsidRPr="00E26D5B">
        <w:t xml:space="preserve"> od 3</w:t>
      </w:r>
      <w:r w:rsidRPr="00E26D5B">
        <w:t xml:space="preserve">.000,00 kn </w:t>
      </w:r>
      <w:r w:rsidR="000C15FD" w:rsidRPr="00E26D5B">
        <w:t>Bojani Sajko iz Zagreba, Bužanova 15, OIB: 64449452864</w:t>
      </w:r>
      <w:r w:rsidRPr="00E26D5B">
        <w:t>,</w:t>
      </w:r>
      <w:r w:rsidR="00453D54" w:rsidRPr="00E26D5B">
        <w:t xml:space="preserve"> </w:t>
      </w:r>
      <w:r w:rsidR="003D504C" w:rsidRPr="00E26D5B">
        <w:t xml:space="preserve">na račun </w:t>
      </w:r>
      <w:r w:rsidR="000C15FD" w:rsidRPr="00E26D5B">
        <w:t>broj:</w:t>
      </w:r>
      <w:r w:rsidR="00A65F53" w:rsidRPr="00E26D5B">
        <w:t xml:space="preserve"> </w:t>
      </w:r>
      <w:r w:rsidR="00E443AA" w:rsidRPr="00E26D5B">
        <w:t>HR</w:t>
      </w:r>
      <w:r w:rsidR="000C15FD" w:rsidRPr="00E26D5B">
        <w:t>8824840083111947624</w:t>
      </w:r>
      <w:r w:rsidR="00E443AA" w:rsidRPr="00E26D5B">
        <w:t xml:space="preserve"> kod </w:t>
      </w:r>
      <w:r w:rsidR="000C15FD" w:rsidRPr="00E26D5B">
        <w:t>Raiffeisenbank Austria</w:t>
      </w:r>
      <w:r w:rsidR="00E443AA" w:rsidRPr="00E26D5B">
        <w:t xml:space="preserve"> d.d.</w:t>
      </w:r>
    </w:p>
    <w:p w:rsidRDefault="00341726" w:rsidP="006841EA" w:rsidR="00341726" w:rsidRPr="00E26D5B">
      <w:pPr>
        <w:jc w:val="center"/>
        <w:rPr>
          <w:b/>
        </w:rPr>
      </w:pPr>
    </w:p>
    <w:p w:rsidRDefault="00A31680" w:rsidP="006841EA" w:rsidR="00407B16" w:rsidRPr="00E26D5B">
      <w:pPr>
        <w:jc w:val="center"/>
      </w:pPr>
      <w:r w:rsidRPr="00E26D5B">
        <w:t>Obrazloženje</w:t>
      </w:r>
    </w:p>
    <w:p w:rsidRDefault="00A31680" w:rsidP="006841EA" w:rsidR="00A31680" w:rsidRPr="00E26D5B">
      <w:pPr>
        <w:jc w:val="center"/>
        <w:rPr>
          <w:b/>
        </w:rPr>
      </w:pPr>
    </w:p>
    <w:p w:rsidRDefault="00E37AC4" w:rsidP="00096585" w:rsidR="00BC0C29" w:rsidRPr="00E26D5B">
      <w:pPr>
        <w:jc w:val="both"/>
      </w:pPr>
      <w:r w:rsidRPr="00E26D5B">
        <w:tab/>
      </w:r>
      <w:r w:rsidR="00FB15F7" w:rsidRPr="00E26D5B">
        <w:t>Stečajna</w:t>
      </w:r>
      <w:r w:rsidR="00BC0C29" w:rsidRPr="00E26D5B">
        <w:t xml:space="preserve"> upravitelj</w:t>
      </w:r>
      <w:r w:rsidR="00FB15F7" w:rsidRPr="00E26D5B">
        <w:t>ica</w:t>
      </w:r>
      <w:r w:rsidR="00BC0C29" w:rsidRPr="00E26D5B">
        <w:t xml:space="preserve"> </w:t>
      </w:r>
      <w:r w:rsidR="00FB15F7" w:rsidRPr="00E26D5B">
        <w:t xml:space="preserve">Bojana Sajko </w:t>
      </w:r>
      <w:r w:rsidR="00C76773" w:rsidRPr="00E26D5B">
        <w:t>d</w:t>
      </w:r>
      <w:r w:rsidR="00BC0C29" w:rsidRPr="00E26D5B">
        <w:t>o</w:t>
      </w:r>
      <w:r w:rsidR="003D504C" w:rsidRPr="00E26D5B">
        <w:t>stavi</w:t>
      </w:r>
      <w:r w:rsidR="00FB15F7" w:rsidRPr="00E26D5B">
        <w:t>la</w:t>
      </w:r>
      <w:r w:rsidR="00BC0C29" w:rsidRPr="00E26D5B">
        <w:t xml:space="preserve"> je ovom sudu </w:t>
      </w:r>
      <w:r w:rsidR="00453D54" w:rsidRPr="00E26D5B">
        <w:t>p</w:t>
      </w:r>
      <w:r w:rsidR="003D504C" w:rsidRPr="00E26D5B">
        <w:t xml:space="preserve">rijedlog za </w:t>
      </w:r>
      <w:r w:rsidR="00C76773" w:rsidRPr="00E26D5B">
        <w:t xml:space="preserve">isplatu nagrade od </w:t>
      </w:r>
      <w:r w:rsidR="00E443AA" w:rsidRPr="00E26D5B">
        <w:t>2</w:t>
      </w:r>
      <w:r w:rsidR="00FB15F7" w:rsidRPr="00E26D5B">
        <w:t>3</w:t>
      </w:r>
      <w:r w:rsidR="00E443AA" w:rsidRPr="00E26D5B">
        <w:t xml:space="preserve">. </w:t>
      </w:r>
      <w:r w:rsidR="00FB15F7" w:rsidRPr="00E26D5B">
        <w:t>svibnja</w:t>
      </w:r>
      <w:r w:rsidR="003D504C" w:rsidRPr="00E26D5B">
        <w:t xml:space="preserve"> </w:t>
      </w:r>
      <w:r w:rsidR="00C76773" w:rsidRPr="00E26D5B">
        <w:t>2017</w:t>
      </w:r>
      <w:r w:rsidR="00BC0C29" w:rsidRPr="00E26D5B">
        <w:t>., kojim je zahtijeva</w:t>
      </w:r>
      <w:r w:rsidR="00FB15F7" w:rsidRPr="00E26D5B">
        <w:t>la</w:t>
      </w:r>
      <w:r w:rsidR="00BC0C29" w:rsidRPr="00E26D5B">
        <w:t xml:space="preserve"> da </w:t>
      </w:r>
      <w:r w:rsidR="00FB15F7" w:rsidRPr="00E26D5B">
        <w:t>joj</w:t>
      </w:r>
      <w:r w:rsidR="00BC0C29" w:rsidRPr="00E26D5B">
        <w:t xml:space="preserve"> se za poslove obavljene u prethodnom postupku isplati nagrada.</w:t>
      </w:r>
    </w:p>
    <w:p w:rsidRDefault="00BC0C29" w:rsidP="00BC0C29" w:rsidR="00BC0C29" w:rsidRPr="00E26D5B">
      <w:pPr>
        <w:ind w:firstLine="708"/>
        <w:jc w:val="both"/>
      </w:pPr>
      <w:r w:rsidRPr="00E26D5B">
        <w:t xml:space="preserve">Rješenjem od </w:t>
      </w:r>
      <w:r w:rsidR="00FB15F7" w:rsidRPr="00E26D5B">
        <w:t>1</w:t>
      </w:r>
      <w:r w:rsidR="00E443AA" w:rsidRPr="00E26D5B">
        <w:t xml:space="preserve">. </w:t>
      </w:r>
      <w:r w:rsidR="00FB15F7" w:rsidRPr="00E26D5B">
        <w:t>veljače</w:t>
      </w:r>
      <w:r w:rsidR="00E443AA" w:rsidRPr="00E26D5B">
        <w:t xml:space="preserve"> 2017</w:t>
      </w:r>
      <w:r w:rsidRPr="00E26D5B">
        <w:t xml:space="preserve">. sud je </w:t>
      </w:r>
      <w:r w:rsidR="00656F1E" w:rsidRPr="00E26D5B">
        <w:t>imenovao</w:t>
      </w:r>
      <w:r w:rsidRPr="00E26D5B">
        <w:t xml:space="preserve"> </w:t>
      </w:r>
      <w:r w:rsidR="00FB15F7" w:rsidRPr="00E26D5B">
        <w:t>Bojanu Sajko</w:t>
      </w:r>
      <w:r w:rsidR="00666267" w:rsidRPr="00E26D5B">
        <w:t xml:space="preserve"> p</w:t>
      </w:r>
      <w:r w:rsidRPr="00E26D5B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E26D5B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FB15F7" w:rsidP="00BC0C29" w:rsidR="00047B23" w:rsidRPr="00E26D5B">
      <w:pPr>
        <w:ind w:firstLine="708"/>
        <w:jc w:val="both"/>
      </w:pPr>
      <w:r w:rsidRPr="00E26D5B">
        <w:t>Privremena stečajna</w:t>
      </w:r>
      <w:r w:rsidR="00BC0C29" w:rsidRPr="00E26D5B">
        <w:t xml:space="preserve"> upravitelj</w:t>
      </w:r>
      <w:r w:rsidRPr="00E26D5B">
        <w:t>ica</w:t>
      </w:r>
      <w:r w:rsidR="00BC0C29" w:rsidRPr="00E26D5B">
        <w:t xml:space="preserve"> je dostavi</w:t>
      </w:r>
      <w:r w:rsidRPr="00E26D5B">
        <w:t>la</w:t>
      </w:r>
      <w:r w:rsidR="00BC0C29" w:rsidRPr="00E26D5B">
        <w:t xml:space="preserve"> pisano</w:t>
      </w:r>
      <w:r w:rsidRPr="00E26D5B">
        <w:t xml:space="preserve"> izvješće, koje je i usmeno iznijela</w:t>
      </w:r>
      <w:r w:rsidR="00BC0C29" w:rsidRPr="00E26D5B">
        <w:t xml:space="preserve"> na ročištu radi rasprave o pretpostavkama za otvaranje steč</w:t>
      </w:r>
      <w:r w:rsidRPr="00E26D5B">
        <w:t>ajnog postupka. Time je postupila</w:t>
      </w:r>
      <w:r w:rsidR="00BC0C29" w:rsidRPr="00E26D5B">
        <w:t xml:space="preserve"> sukladno rješenju </w:t>
      </w:r>
      <w:r w:rsidR="00C76773" w:rsidRPr="00E26D5B">
        <w:t>o</w:t>
      </w:r>
      <w:r w:rsidR="00BC0C29" w:rsidRPr="00E26D5B">
        <w:t xml:space="preserve">vog suda od </w:t>
      </w:r>
      <w:r w:rsidRPr="00E26D5B">
        <w:t>1</w:t>
      </w:r>
      <w:r w:rsidR="00E443AA" w:rsidRPr="00E26D5B">
        <w:t xml:space="preserve">. </w:t>
      </w:r>
      <w:r w:rsidRPr="00E26D5B">
        <w:t>veljače</w:t>
      </w:r>
      <w:r w:rsidR="00E443AA" w:rsidRPr="00E26D5B">
        <w:t xml:space="preserve"> 2017</w:t>
      </w:r>
      <w:r w:rsidRPr="00E26D5B">
        <w:t>. Naime, stečajna</w:t>
      </w:r>
      <w:r w:rsidR="00BC0C29" w:rsidRPr="00E26D5B">
        <w:t xml:space="preserve"> upravitelj</w:t>
      </w:r>
      <w:r w:rsidRPr="00E26D5B">
        <w:t>ica je, kao privremena stečajna</w:t>
      </w:r>
      <w:r w:rsidR="00BC0C29" w:rsidRPr="00E26D5B">
        <w:t xml:space="preserve"> upravitelj</w:t>
      </w:r>
      <w:r w:rsidRPr="00E26D5B">
        <w:t>ica</w:t>
      </w:r>
      <w:r w:rsidR="00BC0C29" w:rsidRPr="00E26D5B">
        <w:t xml:space="preserve"> u pret</w:t>
      </w:r>
      <w:r w:rsidRPr="00E26D5B">
        <w:t>hodnom postupku, postupila</w:t>
      </w:r>
      <w:r w:rsidR="00BC0C29" w:rsidRPr="00E26D5B">
        <w:t xml:space="preserve"> po nalogu suda iz n</w:t>
      </w:r>
      <w:r w:rsidR="0008208A" w:rsidRPr="00E26D5B">
        <w:t>avedenog rješenja te je dostavila</w:t>
      </w:r>
      <w:r w:rsidR="00BC0C29" w:rsidRPr="00E26D5B">
        <w:t xml:space="preserve"> izvješće o imovini dužnika, stanju obveza dužnika, kao i očitovanje o tome koliko iznose predvidivi troškovi prethodnog i stečajnog post</w:t>
      </w:r>
      <w:r w:rsidRPr="00E26D5B">
        <w:t xml:space="preserve">upka. </w:t>
      </w:r>
      <w:r w:rsidR="00BC0C29" w:rsidRPr="00E26D5B">
        <w:t>Na temelju navedenog izvješća, sud je donio odluku o načinu provođenja stečaja u ovom predmetu</w:t>
      </w:r>
      <w:r w:rsidR="00047B23" w:rsidRPr="00E26D5B">
        <w:t>.</w:t>
      </w:r>
    </w:p>
    <w:p w:rsidRDefault="00047B23" w:rsidP="00BC0C29" w:rsidR="00BC0C29" w:rsidRPr="00E26D5B">
      <w:pPr>
        <w:ind w:firstLine="708"/>
        <w:jc w:val="both"/>
      </w:pPr>
      <w:r w:rsidRPr="00E26D5B">
        <w:t xml:space="preserve"> </w:t>
      </w:r>
      <w:r w:rsidR="00BC0C29" w:rsidRPr="00E26D5B">
        <w:t>Potrebno je dodati da  je ovlašteni predlagatelj u ovom stečajnom postupku  Financijska a</w:t>
      </w:r>
      <w:r w:rsidRPr="00E26D5B">
        <w:t>gencija, koja je u smislu čl. 114. st. 3</w:t>
      </w:r>
      <w:r w:rsidR="00BC0C29" w:rsidRPr="00E26D5B">
        <w:t xml:space="preserve">. </w:t>
      </w:r>
      <w:r w:rsidRPr="00E26D5B">
        <w:t xml:space="preserve">Stečajnog zakona („Narodne novine“ broj </w:t>
      </w:r>
      <w:r w:rsidRPr="00E26D5B">
        <w:lastRenderedPageBreak/>
        <w:t xml:space="preserve">71/15, dalje: SZ) </w:t>
      </w:r>
      <w:r w:rsidR="00BC0C29" w:rsidRPr="00E26D5B">
        <w:t>oslobođena plaćanja pristojbi i troškova vezanih za pokretanje stečajnog postupka.</w:t>
      </w:r>
    </w:p>
    <w:p w:rsidRDefault="00BC0C29" w:rsidP="00BC0C29" w:rsidR="00BC0C29" w:rsidRPr="00E26D5B">
      <w:pPr>
        <w:ind w:firstLine="708"/>
        <w:jc w:val="both"/>
      </w:pPr>
      <w:r w:rsidRPr="00E26D5B">
        <w:t>Prema čl. 155.</w:t>
      </w:r>
      <w:r w:rsidR="00047B23" w:rsidRPr="00E26D5B">
        <w:t xml:space="preserve"> st.1.</w:t>
      </w:r>
      <w:r w:rsidRPr="00E26D5B">
        <w:t xml:space="preserve"> t</w:t>
      </w:r>
      <w:r w:rsidR="00047B23" w:rsidRPr="00E26D5B">
        <w:t>oč.</w:t>
      </w:r>
      <w:r w:rsidRPr="00E26D5B">
        <w:t xml:space="preserve"> 3. SZ-a u troškove stečajnog postupka </w:t>
      </w:r>
      <w:r w:rsidR="00047B23" w:rsidRPr="00E26D5B">
        <w:t xml:space="preserve">pripadaju </w:t>
      </w:r>
      <w:r w:rsidRPr="00E26D5B">
        <w:t xml:space="preserve">i nagrade i izdaci privremenog stečajnog upravitelja. </w:t>
      </w:r>
    </w:p>
    <w:p w:rsidRDefault="00047B23" w:rsidP="00BC0C29" w:rsidR="00BC0C29" w:rsidRPr="00E26D5B">
      <w:pPr>
        <w:ind w:firstLine="708"/>
        <w:jc w:val="both"/>
      </w:pPr>
      <w:r w:rsidRPr="00E26D5B">
        <w:t>Ocjenjujući</w:t>
      </w:r>
      <w:r w:rsidR="00BC0C29" w:rsidRPr="00E26D5B">
        <w:t xml:space="preserve"> složenost postupka, zalaganje i kvalitetu navedenog izvješća, stečajni sudac je odmjerio nagradu privremenom stečajnom upravitelju sukladno odredbi </w:t>
      </w:r>
      <w:r w:rsidR="00395C57" w:rsidRPr="00E26D5B">
        <w:t xml:space="preserve">čl. 2., 4. i 15. </w:t>
      </w:r>
      <w:r w:rsidR="00BC0C29" w:rsidRPr="00E26D5B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E26D5B">
      <w:pPr>
        <w:jc w:val="both"/>
      </w:pPr>
    </w:p>
    <w:p w:rsidRDefault="00BC0C29" w:rsidP="00BC0C29" w:rsidR="00BC0C29" w:rsidRPr="00E26D5B">
      <w:pPr>
        <w:jc w:val="center"/>
      </w:pPr>
      <w:r w:rsidRPr="00E26D5B">
        <w:t xml:space="preserve">U Zagrebu </w:t>
      </w:r>
      <w:r w:rsidR="00E26D5B" w:rsidRPr="00E26D5B">
        <w:t>23. kolovoza</w:t>
      </w:r>
      <w:r w:rsidR="00AD64F8" w:rsidRPr="00E26D5B">
        <w:rPr>
          <w:lang w:val="pt-BR"/>
        </w:rPr>
        <w:t xml:space="preserve"> 2017</w:t>
      </w:r>
      <w:r w:rsidR="00AD64F8" w:rsidRPr="00E26D5B">
        <w:t>.</w:t>
      </w:r>
    </w:p>
    <w:p w:rsidRDefault="006F5863" w:rsidP="00BC0C29" w:rsidR="006F5863" w:rsidRPr="00E26D5B">
      <w:pPr>
        <w:jc w:val="center"/>
      </w:pPr>
    </w:p>
    <w:p w:rsidRDefault="00BC0C29" w:rsidP="00BC0C29" w:rsidR="00BC0C29" w:rsidRPr="00E26D5B">
      <w:pPr>
        <w:jc w:val="right"/>
      </w:pPr>
      <w:r w:rsidRPr="00E26D5B">
        <w:t xml:space="preserve"> Sudac:  </w:t>
      </w:r>
    </w:p>
    <w:p w:rsidRDefault="00047B23" w:rsidP="00BC0C29" w:rsidR="00BC0C29" w:rsidRPr="00E26D5B">
      <w:pPr>
        <w:jc w:val="right"/>
      </w:pPr>
      <w:r w:rsidRPr="00E26D5B">
        <w:t>Nikolina Dorić Hadžisejdić</w:t>
      </w:r>
      <w:r w:rsidR="009D286C">
        <w:t>,v.r.</w:t>
      </w:r>
    </w:p>
    <w:p w:rsidRDefault="006F5863" w:rsidP="00BC0C29" w:rsidR="006F5863" w:rsidRPr="00E26D5B">
      <w:pPr>
        <w:jc w:val="right"/>
      </w:pPr>
    </w:p>
    <w:p w:rsidRDefault="00BC0C29" w:rsidP="00BC0C29" w:rsidR="00BC0C29" w:rsidRPr="00E26D5B">
      <w:pPr>
        <w:jc w:val="both"/>
      </w:pPr>
    </w:p>
    <w:p w:rsidRDefault="00BC0C29" w:rsidP="00BC0C29" w:rsidR="00BC0C29" w:rsidRPr="00E26D5B">
      <w:pPr>
        <w:jc w:val="both"/>
      </w:pPr>
      <w:r w:rsidRPr="00E26D5B">
        <w:t>Uputa o pravnom lijeku:</w:t>
      </w:r>
    </w:p>
    <w:p w:rsidRDefault="00BC0C29" w:rsidP="00BC0C29" w:rsidR="00BC0C29" w:rsidRPr="00E26D5B">
      <w:pPr>
        <w:jc w:val="both"/>
      </w:pPr>
      <w:r w:rsidRPr="00E26D5B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E26D5B">
      <w:pPr>
        <w:jc w:val="both"/>
      </w:pPr>
    </w:p>
    <w:p w:rsidRDefault="009D286C" w:rsidP="00C359B6" w:rsidR="009D286C">
      <w:pPr>
        <w:pStyle w:val="Bezproreda"/>
        <w:ind w:left="4956"/>
        <w:jc w:val="right"/>
      </w:pPr>
      <w:r>
        <w:t>Za točnost otpravka - ovlašteni službenik</w:t>
      </w:r>
    </w:p>
    <w:p w:rsidRDefault="009D286C" w:rsidP="00C359B6" w:rsidR="009D286C">
      <w:pPr>
        <w:pStyle w:val="Bezproreda"/>
        <w:ind w:left="4956"/>
        <w:jc w:val="right"/>
      </w:pPr>
      <w:r>
        <w:t>Karmela Dolenc</w:t>
      </w:r>
    </w:p>
    <w:p w:rsidRDefault="006F5863" w:rsidP="006841EA" w:rsidR="006F5863" w:rsidRPr="00E26D5B">
      <w:pPr>
        <w:jc w:val="both"/>
      </w:pPr>
    </w:p>
    <w:sectPr w:rsidSect="00710D67" w:rsidR="006F5863" w:rsidRPr="00E26D5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286C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FB15F7">
      <w:t>854/16-</w:t>
    </w:r>
    <w:r w:rsidR="00E26D5B">
      <w:t>32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8208A"/>
    <w:rsid w:val="00090F75"/>
    <w:rsid w:val="00096585"/>
    <w:rsid w:val="000C15FD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C7197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286C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D64F8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26D5B"/>
    <w:rsid w:val="00E3635F"/>
    <w:rsid w:val="00E37AC4"/>
    <w:rsid w:val="00E43E23"/>
    <w:rsid w:val="00E443AA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15F7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TRGOVINA-LIJIE d.o.o. zastupanog po punomoćniku Jie Li; QIUHAI LI</izvorni_sadrzaj>
    <derivirana_varijabla naziv="DomainObject.Predmet.ProtustrankaFormated_1">  TRGOVINA-LIJIE d.o.o. zastupanog po punomoćniku Jie Li; QIUHAI LI</derivirana_varijabla>
  </DomainObject.Predmet.ProtustrankaFormated>
  <DomainObject.Predmet.ProtustrankaFormatedOIB>
    <izvorni_sadrzaj>  TRGOVINA-LIJIE d.o.o., OIB 52507524293 zastupanog po punomoćniku Jie Li; QIUHAI LI</izvorni_sadrzaj>
    <derivirana_varijabla naziv="DomainObject.Predmet.ProtustrankaFormatedOIB_1">  TRGOVINA-LIJIE d.o.o., OIB 52507524293 zastupanog po punomoćniku Jie Li; QIUHAI LI</derivirana_varijabla>
  </DomainObject.Predmet.ProtustrankaFormatedOIB>
  <DomainObject.Predmet.ProtustrankaFormatedWithAdress>
    <izvorni_sadrzaj> TRGOVINA-LIJIE d.o.o., Kašinski odvojak 15, 10360 Sesvete zastupanog po punomoćniku Jie Li; QIUHAI LI</izvorni_sadrzaj>
    <derivirana_varijabla naziv="DomainObject.Predmet.ProtustrankaFormatedWithAdress_1"> TRGOVINA-LIJIE d.o.o., Kašinski odvojak 15, 10360 Sesvete zastupanog po punomoćniku Jie Li; QIUHAI LI</derivirana_varijabla>
  </DomainObject.Predmet.ProtustrankaFormatedWithAdress>
  <DomainObject.Predmet.ProtustrankaFormatedWithAdressOIB>
    <izvorni_sadrzaj> TRGOVINA-LIJIE d.o.o., OIB 52507524293, Kašinski odvojak 15, 10360 Sesvete zastupanog po punomoćniku Jie Li; QIUHAI LI</izvorni_sadrzaj>
    <derivirana_varijabla naziv="DomainObject.Predmet.ProtustrankaFormatedWithAdressOIB_1"> TRGOVINA-LIJIE d.o.o., OIB 52507524293, Kašinski odvojak 15, 10360 Sesvete zastupanog po punomoćniku Jie Li; QIUHAI LI</derivirana_varijabla>
  </DomainObject.Predmet.ProtustrankaFormatedWithAdressOIB>
  <DomainObject.Predmet.ProtustrankaWithAdress>
    <izvorni_sadrzaj>TRGOVINA-LIJIE d.o.o. Kašinski odvojak 15, 10360 Sesvete</izvorni_sadrzaj>
    <derivirana_varijabla naziv="DomainObject.Predmet.ProtustrankaWithAdress_1">TRGOVINA-LIJIE d.o.o. Kašinski odvojak 15, 10360 Sesvete</derivirana_varijabla>
  </DomainObject.Predmet.ProtustrankaWithAdress>
  <DomainObject.Predmet.ProtustrankaWithAdressOIB>
    <izvorni_sadrzaj>TRGOVINA-LIJIE d.o.o., OIB 52507524293, Kašinski odvojak 15, 10360 Sesvete</izvorni_sadrzaj>
    <derivirana_varijabla naziv="DomainObject.Predmet.ProtustrankaWithAdressOIB_1">TRGOVINA-LIJIE d.o.o., OIB 52507524293, Kašinski odvojak 15, 10360 Sesvete</derivirana_varijabla>
  </DomainObject.Predmet.ProtustrankaWithAdressOIB>
  <DomainObject.Predmet.ProtustrankaNazivFormated>
    <izvorni_sadrzaj>TRGOVINA-LIJIE d.o.o.</izvorni_sadrzaj>
    <derivirana_varijabla naziv="DomainObject.Predmet.ProtustrankaNazivFormated_1">TRGOVINA-LIJIE d.o.o.</derivirana_varijabla>
  </DomainObject.Predmet.ProtustrankaNazivFormated>
  <DomainObject.Predmet.ProtustrankaNazivFormatedOIB>
    <izvorni_sadrzaj>TRGOVINA-LIJIE d.o.o., OIB 52507524293</izvorni_sadrzaj>
    <derivirana_varijabla naziv="DomainObject.Predmet.ProtustrankaNazivFormatedOIB_1">TRGOVINA-LIJIE d.o.o., OIB 52507524293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Jie Li; VJEROVNICI</izvorni_sadrzaj>
    <derivirana_varijabla naziv="DomainObject.Predmet.StrankaFormated_1">  FINA Regionalni centar Zagreb; Jie Li; VJEROVNICI</derivirana_varijabla>
  </DomainObject.Predmet.StrankaFormated>
  <DomainObject.Predmet.StrankaFormatedOIB>
    <izvorni_sadrzaj>  FINA Regionalni centar Zagreb, OIB 85821130368; Jie Li, OIB 15644031556; VJEROVNICI</izvorni_sadrzaj>
    <derivirana_varijabla naziv="DomainObject.Predmet.StrankaFormatedOIB_1">  FINA Regionalni centar Zagreb, OIB 85821130368; Jie Li, OIB 15644031556; VJEROVNICI</derivirana_varijabla>
  </DomainObject.Predmet.StrankaFormatedOIB>
  <DomainObject.Predmet.StrankaFormatedWithAdress>
    <izvorni_sadrzaj> FINA Regionalni centar Zagreb, Trg svibanjskih žrtava 1995. br. 1, 10000 Zagreb; Jie Li, Naselje Slavonija Ii 3/2, 35000 Slavonski Brod; VJEROVNICI</izvorni_sadrzaj>
    <derivirana_varijabla naziv="DomainObject.Predmet.StrankaFormatedWithAdress_1"> FINA Regionalni centar Zagreb, Trg svibanjskih žrtava 1995. br. 1, 10000 Zagreb; Jie Li, Naselje Slavonija Ii 3/2, 35000 Slavonski Brod; VJEROVNICI</derivirana_varijabla>
  </DomainObject.Predmet.StrankaFormatedWithAdress>
  <DomainObject.Predmet.StrankaFormatedWithAdressOIB>
    <izvorni_sadrzaj> FINA Regionalni centar Zagreb, OIB 85821130368, Trg svibanjskih žrtava 1995. br. 1, 10000 Zagreb; Jie Li, OIB 15644031556, Naselje Slavonija Ii 3/2, 35000 Slavonski Brod; VJEROVNICI</izvorni_sadrzaj>
    <derivirana_varijabla naziv="DomainObject.Predmet.StrankaFormatedWithAdressOIB_1"> FINA Regionalni centar Zagreb, OIB 85821130368, Trg svibanjskih žrtava 1995. br. 1, 10000 Zagreb; Jie Li, OIB 15644031556, Naselje Slavonija Ii 3/2, 35000 Slavonski Brod; VJEROVNICI</derivirana_varijabla>
  </DomainObject.Predmet.StrankaFormatedWithAdressOIB>
  <DomainObject.Predmet.StrankaWithAdress>
    <izvorni_sadrzaj>FINA Regionalni centar Zagreb Trg svibanjskih žrtava 1995. br. 1,10000 Zagreb,Jie Li Naselje Slavonija Ii 3/2,35000 Slavonski Brod,VJEROVNICI </izvorni_sadrzaj>
    <derivirana_varijabla naziv="DomainObject.Predmet.StrankaWithAdress_1">FINA Regionalni centar Zagreb Trg svibanjskih žrtava 1995. br. 1,10000 Zagreb,Jie Li Naselje Slavonija Ii 3/2,35000 Slavonski Brod,VJEROVNICI </derivirana_varijabla>
  </DomainObject.Predmet.StrankaWithAdress>
  <DomainObject.Predmet.StrankaWithAdressOIB>
    <izvorni_sadrzaj>FINA Regionalni centar Zagreb, OIB 85821130368, Trg svibanjskih žrtava 1995. br. 1,10000 Zagreb,Jie Li, OIB 15644031556, Naselje Slavonija Ii 3/2,35000 Slavonski Brod,VJEROVNICI</izvorni_sadrzaj>
    <derivirana_varijabla naziv="DomainObject.Predmet.StrankaWithAdressOIB_1">FINA Regionalni centar Zagreb, OIB 85821130368, Trg svibanjskih žrtava 1995. br. 1,10000 Zagreb,Jie Li, OIB 15644031556, Naselje Slavonija Ii 3/2,35000 Slavonski Brod,VJEROVNICI</derivirana_varijabla>
  </DomainObject.Predmet.StrankaWithAdressOIB>
  <DomainObject.Predmet.StrankaNazivFormated>
    <izvorni_sadrzaj>FINA Regionalni centar Zagreb,Jie Li,VJEROVNICI</izvorni_sadrzaj>
    <derivirana_varijabla naziv="DomainObject.Predmet.StrankaNazivFormated_1">FINA Regionalni centar Zagreb,Jie Li,VJEROVNICI</derivirana_varijabla>
  </DomainObject.Predmet.StrankaNazivFormated>
  <DomainObject.Predmet.StrankaNazivFormatedOIB>
    <izvorni_sadrzaj>FINA Regionalni centar Zagreb, OIB 85821130368,Jie Li, OIB 15644031556,VJEROVNICI</izvorni_sadrzaj>
    <derivirana_varijabla naziv="DomainObject.Predmet.StrankaNazivFormatedOIB_1">FINA Regionalni centar Zagreb, OIB 85821130368,Jie Li, OIB 15644031556,VJEROVNICI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Jie Li</item>
      <item>VJEROVNICI</item>
    </izvorni_sadrzaj>
    <derivirana_varijabla naziv="DomainObject.Predmet.StrankaListFormated_1">
      <item>FINA Regionalni centar Zagreb</item>
      <item>Jie Li</item>
      <item>VJEROVNICI</item>
    </derivirana_varijabla>
  </DomainObject.Predmet.StrankaListFormated>
  <DomainObject.Predmet.StrankaListFormatedOIB>
    <izvorni_sadrzaj>
      <item>FINA Regionalni centar Zagreb, OIB 85821130368</item>
      <item>Jie Li, OIB 15644031556</item>
      <item>VJEROVNICI</item>
    </izvorni_sadrzaj>
    <derivirana_varijabla naziv="DomainObject.Predmet.StrankaListFormatedOIB_1">
      <item>FINA Regionalni centar Zagreb, OIB 85821130368</item>
      <item>Jie Li, OIB 15644031556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Jie Li, Naselje Slavonija Ii 3/2, 35000 Slavonski Brod</item>
      <item>VJEROVNICI</item>
    </izvorni_sadrzaj>
    <derivirana_varijabla naziv="DomainObject.Predmet.StrankaListFormatedWithAdress_1">
      <item>FINA Regionalni centar Zagreb, Trg svibanjskih žrtava 1995. br. 1, 10000 Zagreb</item>
      <item>Jie Li, Naselje Slavonija Ii 3/2, 35000 Slavonski Brod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Jie Li, OIB 15644031556, Naselje Slavonija Ii 3/2, 35000 Slavonski Brod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Jie Li, OIB 15644031556, Naselje Slavonija Ii 3/2, 35000 Slavonski Brod</item>
      <item>VJEROVNICI</item>
    </derivirana_varijabla>
  </DomainObject.Predmet.StrankaListFormatedWithAdressOIB>
  <DomainObject.Predmet.StrankaListNazivFormated>
    <izvorni_sadrzaj>
      <item>FINA Regionalni centar Zagreb</item>
      <item>Jie Li</item>
      <item>VJEROVNICI</item>
    </izvorni_sadrzaj>
    <derivirana_varijabla naziv="DomainObject.Predmet.StrankaListNazivFormated_1">
      <item>FINA Regionalni centar Zagreb</item>
      <item>Jie Li</item>
      <item>VJEROVNICI</item>
    </derivirana_varijabla>
  </DomainObject.Predmet.StrankaListNazivFormated>
  <DomainObject.Predmet.StrankaListNazivFormatedOIB>
    <izvorni_sadrzaj>
      <item>FINA Regionalni centar Zagreb, OIB 85821130368</item>
      <item>Jie Li, OIB 15644031556</item>
      <item>VJEROVNICI</item>
    </izvorni_sadrzaj>
    <derivirana_varijabla naziv="DomainObject.Predmet.StrankaListNazivFormatedOIB_1">
      <item>FINA Regionalni centar Zagreb, OIB 85821130368</item>
      <item>Jie Li, OIB 15644031556</item>
      <item>VJEROVNICI</item>
    </derivirana_varijabla>
  </DomainObject.Predmet.StrankaListNazivFormatedOIB>
  <DomainObject.Predmet.ProtuStrankaListFormated>
    <izvorni_sadrzaj>
      <item>TRGOVINA-LIJIE d.o.o. zastupanog po punomoćniku Jie Li; QIUHAI LI</item>
    </izvorni_sadrzaj>
    <derivirana_varijabla naziv="DomainObject.Predmet.ProtuStrankaListFormated_1">
      <item>TRGOVINA-LIJIE d.o.o. zastupanog po punomoćniku Jie Li; QIUHAI LI</item>
    </derivirana_varijabla>
  </DomainObject.Predmet.ProtuStrankaListFormated>
  <DomainObject.Predmet.ProtuStrankaListFormatedOIB>
    <izvorni_sadrzaj>
      <item>TRGOVINA-LIJIE d.o.o., OIB 52507524293 zastupanog po punomoćniku Jie Li; QIUHAI LI</item>
    </izvorni_sadrzaj>
    <derivirana_varijabla naziv="DomainObject.Predmet.ProtuStrankaListFormatedOIB_1">
      <item>TRGOVINA-LIJIE d.o.o., OIB 52507524293 zastupanog po punomoćniku Jie Li; QIUHAI LI</item>
    </derivirana_varijabla>
  </DomainObject.Predmet.ProtuStrankaListFormatedOIB>
  <DomainObject.Predmet.ProtuStrankaListFormatedWithAdress>
    <izvorni_sadrzaj>
      <item>TRGOVINA-LIJIE d.o.o., Kašinski odvojak 15, 10360 Sesvete zastupanog po punomoćniku Jie Li; QIUHAI LI</item>
    </izvorni_sadrzaj>
    <derivirana_varijabla naziv="DomainObject.Predmet.ProtuStrankaListFormatedWithAdress_1">
      <item>TRGOVINA-LIJIE d.o.o., Kašinski odvojak 15, 10360 Sesvete zastupanog po punomoćniku Jie Li; QIUHAI LI</item>
    </derivirana_varijabla>
  </DomainObject.Predmet.ProtuStrankaListFormatedWithAdress>
  <DomainObject.Predmet.ProtuStrankaListFormatedWithAdressOIB>
    <izvorni_sadrzaj>
      <item>TRGOVINA-LIJIE d.o.o., OIB 52507524293, Kašinski odvojak 15, 10360 Sesvete zastupanog po punomoćniku Jie Li; QIUHAI LI</item>
    </izvorni_sadrzaj>
    <derivirana_varijabla naziv="DomainObject.Predmet.ProtuStrankaListFormatedWithAdressOIB_1">
      <item>TRGOVINA-LIJIE d.o.o., OIB 52507524293, Kašinski odvojak 15, 10360 Sesvete zastupanog po punomoćniku Jie Li; QIUHAI LI</item>
    </derivirana_varijabla>
  </DomainObject.Predmet.ProtuStrankaListFormatedWithAdressOIB>
  <DomainObject.Predmet.ProtuStrankaListNazivFormated>
    <izvorni_sadrzaj>
      <item>TRGOVINA-LIJIE d.o.o.</item>
    </izvorni_sadrzaj>
    <derivirana_varijabla naziv="DomainObject.Predmet.ProtuStrankaListNazivFormated_1">
      <item>TRGOVINA-LIJIE d.o.o.</item>
    </derivirana_varijabla>
  </DomainObject.Predmet.ProtuStrankaListNazivFormated>
  <DomainObject.Predmet.ProtuStrankaListNazivFormatedOIB>
    <izvorni_sadrzaj>
      <item>TRGOVINA-LIJIE d.o.o., OIB 52507524293</item>
    </izvorni_sadrzaj>
    <derivirana_varijabla naziv="DomainObject.Predmet.ProtuStrankaListNazivFormatedOIB_1">
      <item>TRGOVINA-LIJIE d.o.o., OIB 52507524293</item>
    </derivirana_varijabla>
  </DomainObject.Predmet.ProtuStrankaListNazivFormatedOIB>
  <DomainObject.Predmet.OstaliListFormated>
    <izvorni_sadrzaj>
      <item>Jie Li punomoćnik sudionika u postupku TRGOVINA-LIJIE d.o.o.</item>
      <item>QIUHAI LI punomoćnik sudionika u postupku TRGOVINA-LIJIE d.o.o.</item>
      <item>Raiffeisenbank Austria d.d.</item>
      <item>Bojana Sajko</item>
    </izvorni_sadrzaj>
    <derivirana_varijabla naziv="DomainObject.Predmet.OstaliListFormated_1">
      <item>Jie Li punomoćnik sudionika u postupku TRGOVINA-LIJIE d.o.o.</item>
      <item>QIUHAI LI punomoćnik sudionika u postupku TRGOVINA-LIJIE d.o.o.</item>
      <item>Raiffeisenbank Austria d.d.</item>
      <item>Bojana Sajko</item>
    </derivirana_varijabla>
  </DomainObject.Predmet.OstaliListFormated>
  <DomainObject.Predmet.OstaliListFormatedOIB>
    <izvorni_sadrzaj>
      <item>Jie Li, OIB 15644031556 punomoćnik sudionika u postupku TRGOVINA-LIJIE d.o.o.</item>
      <item>QIUHAI LI, OIB 63394594324 punomoćnik sudionika u postupku TRGOVINA-LIJIE d.o.o.</item>
      <item>Raiffeisenbank Austria d.d., OIB 53056966535</item>
      <item>Bojana Sajko, OIB 64449452864</item>
    </izvorni_sadrzaj>
    <derivirana_varijabla naziv="DomainObject.Predmet.OstaliListFormatedOIB_1">
      <item>Jie Li, OIB 15644031556 punomoćnik sudionika u postupku TRGOVINA-LIJIE d.o.o.</item>
      <item>QIUHAI LI, OIB 63394594324 punomoćnik sudionika u postupku TRGOVINA-LIJIE d.o.o.</item>
      <item>Raiffeisenbank Austria d.d., OIB 53056966535</item>
      <item>Bojana Sajko, OIB 64449452864</item>
    </derivirana_varijabla>
  </DomainObject.Predmet.OstaliListFormatedOIB>
  <DomainObject.Predmet.OstaliListFormatedWithAdress>
    <izvorni_sadrzaj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  <item>Bojana Sajko, Ulica Hermana Bužana 15, 10000 Zagreb</item>
    </izvorni_sadrzaj>
    <derivirana_varijabla naziv="DomainObject.Predmet.OstaliListFormatedWithAdress_1"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  <item>Bojana Sajko, Ulica Hermana Bužana 15, 10000 Zagreb</item>
    </derivirana_varijabla>
  </DomainObject.Predmet.OstaliListFormatedWithAdress>
  <DomainObject.Predmet.OstaliListFormatedWithAdressOIB>
    <izvorni_sadrzaj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  <item>Bojana Sajko, OIB 64449452864, Ulica Hermana Bužana 15, 10000 Zagreb</item>
    </izvorni_sadrzaj>
    <derivirana_varijabla naziv="DomainObject.Predmet.OstaliListFormatedWithAdressOIB_1"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  <item>Bojana Sajko, OIB 64449452864, Ulica Hermana Bužana 15, 10000 Zagreb</item>
    </derivirana_varijabla>
  </DomainObject.Predmet.OstaliListFormatedWithAdressOIB>
  <DomainObject.Predmet.OstaliListNazivFormated>
    <izvorni_sadrzaj>
      <item>Jie Li</item>
      <item>QIUHAI LI</item>
      <item>Raiffeisenbank Austria d.d.</item>
      <item>Bojana Sajko</item>
    </izvorni_sadrzaj>
    <derivirana_varijabla naziv="DomainObject.Predmet.OstaliListNazivFormated_1">
      <item>Jie Li</item>
      <item>QIUHAI LI</item>
      <item>Raiffeisenbank Austria d.d.</item>
      <item>Bojana Sajko</item>
    </derivirana_varijabla>
  </DomainObject.Predmet.OstaliListNazivFormated>
  <DomainObject.Predmet.OstaliListNazivFormatedOIB>
    <izvorni_sadrzaj>
      <item>Jie Li, OIB 15644031556</item>
      <item>QIUHAI LI, OIB 63394594324</item>
      <item>Raiffeisenbank Austria d.d., OIB 53056966535</item>
      <item>Bojana Sajko, OIB 64449452864</item>
    </izvorni_sadrzaj>
    <derivirana_varijabla naziv="DomainObject.Predmet.OstaliListNazivFormatedOIB_1">
      <item>Jie Li, OIB 15644031556</item>
      <item>QIUHAI LI, OIB 63394594324</item>
      <item>Raiffeisenbank Austria d.d., OIB 53056966535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TRGOVINA-LIJIE d.o.o.</izvorni_sadrzaj>
    <derivirana_varijabla naziv="DomainObject.Predmet.ProtustrankaIDrugi_1">TRGOVINA-LIJIE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TRGOVINA-LIJIE d.o.o., OIB 52507524293, Kašinski odvojak 15, 10360 Sesvete</izvorni_sadrzaj>
    <derivirana_varijabla naziv="DomainObject.Predmet.ProtustrankaIDrugiAdressOIB_1">TRGOVINA-LIJIE d.o.o., OIB 52507524293, Kašinski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TRGOVINA-LIJIE d.o.o.</item>
      <item>Jie Li</item>
      <item>QIUHAI LI</item>
      <item>Raiffeisenbank Austria d.d.</item>
      <item>Jie Li</item>
      <item>Bojana Sajko</item>
      <item>VJEROVNICI</item>
    </izvorni_sadrzaj>
    <derivirana_varijabla naziv="DomainObject.Predmet.SudioniciListNaziv_1">
      <item>FINA Regionalni centar Zagreb</item>
      <item>TRGOVINA-LIJIE d.o.o.</item>
      <item>Jie Li</item>
      <item>QIUHAI LI</item>
      <item>Raiffeisenbank Austria d.d.</item>
      <item>Jie Li</item>
      <item>Bojana Sajko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  <item>Jie Li, OIB 15644031556, Naselje Slavonija Ii 3/2,35000 Slavonski Brod</item>
      <item>Bojana Sajko, OIB 64449452864, Ulica Hermana Bužana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  <item>Jie Li, OIB 15644031556, Naselje Slavonija Ii 3/2,35000 Slavonski Brod</item>
      <item>Bojana Sajko, OIB 64449452864, Ulica Hermana Bužana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52507524293</item>
      <item>, OIB 15644031556</item>
      <item>, OIB 63394594324</item>
      <item>, OIB 53056966535</item>
      <item>, OIB 15644031556</item>
      <item>, OIB 64449452864</item>
      <item>, OIB null</item>
    </izvorni_sadrzaj>
    <derivirana_varijabla naziv="DomainObject.Predmet.SudioniciListNazivOIB_1">
      <item>, OIB 85821130368</item>
      <item>, OIB 52507524293</item>
      <item>, OIB 15644031556</item>
      <item>, OIB 63394594324</item>
      <item>, OIB 53056966535</item>
      <item>, OIB 15644031556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EDEB1-6878-4D51-8A4A-DA95200B2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490</properties:Words>
  <properties:Characters>2800</properties:Characters>
  <properties:Lines>67</properties:Lines>
  <properties:Paragraphs>24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2017-08-23T12:13:00Z</cp:lastPrinted>
  <dcterms:modified xmlns:xsi="http://www.w3.org/2001/XMLSchema-instance" xsi:type="dcterms:W3CDTF">2017-08-23T12:13:00Z</dcterms:modified>
  <cp:revision>21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