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ddf8" w14:paraId="580ddf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A2138">
        <w:t>9376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80019">
        <w:t>01.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A2138">
        <w:t>LASIĆ GRADNJA d.o.o. za građenje, Gornji Stupnik, Gornjostupnička 1 b, OIB 98832330545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944F41">
        <w:t xml:space="preserve"> </w:t>
      </w:r>
      <w:r w:rsidR="001A2138">
        <w:t>4.183.071,54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44F41">
        <w:t>01. veljače</w:t>
      </w:r>
      <w:r w:rsidR="00FA5B4E">
        <w:t xml:space="preserve">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A2138"/>
    <w:rsid w:val="001E50FB"/>
    <w:rsid w:val="001F3C98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0019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53A72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52C4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4F41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26305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9376</izvorni_sadrzaj>
    <derivirana_varijabla naziv="DomainObject.Predmet.Broj_1">9376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St-9376/2015</izvorni_sadrzaj>
    <derivirana_varijabla naziv="DomainObject.Predmet.OznakaBroj_1">St-9376/2015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LASIĆ GRADNJA d.o.o. za građenje zastupanog po punomoćniku IVAN LASIĆ</izvorni_sadrzaj>
    <derivirana_varijabla naziv="DomainObject.Predmet.ProtustrankaFormated_1">  LASIĆ GRADNJA d.o.o. za građenje zastupanog po punomoćniku IVAN LASIĆ</derivirana_varijabla>
  </DomainObject.Predmet.ProtustrankaFormated>
  <DomainObject.Predmet.ProtustrankaFormatedOIB>
    <izvorni_sadrzaj>  LASIĆ GRADNJA d.o.o. za građenje, OIB 98832330545 zastupanog po punomoćniku IVAN LASIĆ</izvorni_sadrzaj>
    <derivirana_varijabla naziv="DomainObject.Predmet.ProtustrankaFormatedOIB_1">  LASIĆ GRADNJA d.o.o. za građenje, OIB 98832330545 zastupanog po punomoćniku IVAN LASIĆ</derivirana_varijabla>
  </DomainObject.Predmet.ProtustrankaFormatedOIB>
  <DomainObject.Predmet.ProtustrankaFormatedWithAdress>
    <izvorni_sadrzaj> LASIĆ GRADNJA d.o.o. za građenje, Gornjostupnička 1 b, 10255 Gornji Stupnik zastupanog po punomoćniku IVAN LASIĆ</izvorni_sadrzaj>
    <derivirana_varijabla naziv="DomainObject.Predmet.ProtustrankaFormatedWithAdress_1"> LASIĆ GRADNJA d.o.o. za građenje, Gornjostupnička 1 b, 10255 Gornji Stupnik zastupanog po punomoćniku IVAN LASIĆ</derivirana_varijabla>
  </DomainObject.Predmet.ProtustrankaFormatedWithAdress>
  <DomainObject.Predmet.ProtustrankaFormatedWithAdressOIB>
    <izvorni_sadrzaj> LASIĆ GRADNJA d.o.o. za građenje, OIB 98832330545, Gornjostupnička 1 b, 10255 Gornji Stupnik zastupanog po punomoćniku IVAN LASIĆ</izvorni_sadrzaj>
    <derivirana_varijabla naziv="DomainObject.Predmet.ProtustrankaFormatedWithAdressOIB_1"> LASIĆ GRADNJA d.o.o. za građenje, OIB 98832330545, Gornjostupnička 1 b, 10255 Gornji Stupnik zastupanog po punomoćniku IVAN LASIĆ</derivirana_varijabla>
  </DomainObject.Predmet.ProtustrankaFormatedWithAdressOIB>
  <DomainObject.Predmet.ProtustrankaWithAdress>
    <izvorni_sadrzaj>LASIĆ GRADNJA d.o.o. za građenje Gornjostupnička 1 b, 10255 Gornji Stupnik</izvorni_sadrzaj>
    <derivirana_varijabla naziv="DomainObject.Predmet.ProtustrankaWithAdress_1">LASIĆ GRADNJA d.o.o. za građenje Gornjostupnička 1 b, 10255 Gornji Stupnik</derivirana_varijabla>
  </DomainObject.Predmet.ProtustrankaWithAdress>
  <DomainObject.Predmet.ProtustrankaWithAdressOIB>
    <izvorni_sadrzaj>LASIĆ GRADNJA d.o.o. za građenje, OIB 98832330545, Gornjostupnička 1 b, 10255 Gornji Stupnik</izvorni_sadrzaj>
    <derivirana_varijabla naziv="DomainObject.Predmet.ProtustrankaWithAdressOIB_1">LASIĆ GRADNJA d.o.o. za građenje, OIB 98832330545, Gornjostupnička 1 b, 10255 Gornji Stupnik</derivirana_varijabla>
  </DomainObject.Predmet.ProtustrankaWithAdressOIB>
  <DomainObject.Predmet.ProtustrankaNazivFormated>
    <izvorni_sadrzaj>LASIĆ GRADNJA d.o.o. za građenje</izvorni_sadrzaj>
    <derivirana_varijabla naziv="DomainObject.Predmet.ProtustrankaNazivFormated_1">LASIĆ GRADNJA d.o.o. za građenje</derivirana_varijabla>
  </DomainObject.Predmet.ProtustrankaNazivFormated>
  <DomainObject.Predmet.ProtustrankaNazivFormatedOIB>
    <izvorni_sadrzaj>LASIĆ GRADNJA d.o.o. za građenje, OIB 98832330545</izvorni_sadrzaj>
    <derivirana_varijabla naziv="DomainObject.Predmet.ProtustrankaNazivFormatedOIB_1">LASIĆ GRADNJA d.o.o. za građenje, OIB 98832330545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LASIĆ GRADNJA d.o.o. za građenje zastupanog po punomoćniku IVAN LASIĆ</item>
    </izvorni_sadrzaj>
    <derivirana_varijabla naziv="DomainObject.Predmet.ProtuStrankaListFormated_1">
      <item>LASIĆ GRADNJA d.o.o. za građenje zastupanog po punomoćniku IVAN LASIĆ</item>
    </derivirana_varijabla>
  </DomainObject.Predmet.ProtuStrankaListFormated>
  <DomainObject.Predmet.ProtuStrankaListFormatedOIB>
    <izvorni_sadrzaj>
      <item>LASIĆ GRADNJA d.o.o. za građenje, OIB 98832330545 zastupanog po punomoćniku IVAN LASIĆ</item>
    </izvorni_sadrzaj>
    <derivirana_varijabla naziv="DomainObject.Predmet.ProtuStrankaListFormatedOIB_1">
      <item>LASIĆ GRADNJA d.o.o. za građenje, OIB 98832330545 zastupanog po punomoćniku IVAN LASIĆ</item>
    </derivirana_varijabla>
  </DomainObject.Predmet.ProtuStrankaListFormatedOIB>
  <DomainObject.Predmet.ProtuStrankaListFormatedWithAdress>
    <izvorni_sadrzaj>
      <item>LASIĆ GRADNJA d.o.o. za građenje, Gornjostupnička 1 b, 10255 Gornji Stupnik zastupanog po punomoćniku IVAN LASIĆ</item>
    </izvorni_sadrzaj>
    <derivirana_varijabla naziv="DomainObject.Predmet.ProtuStrankaListFormatedWithAdress_1">
      <item>LASIĆ GRADNJA d.o.o. za građenje, Gornjostupnička 1 b, 10255 Gornji Stupnik zastupanog po punomoćniku IVAN LASIĆ</item>
    </derivirana_varijabla>
  </DomainObject.Predmet.ProtuStrankaListFormatedWithAdress>
  <DomainObject.Predmet.ProtuStrankaListFormatedWithAdressOIB>
    <izvorni_sadrzaj>
      <item>LASIĆ GRADNJA d.o.o. za građenje, OIB 98832330545, Gornjostupnička 1 b, 10255 Gornji Stupnik zastupanog po punomoćniku IVAN LASIĆ</item>
    </izvorni_sadrzaj>
    <derivirana_varijabla naziv="DomainObject.Predmet.ProtuStrankaListFormatedWithAdressOIB_1">
      <item>LASIĆ GRADNJA d.o.o. za građenje, OIB 98832330545, Gornjostupnička 1 b, 10255 Gornji Stupnik zastupanog po punomoćniku IVAN LASIĆ</item>
    </derivirana_varijabla>
  </DomainObject.Predmet.ProtuStrankaListFormatedWithAdressOIB>
  <DomainObject.Predmet.ProtuStrankaListNazivFormated>
    <izvorni_sadrzaj>
      <item>LASIĆ GRADNJA d.o.o. za građenje</item>
    </izvorni_sadrzaj>
    <derivirana_varijabla naziv="DomainObject.Predmet.ProtuStrankaListNazivFormated_1">
      <item>LASIĆ GRADNJA d.o.o. za građenje</item>
    </derivirana_varijabla>
  </DomainObject.Predmet.ProtuStrankaListNazivFormated>
  <DomainObject.Predmet.ProtuStrankaListNazivFormatedOIB>
    <izvorni_sadrzaj>
      <item>LASIĆ GRADNJA d.o.o. za građenje, OIB 98832330545</item>
    </izvorni_sadrzaj>
    <derivirana_varijabla naziv="DomainObject.Predmet.ProtuStrankaListNazivFormatedOIB_1">
      <item>LASIĆ GRADNJA d.o.o. za građenje, OIB 98832330545</item>
    </derivirana_varijabla>
  </DomainObject.Predmet.ProtuStrankaListNazivFormatedOIB>
  <DomainObject.Predmet.OstaliListFormated>
    <izvorni_sadrzaj>
      <item>IVAN LASIĆ punomoćnik sudionika u postupku LASIĆ GRADNJA d.o.o. za građenje</item>
    </izvorni_sadrzaj>
    <derivirana_varijabla naziv="DomainObject.Predmet.OstaliListFormated_1">
      <item>IVAN LASIĆ punomoćnik sudionika u postupku LASIĆ GRADNJA d.o.o. za građenje</item>
    </derivirana_varijabla>
  </DomainObject.Predmet.OstaliListFormated>
  <DomainObject.Predmet.OstaliListFormatedOIB>
    <izvorni_sadrzaj>
      <item>IVAN LASIĆ, OIB 54113083264 punomoćnik sudionika u postupku LASIĆ GRADNJA d.o.o. za građenje</item>
    </izvorni_sadrzaj>
    <derivirana_varijabla naziv="DomainObject.Predmet.OstaliListFormatedOIB_1">
      <item>IVAN LASIĆ, OIB 54113083264 punomoćnik sudionika u postupku LASIĆ GRADNJA d.o.o. za građenje</item>
    </derivirana_varijabla>
  </DomainObject.Predmet.OstaliListFormatedOIB>
  <DomainObject.Predmet.OstaliListFormatedWithAdress>
    <izvorni_sadrzaj>
      <item>IVAN LASIĆ, DOMOVIĆEVA 3, 10255 Gornji Stupnik punomoćnik sudionika u postupku LASIĆ GRADNJA d.o.o. za građenje</item>
    </izvorni_sadrzaj>
    <derivirana_varijabla naziv="DomainObject.Predmet.OstaliListFormatedWithAdress_1">
      <item>IVAN LASIĆ, DOMOVIĆEVA 3, 10255 Gornji Stupnik punomoćnik sudionika u postupku LASIĆ GRADNJA d.o.o. za građenje</item>
    </derivirana_varijabla>
  </DomainObject.Predmet.OstaliListFormatedWithAdress>
  <DomainObject.Predmet.OstaliListFormatedWithAdressOIB>
    <izvorni_sadrzaj>
      <item>IVAN LASIĆ, OIB 54113083264, DOMOVIĆEVA 3, 10255 Gornji Stupnik punomoćnik sudionika u postupku LASIĆ GRADNJA d.o.o. za građenje</item>
    </izvorni_sadrzaj>
    <derivirana_varijabla naziv="DomainObject.Predmet.OstaliListFormatedWithAdressOIB_1">
      <item>IVAN LASIĆ, OIB 54113083264, DOMOVIĆEVA 3, 10255 Gornji Stupnik punomoćnik sudionika u postupku LASIĆ GRADNJA d.o.o. za građenje</item>
    </derivirana_varijabla>
  </DomainObject.Predmet.OstaliListFormatedWithAdressOIB>
  <DomainObject.Predmet.OstaliListNazivFormated>
    <izvorni_sadrzaj>
      <item>IVAN LASIĆ</item>
    </izvorni_sadrzaj>
    <derivirana_varijabla naziv="DomainObject.Predmet.OstaliListNazivFormated_1">
      <item>IVAN LASIĆ</item>
    </derivirana_varijabla>
  </DomainObject.Predmet.OstaliListNazivFormated>
  <DomainObject.Predmet.OstaliListNazivFormatedOIB>
    <izvorni_sadrzaj>
      <item>IVAN LASIĆ, OIB 54113083264</item>
    </izvorni_sadrzaj>
    <derivirana_varijabla naziv="DomainObject.Predmet.OstaliListNazivFormatedOIB_1">
      <item>IVAN LASIĆ, OIB 54113083264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LASIĆ GRADNJA d.o.o. za građenje</izvorni_sadrzaj>
    <derivirana_varijabla naziv="DomainObject.Predmet.ProtustrankaIDrugi_1">LASIĆ GRADNJA 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LASIĆ GRADNJA d.o.o. za građenje, OIB 98832330545, Gornjostupnička 1 b, 10255 Gornji Stupnik</izvorni_sadrzaj>
    <derivirana_varijabla naziv="DomainObject.Predmet.ProtustrankaIDrugiAdressOIB_1">LASIĆ GRADNJA d.o.o. za građenje, OIB 98832330545, Gornjostupnička 1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LASIĆ GRADNJA d.o.o. za građenje</item>
      <item>IVAN LASIĆ</item>
    </izvorni_sadrzaj>
    <derivirana_varijabla naziv="DomainObject.Predmet.SudioniciListNaziv_1">
      <item>FINA Regionalni centar Zagreb</item>
      <item>LASIĆ GRADNJA d.o.o. za građenje</item>
      <item>IVAN 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LASIĆ GRADNJA d.o.o. za građenje, OIB 98832330545, Gornjostupnička 1 b,10255 Gornji Stupnik</item>
      <item>IVAN LASIĆ, OIB 54113083264, DOMOVIĆEVA 3,10255 Gornji Stupnik</item>
    </izvorni_sadrzaj>
    <derivirana_varijabla naziv="DomainObject.Predmet.SudioniciListAdressOIB_1">
      <item>FINA Regionalni centar Zagreb, OIB 85821130368, Trg svibanjskih žrtava 1995. 1,10000 Zagreb</item>
      <item>LASIĆ GRADNJA d.o.o. za građenje, OIB 98832330545, Gornjostupnička 1 b,10255 Gornji Stupnik</item>
      <item>IVAN LASIĆ, OIB 54113083264, DOMOVIĆEVA 3,10255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98832330545</item>
      <item>, OIB 54113083264</item>
    </izvorni_sadrzaj>
    <derivirana_varijabla naziv="DomainObject.Predmet.SudioniciListNazivOIB_1">
      <item>, OIB 85821130368</item>
      <item>, OIB 98832330545</item>
      <item>, OIB 54113083264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8C053-EF71-43A3-8E9E-5FCEFB81A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1327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2016-02-01T10:42:00Z</dcterms:created>
  <dc:creator>ilukac</dc:creator>
  <cp:lastModifiedBy>Višnja Svečak</cp:lastModifiedBy>
  <cp:lastPrinted>2016-02-01T10:41:00Z</cp:lastPrinted>
  <dcterms:modified xmlns:xsi="http://www.w3.org/2001/XMLSchema-instance" xsi:type="dcterms:W3CDTF">2016-02-01T10:48:00Z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