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f2cf" w14:paraId="7bef2cf" w:rsidRDefault="00897F4A" w:rsidP="00897F4A" w:rsidR="00897F4A">
      <w:pPr>
        <w:spacing w:after="0"/>
        <w:jc w:val="both"/>
        <w15:collapsed w:val="false"/>
      </w:pPr>
      <w:r>
        <w:rPr>
          <w:noProof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97F4A" w:rsidP="00897F4A" w:rsidR="00897F4A">
      <w:pPr>
        <w:spacing w:after="0"/>
        <w:jc w:val="both"/>
      </w:pPr>
      <w:r>
        <w:t xml:space="preserve">        REPUBLIKA HRVATSKA</w:t>
      </w:r>
    </w:p>
    <w:p w:rsidRDefault="00897F4A" w:rsidP="00897F4A" w:rsidR="00897F4A">
      <w:pPr>
        <w:spacing w:after="0"/>
        <w:jc w:val="both"/>
      </w:pPr>
      <w:r>
        <w:t>TRGOVAČKI SUD U VARAŽDINU</w:t>
      </w:r>
    </w:p>
    <w:p w:rsidRDefault="00897F4A" w:rsidP="00897F4A" w:rsidR="00897F4A">
      <w:pPr>
        <w:spacing w:after="0"/>
      </w:pPr>
      <w:r>
        <w:t xml:space="preserve">               Braće Radić 2/II</w:t>
      </w:r>
      <w:r>
        <w:rPr>
          <w:bCs/>
        </w:rPr>
        <w:t xml:space="preserve">                   </w:t>
      </w:r>
    </w:p>
    <w:p w:rsidRDefault="00897F4A" w:rsidP="00897F4A" w:rsidR="00897F4A">
      <w:pPr>
        <w:spacing w:after="0"/>
        <w:rPr>
          <w:b/>
        </w:rPr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  <w:rPr>
          <w:b/>
        </w:rPr>
      </w:pPr>
    </w:p>
    <w:p w:rsidRDefault="00897F4A" w:rsidP="00897F4A" w:rsidR="00897F4A">
      <w:pPr>
        <w:spacing w:after="0"/>
        <w:jc w:val="both"/>
      </w:pPr>
      <w:r>
        <w:tab/>
        <w:t xml:space="preserve">TRGOVAČKI SUD U VARAŽDINU, po sucu toga suda Kseniji Flack-Makitan, u </w:t>
      </w:r>
      <w:proofErr w:type="spellStart"/>
      <w:r>
        <w:t>predstečajnom</w:t>
      </w:r>
      <w:proofErr w:type="spellEnd"/>
      <w:r>
        <w:t xml:space="preserve"> postupku koji se vodi nad dužnikom 3D STUDIO d.o.o., Varaždin, Braće Radić 134, OIB: 04897949478, kojeg zastupa punomoćnica Zrinka Kljaić Pintarić, odvjetnica iz Varaždina, Zagrebačka 25, dana 11. svibnja 2017. donosi sljedeći,</w:t>
      </w: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  <w:jc w:val="center"/>
      </w:pPr>
      <w:r>
        <w:t>Z A K LJ U Č A K</w:t>
      </w: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  <w:ind w:right="-2"/>
        <w:jc w:val="both"/>
      </w:pPr>
      <w:r>
        <w:tab/>
        <w:t>Poziva se dužnik da u roku od 8 dana od dana primitka ovog zaključka dostavi ovome sudu ispravljeni i dopunjeni Plan financijskog restrukturiranja, na način da u isti uvrsti sve utvrđene tražbine prema rješenju ovoga suda os 9. veljače 2017., poslovni broj St-990/16-17 i utvrdi način njihovog namirenja u skladu s čl. 52. st. 1. Stečajnog zakona (Narodne novine broj 71/15), jer će u protivnom sud obustaviti ovaj postupak.</w:t>
      </w:r>
    </w:p>
    <w:p w:rsidRDefault="00897F4A" w:rsidP="00897F4A" w:rsidR="00897F4A">
      <w:pPr>
        <w:spacing w:after="0"/>
        <w:jc w:val="center"/>
      </w:pPr>
    </w:p>
    <w:p w:rsidRDefault="00897F4A" w:rsidP="00897F4A" w:rsidR="00897F4A">
      <w:pPr>
        <w:spacing w:after="0"/>
        <w:jc w:val="center"/>
      </w:pPr>
    </w:p>
    <w:p w:rsidRDefault="00897F4A" w:rsidP="00897F4A" w:rsidR="00897F4A">
      <w:pPr>
        <w:spacing w:after="0"/>
        <w:jc w:val="center"/>
      </w:pPr>
    </w:p>
    <w:p w:rsidRDefault="00897F4A" w:rsidP="00897F4A" w:rsidR="00897F4A">
      <w:pPr>
        <w:spacing w:after="0"/>
        <w:jc w:val="center"/>
      </w:pPr>
      <w:r>
        <w:t>U Varaždinu, 11. svibnja 2017.</w:t>
      </w: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  <w:ind w:firstLine="612" w:left="5760"/>
        <w:jc w:val="both"/>
        <w:rPr>
          <w:lang w:val="en-AU"/>
        </w:rPr>
      </w:pPr>
      <w:r>
        <w:tab/>
      </w:r>
      <w:r>
        <w:tab/>
      </w:r>
      <w:r>
        <w:tab/>
      </w:r>
      <w:r>
        <w:tab/>
      </w:r>
      <w:r w:rsidR="00D85EE4">
        <w:t xml:space="preserve">  </w:t>
      </w:r>
      <w:r>
        <w:t>SUDAC</w:t>
      </w:r>
    </w:p>
    <w:p w:rsidRDefault="00897F4A" w:rsidP="00897F4A" w:rsidR="00897F4A">
      <w:pPr>
        <w:spacing w:after="0"/>
        <w:ind w:firstLine="612" w:left="5760"/>
        <w:jc w:val="both"/>
      </w:pPr>
    </w:p>
    <w:p w:rsidRDefault="00897F4A" w:rsidP="00897F4A" w:rsidR="00897F4A">
      <w:pPr>
        <w:spacing w:after="0"/>
        <w:ind w:firstLine="708" w:left="4956"/>
        <w:jc w:val="both"/>
      </w:pPr>
      <w:r>
        <w:t xml:space="preserve"> Ksenija Flack-Makitan</w:t>
      </w:r>
      <w:r w:rsidR="00D85EE4">
        <w:t>, v.r.</w:t>
      </w:r>
    </w:p>
    <w:p w:rsidRDefault="00636891" w:rsidP="00897F4A" w:rsidR="00636891">
      <w:pPr>
        <w:spacing w:after="0"/>
        <w:ind w:firstLine="708" w:left="4956"/>
        <w:jc w:val="both"/>
      </w:pPr>
    </w:p>
    <w:p w:rsidRDefault="00897F4A" w:rsidP="00897F4A" w:rsidR="00897F4A">
      <w:pPr>
        <w:spacing w:after="0"/>
      </w:pPr>
    </w:p>
    <w:p w:rsidRDefault="005F2059" w:rsidP="00897F4A" w:rsidR="005F2059">
      <w:pPr>
        <w:spacing w:after="0"/>
      </w:pPr>
      <w:bookmarkStart w:name="_GoBack" w:id="0"/>
      <w:bookmarkEnd w:id="0"/>
    </w:p>
    <w:p w:rsidRDefault="00897F4A" w:rsidP="00897F4A" w:rsidR="00897F4A">
      <w:pPr>
        <w:spacing w:after="0"/>
      </w:pPr>
    </w:p>
    <w:p w:rsidRDefault="00EA44A8" w:rsidP="00897F4A" w:rsidR="00EA44A8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  <w:r>
        <w:t xml:space="preserve">Pouka o pravnom lijeku: </w:t>
      </w:r>
    </w:p>
    <w:p w:rsidRDefault="00897F4A" w:rsidP="00897F4A" w:rsidR="00897F4A">
      <w:pPr>
        <w:spacing w:after="0"/>
        <w:jc w:val="both"/>
        <w:rPr>
          <w:lang w:val="en-AU"/>
        </w:rPr>
      </w:pPr>
      <w:r>
        <w:t>Protiv ovog zaključka žalba nije dopuštena (čl. 19. st. 7. SZ-a).</w:t>
      </w: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</w:p>
    <w:p w:rsidRDefault="00897F4A" w:rsidP="00897F4A" w:rsidR="00897F4A">
      <w:pPr>
        <w:spacing w:after="0"/>
      </w:pPr>
      <w:r>
        <w:t>DNA:</w:t>
      </w:r>
    </w:p>
    <w:p w:rsidRDefault="00897F4A" w:rsidP="00897F4A" w:rsidR="00AE649C">
      <w:pPr>
        <w:spacing w:after="0"/>
      </w:pPr>
      <w:r>
        <w:t>Dužniku, po punomoćnici Zrinki Kljaić Pintarić, odvjetnici iz Varaždina, Zagrebačka 2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</w:t>
      </w:r>
    </w:p>
    <w:p w:rsidRDefault="00EA44A8" w:rsidP="00897F4A" w:rsidR="00EA44A8" w:rsidRPr="00B76F3C">
      <w:pPr>
        <w:spacing w:after="0"/>
      </w:pPr>
      <w:r>
        <w:t>E-oglasna ploča suda</w:t>
      </w:r>
    </w:p>
    <w:sectPr w:rsidSect="0032366B" w:rsidR="00EA44A8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D20" w:rsidP="00537B78" w:rsidR="00B27D20">
      <w:r>
        <w:separator/>
      </w:r>
    </w:p>
  </w:endnote>
  <w:endnote w:id="0" w:type="continuationSeparator">
    <w:p w:rsidRDefault="00B27D20" w:rsidP="00537B78" w:rsidR="00B27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D20" w:rsidP="00537B78" w:rsidR="00B27D20">
      <w:r>
        <w:separator/>
      </w:r>
    </w:p>
  </w:footnote>
  <w:footnote w:id="0" w:type="continuationSeparator">
    <w:p w:rsidRDefault="00B27D20" w:rsidP="00537B78" w:rsidR="00B27D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4A" w:rsidR="008333A9">
    <w:pPr>
      <w:pStyle w:val="Zaglavlje"/>
    </w:pPr>
    <w:r>
      <w:rPr>
        <w:rStyle w:val="PozadinaSvijetloCrvena"/>
        <w:shd w:fill="auto" w:color="auto" w:val="clear"/>
      </w:rPr>
      <w:t>Poslovni broj: 5 St-248/17-32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1EDA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059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891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F4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D20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EE4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4A8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37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St-248/2017-32</izvorni_sadrzaj>
    <derivirana_varijabla naziv="DomainObject.Oznaka_1">St-248/2017-32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Hačić, odvjetnik</item>
      <item>Zrinka Kljaić Pintarić</item>
    </izvorni_sadrzaj>
    <derivirana_varijabla naziv="DomainObject.Predmet.OstaliListFormated_1">
      <item>Zoran Hačić, odvjetnik</item>
      <item>Zrinka Kljaić Pintarić</item>
    </derivirana_varijabla>
  </DomainObject.Predmet.OstaliListFormated>
  <DomainObject.Predmet.OstaliListFormatedOIB>
    <izvorni_sadrzaj>
      <item>Zoran Hačić, odvjetnik</item>
      <item>Zrinka Kljaić Pintarić</item>
    </izvorni_sadrzaj>
    <derivirana_varijabla naziv="DomainObject.Predmet.OstaliListFormatedOIB_1">
      <item>Zoran Hačić, odvjetnik</item>
      <item>Zrinka Kljaić Pintarić</item>
    </derivirana_varijabla>
  </DomainObject.Predmet.OstaliListFormatedOIB>
  <DomainObject.Predmet.OstaliListFormatedWithAdress>
    <izvorni_sadrzaj>
      <item>Zoran Hačić, odvjetnik, Nikole Jurišića 2, 10000 Zagreb</item>
      <item>Zrinka Kljaić Pintarić, Zagrebačka 25, 42000 Varaždin</item>
    </izvorni_sadrzaj>
    <derivirana_varijabla naziv="DomainObject.Predmet.OstaliListFormatedWithAdress_1">
      <item>Zoran Hačić, odvjetnik, Nikole Jurišića 2, 10000 Zagreb</item>
      <item>Zrinka Kljaić Pintarić, Zagrebačka 25, 42000 Varaždin</item>
    </derivirana_varijabla>
  </DomainObject.Predmet.OstaliListFormatedWithAdress>
  <DomainObject.Predmet.OstaliListFormatedWithAdressOIB>
    <izvorni_sadrzaj>
      <item>Zoran Hačić, odvjetnik, Nikole Jurišića 2, 10000 Zagreb</item>
      <item>Zrinka Kljaić Pintarić, Zagrebačka 25, 42000 Varaždin</item>
    </izvorni_sadrzaj>
    <derivirana_varijabla naziv="DomainObject.Predmet.OstaliListFormatedWithAdressOIB_1">
      <item>Zoran Hačić, odvjetnik, Nikole Jurišića 2, 10000 Zagreb</item>
      <item>Zrinka Kljaić Pintarić, Zagrebačka 25, 42000 Varaždin</item>
    </derivirana_varijabla>
  </DomainObject.Predmet.OstaliListFormatedWithAdressOIB>
  <DomainObject.Predmet.OstaliListNazivFormated>
    <izvorni_sadrzaj>
      <item>Zoran Hačić, odvjetnik</item>
      <item>Zrinka Kljaić Pintarić</item>
    </izvorni_sadrzaj>
    <derivirana_varijabla naziv="DomainObject.Predmet.OstaliListNazivFormated_1">
      <item>Zoran Hačić, odvjetnik</item>
      <item>Zrinka Kljaić Pintarić</item>
    </derivirana_varijabla>
  </DomainObject.Predmet.OstaliListNazivFormated>
  <DomainObject.Predmet.OstaliListNazivFormatedOIB>
    <izvorni_sadrzaj>
      <item>Zoran Hačić, odvjetnik</item>
      <item>Zrinka Kljaić Pintarić</item>
    </izvorni_sadrzaj>
    <derivirana_varijabla naziv="DomainObject.Predmet.OstaliListNazivFormatedOIB_1">
      <item>Zoran Hačić, odvjetnik</item>
      <item>Zrinka Kljaić Pintarić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St-248/2017-32</izvorni_sadrzaj>
    <derivirana_varijabla naziv="DomainObject.PoslovniBrojDokumenta_1">St-248/2017-32</derivirana_varijabla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  <item>Zrinka Kljaić Pintarić</item>
    </izvorni_sadrzaj>
    <derivirana_varijabla naziv="DomainObject.Predmet.SudioniciListNaziv_1">
      <item>Zoran Hačić, odvjetnik</item>
      <item>3D STUDIO društvo s ograničenom odgovornošću za digitalni tisak</item>
      <item>Zrinka Kljaić Pintarić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  <item>Zrinka Kljaić Pintarić, Zagrebačka 25,42000 Varaždin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  <item>Zrinka Kljaić Pintarić, Zagrebačka 25,42000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3A7EF-4C00-4A0C-B0EC-06EB11A78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915</properties:Characters>
  <properties:Lines>45</properties:Lines>
  <properties:Paragraphs>14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2017-05-11T12:59:00Z</cp:lastPrinted>
  <dcterms:modified xmlns:xsi="http://www.w3.org/2001/XMLSchema-instance" xsi:type="dcterms:W3CDTF">2017-05-11T12:59:00Z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St-248/2017-32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