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14a3" w14:paraId="a4c14a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C16930">
        <w:rPr>
          <w:sz w:val="22"/>
          <w:szCs w:val="22"/>
        </w:rPr>
        <w:t>1199/16-4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D7621C" w:rsidP="00595ED5" w:rsidR="00595ED5" w:rsidRPr="00C16930">
      <w:pPr>
        <w:jc w:val="both"/>
      </w:pPr>
      <w:r w:rsidRPr="00C16930">
        <w:t xml:space="preserve">BIOMAJA - NATURAL j.d.o.o. za usluge i trgovinu, Vukovarska cesta 234, Osijek, MBS: 030139682, OIB: 57393692489, </w:t>
      </w:r>
      <w:r w:rsidR="00595ED5" w:rsidRPr="00C16930">
        <w:t xml:space="preserve">dana </w:t>
      </w:r>
      <w:r w:rsidRPr="00C16930">
        <w:t>22. srpnja</w:t>
      </w:r>
      <w:r w:rsidR="00595ED5" w:rsidRPr="00C16930">
        <w:t xml:space="preserve"> 2016.  </w:t>
      </w:r>
    </w:p>
    <w:p w:rsidRDefault="00595ED5" w:rsidP="00595ED5" w:rsidR="00595ED5" w:rsidRPr="00C16930">
      <w:pPr>
        <w:jc w:val="both"/>
      </w:pPr>
    </w:p>
    <w:p w:rsidRDefault="008C4A50" w:rsidP="008C4A50" w:rsidR="008C4A50" w:rsidRPr="00C16930"/>
    <w:p w:rsidRDefault="008C4A50" w:rsidP="008C4A50" w:rsidR="008C4A50" w:rsidRPr="00C16930">
      <w:pPr>
        <w:jc w:val="center"/>
        <w:rPr>
          <w:bCs/>
        </w:rPr>
      </w:pPr>
      <w:r w:rsidRPr="00C16930">
        <w:rPr>
          <w:bCs/>
        </w:rPr>
        <w:t>r i j e š i o    j e</w:t>
      </w:r>
    </w:p>
    <w:p w:rsidRDefault="008C4A50" w:rsidP="008C4A50" w:rsidR="008C4A50" w:rsidRPr="00C16930">
      <w:pPr>
        <w:ind w:left="360"/>
        <w:jc w:val="both"/>
      </w:pPr>
      <w:r w:rsidRPr="00C16930">
        <w:t xml:space="preserve">                                                </w:t>
      </w:r>
    </w:p>
    <w:p w:rsidRDefault="008C4A50" w:rsidP="008C4A50" w:rsidR="008C4A50" w:rsidRPr="00C16930">
      <w:pPr>
        <w:ind w:left="360"/>
        <w:jc w:val="both"/>
      </w:pPr>
    </w:p>
    <w:p w:rsidRDefault="008C4A50" w:rsidP="00BA6700" w:rsidR="00C02BA6" w:rsidRPr="00C16930">
      <w:pPr>
        <w:pStyle w:val="Odlomakpopisa"/>
        <w:numPr>
          <w:ilvl w:val="0"/>
          <w:numId w:val="5"/>
        </w:numPr>
        <w:jc w:val="both"/>
      </w:pPr>
      <w:r w:rsidRPr="00C16930">
        <w:rPr>
          <w:bCs/>
        </w:rPr>
        <w:t xml:space="preserve"> OTVARA SE stečajni postupak nad dužnikom</w:t>
      </w:r>
      <w:r w:rsidRPr="00C16930">
        <w:t xml:space="preserve"> </w:t>
      </w:r>
      <w:r w:rsidR="00D7621C" w:rsidRPr="00C16930">
        <w:t>BIOMAJA - NATURAL j.d.o.o. za usluge i trgovinu, Vukovarska cesta 234, Osijek, MBS: 030139682, OIB: 57393692489,.</w:t>
      </w:r>
    </w:p>
    <w:p w:rsidRDefault="008C4A50" w:rsidP="008C4A50" w:rsidR="008C4A50" w:rsidRPr="00C16930">
      <w:pPr>
        <w:pStyle w:val="Odlomakpopisa"/>
        <w:numPr>
          <w:ilvl w:val="0"/>
          <w:numId w:val="5"/>
        </w:numPr>
        <w:ind w:left="1571"/>
        <w:jc w:val="both"/>
      </w:pPr>
      <w:r w:rsidRPr="00C16930">
        <w:t>Za stečajnog upravitelja imenuje se odvjetni</w:t>
      </w:r>
      <w:r w:rsidR="00EB5CAB" w:rsidRPr="00C16930">
        <w:t xml:space="preserve">k </w:t>
      </w:r>
      <w:r w:rsidR="00873A0F">
        <w:t>Zvonko Tomljanović iz Našica, J. Runjanina 7, OIB 01559486405.</w:t>
      </w:r>
      <w:r w:rsidR="00DF0F5B" w:rsidRPr="00C16930">
        <w:t xml:space="preserve">           </w:t>
      </w:r>
    </w:p>
    <w:p w:rsidRDefault="008C4A50" w:rsidP="008C4A50" w:rsidR="008C4A50" w:rsidRPr="00C16930">
      <w:pPr>
        <w:ind w:left="851"/>
        <w:jc w:val="both"/>
      </w:pPr>
    </w:p>
    <w:p w:rsidRDefault="008C4A50" w:rsidP="00B74A1F" w:rsidR="008C4A50" w:rsidRPr="00C16930">
      <w:pPr>
        <w:pStyle w:val="Odlomakpopisa"/>
        <w:numPr>
          <w:ilvl w:val="0"/>
          <w:numId w:val="5"/>
        </w:numPr>
        <w:jc w:val="both"/>
        <w:rPr>
          <w:bCs/>
        </w:rPr>
      </w:pPr>
      <w:r w:rsidRPr="00C16930">
        <w:rPr>
          <w:bCs/>
        </w:rPr>
        <w:t xml:space="preserve">ZAKLJUČUJE SE stečajni postupak nad dužnikom </w:t>
      </w:r>
      <w:r w:rsidR="00D7621C" w:rsidRPr="00C16930">
        <w:rPr>
          <w:bCs/>
        </w:rPr>
        <w:t xml:space="preserve">BIOMAJA - NATURAL j.d.o.o. za usluge i trgovinu, Vukovarska cesta 234, Osijek, MBS: 030139682, OIB: 57393692489.  </w:t>
      </w:r>
    </w:p>
    <w:p w:rsidRDefault="00D7621C" w:rsidP="00D7621C" w:rsidR="00D7621C" w:rsidRPr="00C16930">
      <w:pPr>
        <w:jc w:val="both"/>
        <w:rPr>
          <w:bCs/>
        </w:rPr>
      </w:pPr>
    </w:p>
    <w:p w:rsidRDefault="008C4A50" w:rsidP="008C4A50" w:rsidR="008C4A50" w:rsidRPr="00C16930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C16930">
        <w:rPr>
          <w:bCs/>
        </w:rPr>
        <w:t>Ovo rješenje objavit će se na mrežnoj stranici e-</w:t>
      </w:r>
      <w:r w:rsidR="00BC3E82" w:rsidRPr="00C16930">
        <w:rPr>
          <w:bCs/>
        </w:rPr>
        <w:t>o</w:t>
      </w:r>
      <w:r w:rsidRPr="00C16930">
        <w:rPr>
          <w:bCs/>
        </w:rPr>
        <w:t>glasna ploča sudova i dostaviti  registru nadležnom za dužnika.</w:t>
      </w:r>
    </w:p>
    <w:p w:rsidRDefault="008C4A50" w:rsidP="008C4A50" w:rsidR="008C4A50" w:rsidRPr="00C16930">
      <w:pPr>
        <w:pStyle w:val="Tijeloteksta"/>
        <w:rPr>
          <w:bCs/>
        </w:rPr>
      </w:pPr>
    </w:p>
    <w:p w:rsidRDefault="008C4A50" w:rsidP="008C4A50" w:rsidR="008C4A50" w:rsidRPr="00C16930">
      <w:pPr>
        <w:pStyle w:val="Tijeloteksta"/>
        <w:rPr>
          <w:bCs/>
        </w:rPr>
      </w:pPr>
    </w:p>
    <w:p w:rsidRDefault="008C4A50" w:rsidP="008C4A50" w:rsidR="008C4A50" w:rsidRPr="00C16930">
      <w:pPr>
        <w:pStyle w:val="Tijeloteksta"/>
        <w:jc w:val="center"/>
        <w:rPr>
          <w:bCs/>
        </w:rPr>
      </w:pPr>
      <w:r w:rsidRPr="00C16930">
        <w:rPr>
          <w:bCs/>
        </w:rPr>
        <w:t>Obrazloženje</w:t>
      </w:r>
    </w:p>
    <w:p w:rsidRDefault="0023770D" w:rsidP="008C4A50" w:rsidR="0023770D" w:rsidRPr="00C16930">
      <w:pPr>
        <w:pStyle w:val="Tijeloteksta"/>
        <w:jc w:val="center"/>
        <w:rPr>
          <w:bCs/>
        </w:rPr>
      </w:pPr>
    </w:p>
    <w:p w:rsidRDefault="008C4A50" w:rsidP="008C4A50" w:rsidR="009B409D" w:rsidRPr="00C16930">
      <w:pPr>
        <w:jc w:val="both"/>
      </w:pPr>
      <w:r w:rsidRPr="00C16930">
        <w:t xml:space="preserve">             Financijska agencija Regionalni centar Osijek, Podružnica Osijek podnijela je dana </w:t>
      </w:r>
      <w:r w:rsidR="00D7621C" w:rsidRPr="00C16930">
        <w:t xml:space="preserve">3. svibnja </w:t>
      </w:r>
      <w:r w:rsidR="00DF3709" w:rsidRPr="00C16930">
        <w:t xml:space="preserve">2016. zaprimljenog kod ovog suda </w:t>
      </w:r>
      <w:r w:rsidR="00D7621C" w:rsidRPr="00C16930">
        <w:t xml:space="preserve">4. svibnja </w:t>
      </w:r>
      <w:r w:rsidR="00DF3709" w:rsidRPr="00C16930">
        <w:t>2016.</w:t>
      </w:r>
      <w:r w:rsidRPr="00C16930">
        <w:t xml:space="preserve"> zahtjev za provedbu skraćenog </w:t>
      </w:r>
      <w:r w:rsidR="00926AFE" w:rsidRPr="00C16930">
        <w:t>stečajnog postupka nad dužnikom</w:t>
      </w:r>
      <w:r w:rsidRPr="00C16930">
        <w:t xml:space="preserve"> </w:t>
      </w:r>
      <w:r w:rsidR="00D7621C" w:rsidRPr="00C16930">
        <w:t>BIOMAJA - NATURAL j.d.o.o. za usluge i trgovinu, Vukovarska cesta 234, Osijek, MBS: 030139682, OIB: 57393692489</w:t>
      </w:r>
      <w:r w:rsidR="009B409D" w:rsidRPr="00C16930">
        <w:t>.</w:t>
      </w:r>
    </w:p>
    <w:p w:rsidRDefault="009B409D" w:rsidP="008C4A50" w:rsidR="008C4A50" w:rsidRPr="00C16930">
      <w:pPr>
        <w:jc w:val="both"/>
        <w:rPr>
          <w:bCs/>
        </w:rPr>
      </w:pPr>
      <w:r w:rsidRPr="00C16930">
        <w:t xml:space="preserve"> </w:t>
      </w:r>
    </w:p>
    <w:p w:rsidRDefault="008C4A50" w:rsidP="008C4A50" w:rsidR="008C4A50" w:rsidRPr="00C16930">
      <w:pPr>
        <w:jc w:val="both"/>
        <w:rPr>
          <w:bCs/>
        </w:rPr>
      </w:pPr>
      <w:r w:rsidRPr="00C16930">
        <w:rPr>
          <w:bCs/>
        </w:rPr>
        <w:t xml:space="preserve">              Sukladno odredbi čl. 428.</w:t>
      </w:r>
      <w:r w:rsidR="00D228E2" w:rsidRPr="00C16930">
        <w:rPr>
          <w:bCs/>
        </w:rPr>
        <w:t xml:space="preserve"> Stečajnog zakona </w:t>
      </w:r>
      <w:r w:rsidRPr="00C16930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C16930">
        <w:rPr>
          <w:bCs/>
        </w:rPr>
        <w:lastRenderedPageBreak/>
        <w:t>dana i 3. ako nisu ispunjene pretpostavke za pokretanje drugog postupka radi brisanja iz Sudskog registra.</w:t>
      </w:r>
    </w:p>
    <w:p w:rsidRDefault="008C4A50" w:rsidP="008C4A50" w:rsidR="008C4A50" w:rsidRPr="00C16930">
      <w:pPr>
        <w:pStyle w:val="Tijeloteksta"/>
        <w:ind w:firstLine="708"/>
      </w:pPr>
    </w:p>
    <w:p w:rsidRDefault="008C4A50" w:rsidP="008C4A50" w:rsidR="008C4A50" w:rsidRPr="00C16930">
      <w:pPr>
        <w:pStyle w:val="Tijeloteksta"/>
        <w:ind w:firstLine="708"/>
      </w:pPr>
      <w:r w:rsidRPr="00C16930">
        <w:t>Kako su isp</w:t>
      </w:r>
      <w:r w:rsidR="00480AD2" w:rsidRPr="00C16930">
        <w:t>unjene pretpostavke iz citirane</w:t>
      </w:r>
      <w:r w:rsidRPr="00C16930">
        <w:t xml:space="preserve"> odredbe SZ-a, Trgovački sud u Osijeku je dana </w:t>
      </w:r>
      <w:r w:rsidR="00C16930" w:rsidRPr="00C16930">
        <w:t xml:space="preserve">11. svibnja </w:t>
      </w:r>
      <w:r w:rsidR="00BC3E82" w:rsidRPr="00C16930">
        <w:t>2016.</w:t>
      </w:r>
      <w:r w:rsidRPr="00C16930">
        <w:t xml:space="preserve"> objavio oglas na mrežnoj stranici e-</w:t>
      </w:r>
      <w:r w:rsidR="00E6345F" w:rsidRPr="00C16930">
        <w:t>o</w:t>
      </w:r>
      <w:r w:rsidRPr="00C16930">
        <w:t>glasna ploča sudova pod posl</w:t>
      </w:r>
      <w:r w:rsidR="00E6345F" w:rsidRPr="00C16930">
        <w:t>ovnim</w:t>
      </w:r>
      <w:r w:rsidRPr="00C16930">
        <w:t xml:space="preserve"> brojem St-</w:t>
      </w:r>
      <w:r w:rsidR="00C16930" w:rsidRPr="00C16930">
        <w:t>1199/</w:t>
      </w:r>
      <w:r w:rsidR="00E6345F" w:rsidRPr="00C16930">
        <w:t>16-3</w:t>
      </w:r>
      <w:r w:rsidRPr="00C16930">
        <w:t xml:space="preserve"> sukladno čl. 430</w:t>
      </w:r>
      <w:r w:rsidR="00E6345F" w:rsidRPr="00C16930">
        <w:t xml:space="preserve">. SZ-a </w:t>
      </w:r>
      <w:r w:rsidRPr="00C16930">
        <w:t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C16930">
        <w:t>.</w:t>
      </w:r>
      <w:r w:rsidRPr="00C16930">
        <w:t xml:space="preserve"> S</w:t>
      </w:r>
      <w:r w:rsidR="00D228E2" w:rsidRPr="00C16930">
        <w:t xml:space="preserve">Z-a.                          </w:t>
      </w:r>
    </w:p>
    <w:p w:rsidRDefault="008C4A50" w:rsidP="008C4A50" w:rsidR="008C4A50" w:rsidRPr="00C16930">
      <w:pPr>
        <w:pStyle w:val="Tijeloteksta"/>
        <w:ind w:firstLine="708"/>
        <w:jc w:val="center"/>
      </w:pPr>
    </w:p>
    <w:p w:rsidRDefault="008C4A50" w:rsidP="008C4A50" w:rsidR="008C4A50" w:rsidRPr="00C16930">
      <w:pPr>
        <w:pStyle w:val="Tijeloteksta"/>
        <w:ind w:firstLine="708"/>
      </w:pPr>
      <w:r w:rsidRPr="00C16930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C16930">
        <w:t>S</w:t>
      </w:r>
      <w:r w:rsidR="00C36B8C" w:rsidRPr="00C16930">
        <w:t>Z-</w:t>
      </w:r>
      <w:r w:rsidR="00926AFE" w:rsidRPr="00C16930">
        <w:t>a -</w:t>
      </w:r>
      <w:r w:rsidRPr="00C16930">
        <w:t xml:space="preserve"> nesposobnost za plaćanje, te je sukladno čl. 431</w:t>
      </w:r>
      <w:r w:rsidR="00C36B8C" w:rsidRPr="00C16930">
        <w:t xml:space="preserve">. </w:t>
      </w:r>
      <w:r w:rsidRPr="00C16930">
        <w:t xml:space="preserve">st.1 i 2 </w:t>
      </w:r>
      <w:r w:rsidR="00554F01" w:rsidRPr="00C16930">
        <w:t>SZ-a</w:t>
      </w:r>
      <w:r w:rsidRPr="00C16930">
        <w:t xml:space="preserve">  po službenoj dužnosti riješeno kao u izreci.</w:t>
      </w:r>
    </w:p>
    <w:p w:rsidRDefault="008C4A50" w:rsidP="008C4A50" w:rsidR="008C4A50" w:rsidRPr="00C16930">
      <w:pPr>
        <w:pStyle w:val="Tijeloteksta"/>
      </w:pPr>
    </w:p>
    <w:p w:rsidRDefault="008C4A50" w:rsidP="008C4A50" w:rsidR="008C4A50" w:rsidRPr="00C16930">
      <w:pPr>
        <w:pStyle w:val="Tijeloteksta"/>
        <w:ind w:firstLine="71"/>
      </w:pPr>
    </w:p>
    <w:p w:rsidRDefault="008C4A50" w:rsidP="008C4A50" w:rsidR="008C4A50" w:rsidRPr="00C16930">
      <w:pPr>
        <w:pStyle w:val="Tijeloteksta"/>
        <w:jc w:val="center"/>
      </w:pPr>
      <w:r w:rsidRPr="00C16930">
        <w:t xml:space="preserve">U Osijeku </w:t>
      </w:r>
      <w:r w:rsidR="00C16930" w:rsidRPr="00C16930">
        <w:t xml:space="preserve">22. srpnja </w:t>
      </w:r>
      <w:r w:rsidR="00595ED5" w:rsidRPr="00C16930">
        <w:t xml:space="preserve">2016.                       </w:t>
      </w:r>
    </w:p>
    <w:p w:rsidRDefault="008C4A50" w:rsidP="008C4A50" w:rsidR="008C4A50" w:rsidRPr="00C16930">
      <w:pPr>
        <w:pStyle w:val="Tijeloteksta"/>
        <w:jc w:val="center"/>
      </w:pPr>
    </w:p>
    <w:p w:rsidRDefault="00EE665E" w:rsidP="00811407" w:rsidR="00EE665E" w:rsidRPr="00C16930">
      <w:pPr>
        <w:ind w:left="5580"/>
        <w:jc w:val="center"/>
      </w:pPr>
    </w:p>
    <w:p w:rsidRDefault="00F4273E" w:rsidP="00F4273E" w:rsidR="00F4273E">
      <w:pPr>
        <w:ind w:left="5580"/>
        <w:jc w:val="center"/>
      </w:pPr>
    </w:p>
    <w:p w:rsidRDefault="00F4273E" w:rsidP="00F4273E" w:rsidR="00F4273E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273E" w:rsidP="00F4273E" w:rsidR="00F4273E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F4273E" w:rsidP="00F4273E" w:rsidR="00F4273E">
      <w:pPr>
        <w:pStyle w:val="Tijeloteksta"/>
        <w:jc w:val="left"/>
      </w:pPr>
    </w:p>
    <w:p w:rsidRDefault="00F4273E" w:rsidP="00F4273E" w:rsidR="00F4273E">
      <w:pPr>
        <w:pStyle w:val="Tijeloteksta"/>
        <w:jc w:val="left"/>
      </w:pPr>
    </w:p>
    <w:p w:rsidRDefault="00F4273E" w:rsidP="00F4273E" w:rsidR="00F4273E">
      <w:pPr>
        <w:pStyle w:val="Tijeloteksta"/>
        <w:jc w:val="left"/>
      </w:pPr>
    </w:p>
    <w:p w:rsidRDefault="00F4273E" w:rsidP="00F4273E" w:rsidR="00F4273E">
      <w:pPr>
        <w:pStyle w:val="Tijeloteksta"/>
        <w:jc w:val="left"/>
      </w:pPr>
      <w:r>
        <w:t>UPUTA O PRAVNOM LIJEKU:</w:t>
      </w:r>
    </w:p>
    <w:p w:rsidRDefault="00F4273E" w:rsidP="00F4273E" w:rsidR="00F4273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F4273E" w:rsidP="00F4273E" w:rsidR="00F4273E">
      <w:pPr>
        <w:pStyle w:val="Tijeloteksta"/>
        <w:jc w:val="left"/>
      </w:pPr>
    </w:p>
    <w:p w:rsidRDefault="00F4273E" w:rsidP="00F4273E" w:rsidR="00F4273E">
      <w:pPr>
        <w:pStyle w:val="Tijeloteksta"/>
        <w:jc w:val="left"/>
      </w:pPr>
    </w:p>
    <w:p w:rsidRDefault="00F4273E" w:rsidP="00F4273E" w:rsidR="00F4273E">
      <w:pPr>
        <w:pStyle w:val="Tijeloteksta"/>
        <w:jc w:val="left"/>
      </w:pPr>
      <w:r>
        <w:t>DNA</w:t>
      </w:r>
    </w:p>
    <w:p w:rsidRDefault="00F4273E" w:rsidP="00F4273E" w:rsidR="00F4273E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F4273E" w:rsidP="00F4273E" w:rsidR="00F4273E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4273E" w:rsidP="00F4273E" w:rsidR="00F4273E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F4273E" w:rsidP="00F4273E" w:rsidR="00F4273E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F4273E" w:rsidP="00F4273E" w:rsidR="00F4273E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F4273E" w:rsidP="00F4273E" w:rsidR="00F4273E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F4273E" w:rsidP="00F4273E" w:rsidR="00F4273E">
      <w:pPr>
        <w:pStyle w:val="Tijeloteksta"/>
        <w:numPr>
          <w:ilvl w:val="0"/>
          <w:numId w:val="2"/>
        </w:numPr>
        <w:jc w:val="left"/>
      </w:pPr>
      <w:r>
        <w:t>K 10.09.</w:t>
      </w:r>
    </w:p>
    <w:sectPr w:rsidSect="00CA7DA3" w:rsidR="00F4273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FA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67AE3">
    <w:pPr>
      <w:jc w:val="right"/>
    </w:pPr>
    <w:r w:rsidRPr="00367AE3">
      <w:t xml:space="preserve">           </w:t>
    </w:r>
    <w:r w:rsidR="00595ED5" w:rsidRPr="00367AE3">
      <w:rPr>
        <w:sz w:val="22"/>
        <w:szCs w:val="22"/>
      </w:rPr>
      <w:t>3 St-</w:t>
    </w:r>
    <w:r w:rsidR="00367AE3" w:rsidRPr="00367AE3">
      <w:rPr>
        <w:sz w:val="22"/>
        <w:szCs w:val="22"/>
      </w:rPr>
      <w:t>1199/16-4</w:t>
    </w:r>
    <w:r w:rsidRPr="00367AE3">
      <w:t xml:space="preserve"> </w:t>
    </w:r>
  </w:p>
  <w:p w:rsidRDefault="00CA7DA3" w:rsidP="00C2455F" w:rsidR="00CA7DA3" w:rsidRPr="00367AE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2C5FAA"/>
    <w:rsid w:val="00320F3B"/>
    <w:rsid w:val="0033604D"/>
    <w:rsid w:val="00344D0B"/>
    <w:rsid w:val="003660B7"/>
    <w:rsid w:val="00367AE3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71192E"/>
    <w:rsid w:val="007305A3"/>
    <w:rsid w:val="00751321"/>
    <w:rsid w:val="00782E35"/>
    <w:rsid w:val="00797B70"/>
    <w:rsid w:val="007A4B35"/>
    <w:rsid w:val="007B19D5"/>
    <w:rsid w:val="007C0B45"/>
    <w:rsid w:val="007E7F9D"/>
    <w:rsid w:val="007F179D"/>
    <w:rsid w:val="007F7404"/>
    <w:rsid w:val="00811407"/>
    <w:rsid w:val="008151B4"/>
    <w:rsid w:val="00873A0F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35140"/>
    <w:rsid w:val="00A353A4"/>
    <w:rsid w:val="00A579DC"/>
    <w:rsid w:val="00A94EE7"/>
    <w:rsid w:val="00AD10D4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16930"/>
    <w:rsid w:val="00C2455F"/>
    <w:rsid w:val="00C26699"/>
    <w:rsid w:val="00C36B8C"/>
    <w:rsid w:val="00C76909"/>
    <w:rsid w:val="00CA7DA3"/>
    <w:rsid w:val="00CD017A"/>
    <w:rsid w:val="00D228E2"/>
    <w:rsid w:val="00D7621C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4273E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5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F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F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F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F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5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F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F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F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F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St-1199/2016</izvorni_sadrzaj>
    <derivirana_varijabla naziv="DomainObject.Predmet.OznakaBroj_1">St-1199/2016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BIOMAJA - NATURAL j.d.o.o. za usluge i trgovinu</izvorni_sadrzaj>
    <derivirana_varijabla naziv="DomainObject.Predmet.ProtustrankaFormated_1">  BIOMAJA - NATURAL j.d.o.o. za usluge i trgovinu</derivirana_varijabla>
  </DomainObject.Predmet.ProtustrankaFormated>
  <DomainObject.Predmet.ProtustrankaFormatedOIB>
    <izvorni_sadrzaj>  BIOMAJA - NATURAL j.d.o.o. za usluge i trgovinu, OIB 57393692489</izvorni_sadrzaj>
    <derivirana_varijabla naziv="DomainObject.Predmet.ProtustrankaFormatedOIB_1">  BIOMAJA - NATURAL j.d.o.o. za usluge i trgovinu, OIB 57393692489</derivirana_varijabla>
  </DomainObject.Predmet.ProtustrankaFormatedOIB>
  <DomainObject.Predmet.ProtustrankaFormatedWithAdress>
    <izvorni_sadrzaj> BIOMAJA - NATURAL j.d.o.o. za usluge i trgovinu, Vukovarska cesta 234, 31000 Osijek</izvorni_sadrzaj>
    <derivirana_varijabla naziv="DomainObject.Predmet.ProtustrankaFormatedWithAdress_1"> BIOMAJA - NATURAL j.d.o.o. za usluge i trgovinu, Vukovarska cesta 234, 31000 Osijek</derivirana_varijabla>
  </DomainObject.Predmet.ProtustrankaFormatedWithAdress>
  <DomainObject.Predmet.ProtustrankaFormatedWithAdressOIB>
    <izvorni_sadrzaj> BIOMAJA - NATURAL j.d.o.o. za usluge i trgovinu, OIB 57393692489, Vukovarska cesta 234, 31000 Osijek</izvorni_sadrzaj>
    <derivirana_varijabla naziv="DomainObject.Predmet.ProtustrankaFormatedWithAdressOIB_1"> BIOMAJA - NATURAL j.d.o.o. za usluge i trgovinu, OIB 57393692489, Vukovarska cesta 234, 31000 Osijek</derivirana_varijabla>
  </DomainObject.Predmet.ProtustrankaFormatedWithAdressOIB>
  <DomainObject.Predmet.ProtustrankaWithAdress>
    <izvorni_sadrzaj>BIOMAJA - NATURAL j.d.o.o. za usluge i trgovinu Vukovarska cesta 234, 31000 Osijek</izvorni_sadrzaj>
    <derivirana_varijabla naziv="DomainObject.Predmet.ProtustrankaWithAdress_1">BIOMAJA - NATURAL j.d.o.o. za usluge i trgovinu Vukovarska cesta 234, 31000 Osijek</derivirana_varijabla>
  </DomainObject.Predmet.ProtustrankaWithAdress>
  <DomainObject.Predmet.ProtustrankaWithAdressOIB>
    <izvorni_sadrzaj>BIOMAJA - NATURAL j.d.o.o. za usluge i trgovinu, OIB 57393692489, Vukovarska cesta 234, 31000 Osijek</izvorni_sadrzaj>
    <derivirana_varijabla naziv="DomainObject.Predmet.ProtustrankaWithAdressOIB_1">BIOMAJA - NATURAL j.d.o.o. za usluge i trgovinu, OIB 57393692489, Vukovarska cesta 234, 31000 Osijek</derivirana_varijabla>
  </DomainObject.Predmet.ProtustrankaWithAdressOIB>
  <DomainObject.Predmet.ProtustrankaNazivFormated>
    <izvorni_sadrzaj>BIOMAJA - NATURAL j.d.o.o. za usluge i trgovinu</izvorni_sadrzaj>
    <derivirana_varijabla naziv="DomainObject.Predmet.ProtustrankaNazivFormated_1">BIOMAJA - NATURAL j.d.o.o. za usluge i trgovinu</derivirana_varijabla>
  </DomainObject.Predmet.ProtustrankaNazivFormated>
  <DomainObject.Predmet.ProtustrankaNazivFormatedOIB>
    <izvorni_sadrzaj>BIOMAJA - NATURAL j.d.o.o. za usluge i trgovinu, OIB 57393692489</izvorni_sadrzaj>
    <derivirana_varijabla naziv="DomainObject.Predmet.ProtustrankaNazivFormatedOIB_1">BIOMAJA - NATURAL j.d.o.o. za usluge i trgovinu, OIB 57393692489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BIOMAJA - NATURAL j.d.o.o. za usluge i trgovinu</item>
    </izvorni_sadrzaj>
    <derivirana_varijabla naziv="DomainObject.Predmet.ProtuStrankaListFormated_1">
      <item>BIOMAJA - NATURAL j.d.o.o. za usluge i trgovinu</item>
    </derivirana_varijabla>
  </DomainObject.Predmet.ProtuStrankaListFormated>
  <DomainObject.Predmet.ProtuStrankaListFormatedOIB>
    <izvorni_sadrzaj>
      <item>BIOMAJA - NATURAL j.d.o.o. za usluge i trgovinu, OIB 57393692489</item>
    </izvorni_sadrzaj>
    <derivirana_varijabla naziv="DomainObject.Predmet.ProtuStrankaListFormatedOIB_1">
      <item>BIOMAJA - NATURAL j.d.o.o. za usluge i trgovinu, OIB 57393692489</item>
    </derivirana_varijabla>
  </DomainObject.Predmet.ProtuStrankaListFormatedOIB>
  <DomainObject.Predmet.ProtuStrankaListFormatedWithAdress>
    <izvorni_sadrzaj>
      <item>BIOMAJA - NATURAL j.d.o.o. za usluge i trgovinu, Vukovarska cesta 234, 31000 Osijek</item>
    </izvorni_sadrzaj>
    <derivirana_varijabla naziv="DomainObject.Predmet.ProtuStrankaListFormatedWithAdress_1">
      <item>BIOMAJA - NATURAL j.d.o.o. za usluge i trgovinu, Vukovarska cesta 234, 31000 Osijek</item>
    </derivirana_varijabla>
  </DomainObject.Predmet.ProtuStrankaListFormatedWithAdress>
  <DomainObject.Predmet.ProtuStrankaListFormatedWithAdressOIB>
    <izvorni_sadrzaj>
      <item>BIOMAJA - NATURAL j.d.o.o. za usluge i trgovinu, OIB 57393692489, Vukovarska cesta 234, 31000 Osijek</item>
    </izvorni_sadrzaj>
    <derivirana_varijabla naziv="DomainObject.Predmet.ProtuStrankaListFormatedWithAdressOIB_1">
      <item>BIOMAJA - NATURAL j.d.o.o. za usluge i trgovinu, OIB 57393692489, Vukovarska cesta 234, 31000 Osijek</item>
    </derivirana_varijabla>
  </DomainObject.Predmet.ProtuStrankaListFormatedWithAdressOIB>
  <DomainObject.Predmet.ProtuStrankaListNazivFormated>
    <izvorni_sadrzaj>
      <item>BIOMAJA - NATURAL j.d.o.o. za usluge i trgovinu</item>
    </izvorni_sadrzaj>
    <derivirana_varijabla naziv="DomainObject.Predmet.ProtuStrankaListNazivFormated_1">
      <item>BIOMAJA - NATURAL j.d.o.o. za usluge i trgovinu</item>
    </derivirana_varijabla>
  </DomainObject.Predmet.ProtuStrankaListNazivFormated>
  <DomainObject.Predmet.ProtuStrankaListNazivFormatedOIB>
    <izvorni_sadrzaj>
      <item>BIOMAJA - NATURAL j.d.o.o. za usluge i trgovinu, OIB 57393692489</item>
    </izvorni_sadrzaj>
    <derivirana_varijabla naziv="DomainObject.Predmet.ProtuStrankaListNazivFormatedOIB_1">
      <item>BIOMAJA - NATURAL j.d.o.o. za usluge i trgovinu, OIB 57393692489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BIOMAJA - NATURAL j.d.o.o. za usluge i trgovinu</izvorni_sadrzaj>
    <derivirana_varijabla naziv="DomainObject.Predmet.ProtustrankaIDrugi_1">BIOMAJA - NATURAL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BIOMAJA - NATURAL j.d.o.o. za usluge i trgovinu, OIB 57393692489, Vukovarska cesta 234, 31000 Osijek</izvorni_sadrzaj>
    <derivirana_varijabla naziv="DomainObject.Predmet.ProtustrankaIDrugiAdressOIB_1">BIOMAJA - NATURAL j.d.o.o. za usluge i trgovinu, OIB 57393692489, Vukovarska cesta 234,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BIOMAJA - NATURAL j.d.o.o. za usluge i trgovinu</item>
    </izvorni_sadrzaj>
    <derivirana_varijabla naziv="DomainObject.Predmet.SudioniciListNaziv_1">
      <item>FINA RC OSIJEK</item>
      <item>BIOMAJA - NATURAL j.d.o.o. za usluge i trgovinu</item>
    </derivirana_varijabla>
  </DomainObject.Predmet.SudioniciListNaziv>
  <DomainObject.Predmet.SudioniciListAdressOIB>
    <izvorni_sadrzaj>
      <item>FINA RC OSIJEK, OIB 85821130368</item>
      <item>BIOMAJA - NATURAL j.d.o.o. za usluge i trgovinu, OIB 57393692489, Vukovarska cesta 234,31000 Osijek</item>
    </izvorni_sadrzaj>
    <derivirana_varijabla naziv="DomainObject.Predmet.SudioniciListAdressOIB_1">
      <item>FINA RC OSIJEK, OIB 85821130368</item>
      <item>BIOMAJA - NATURAL j.d.o.o. za usluge i trgovinu, OIB 57393692489, Vukovarska cesta 234,31000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57393692489</item>
    </izvorni_sadrzaj>
    <derivirana_varijabla naziv="DomainObject.Predmet.SudioniciListNazivOIB_1">
      <item>, OIB 85821130368</item>
      <item>, OIB 57393692489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21B43-F4F6-4D09-AA31-64F28EDC6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2717</properties:Characters>
  <properties:Lines>87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2016-07-22T05:59:00Z</dcterms:created>
  <dc:creator>wsadmin</dc:creator>
  <cp:lastModifiedBy>Sanja Ban</cp:lastModifiedBy>
  <cp:lastPrinted>2016-07-22T09:31:00Z</cp:lastPrinted>
  <dcterms:modified xmlns:xsi="http://www.w3.org/2001/XMLSchema-instance" xsi:type="dcterms:W3CDTF">2016-07-22T09:32:00Z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