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11b8" w14:paraId="81911b8" w:rsidRDefault="003D0CC5" w:rsidP="003D0CC5" w:rsidR="003D0CC5" w:rsidRPr="009C1AD4">
      <w:pPr>
        <w15:collapsed w:val="false"/>
      </w:pPr>
      <w:bookmarkStart w:name="_GoBack" w:id="0"/>
      <w:bookmarkEnd w:id="0"/>
    </w:p>
    <w:p w:rsidRDefault="003D0CC5" w:rsidP="003D0CC5" w:rsidR="003D0CC5" w:rsidRPr="009C1AD4">
      <w:r w:rsidRPr="009C1AD4">
        <w:t>REPUBLIKA HRVATSKA</w:t>
      </w:r>
    </w:p>
    <w:p w:rsidRDefault="003D0CC5" w:rsidP="003D0CC5" w:rsidR="003D0CC5" w:rsidRPr="009C1AD4">
      <w:r w:rsidRPr="009C1AD4">
        <w:t>TRGOVAČKI SUD U ZAGREBU</w:t>
      </w:r>
    </w:p>
    <w:p w:rsidRDefault="003D0CC5" w:rsidP="003D0CC5" w:rsidR="003D0CC5" w:rsidRPr="009C1AD4">
      <w:r w:rsidRPr="009C1AD4">
        <w:t xml:space="preserve">Zagreb, </w:t>
      </w:r>
      <w:proofErr w:type="spellStart"/>
      <w:r w:rsidRPr="009C1AD4">
        <w:t>Amruševa</w:t>
      </w:r>
      <w:proofErr w:type="spellEnd"/>
      <w:r w:rsidRPr="009C1AD4">
        <w:t xml:space="preserve"> 2/II 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85. St-</w:t>
      </w:r>
      <w:r w:rsidR="00EE0473">
        <w:t>2183</w:t>
      </w:r>
      <w:r w:rsidRPr="009C1AD4">
        <w:t>/1</w:t>
      </w:r>
      <w:r w:rsidR="00441FAA">
        <w:t>8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Z A P I S N I K</w:t>
      </w:r>
    </w:p>
    <w:p w:rsidRDefault="003D0CC5" w:rsidP="003D0CC5" w:rsidR="003D0CC5" w:rsidRPr="009C1AD4">
      <w:pPr>
        <w:jc w:val="center"/>
      </w:pPr>
      <w:r w:rsidRPr="009C1AD4">
        <w:t>s ročišta radi očitovanja o prijedlogu za otvaranje stečajnog postupka</w:t>
      </w:r>
    </w:p>
    <w:p w:rsidRDefault="003D0CC5" w:rsidP="003D0CC5" w:rsidR="003D0CC5" w:rsidRPr="009C1AD4"/>
    <w:p w:rsidRDefault="003D0CC5" w:rsidP="003D0CC5" w:rsidR="003D0CC5" w:rsidRPr="009C1AD4">
      <w:pPr>
        <w:jc w:val="both"/>
      </w:pPr>
      <w:r w:rsidRPr="009C1AD4">
        <w:t xml:space="preserve">sastavljen pri Trgovačkom sudu u Zagrebu </w:t>
      </w:r>
      <w:r w:rsidR="00441FAA">
        <w:t>24. listopada</w:t>
      </w:r>
      <w:r w:rsidR="00AC430A" w:rsidRPr="009C1AD4">
        <w:t xml:space="preserve"> 2018</w:t>
      </w:r>
      <w:r w:rsidRPr="009C1AD4">
        <w:t xml:space="preserve">. u stečajnom postupku nad dužnikom </w:t>
      </w:r>
      <w:r w:rsidR="00EE0473">
        <w:rPr>
          <w:lang w:val="pt-BR"/>
        </w:rPr>
        <w:t>APK 3000 d.o.o., Zagreb, Boškovićeva 3, OIB: 18922940160</w:t>
      </w:r>
      <w:r w:rsidRPr="009C1AD4">
        <w:rPr>
          <w:lang w:val="pt-BR"/>
        </w:rPr>
        <w:t>,</w:t>
      </w:r>
    </w:p>
    <w:p w:rsidRDefault="003D0CC5" w:rsidP="003D0CC5" w:rsidR="003D0CC5" w:rsidRPr="009C1AD4"/>
    <w:p w:rsidRDefault="003D0CC5" w:rsidP="003D0CC5" w:rsidR="003D0CC5" w:rsidRPr="009C1AD4">
      <w:r w:rsidRPr="009C1AD4">
        <w:t>NAZOČNI OD SUDA:</w:t>
      </w:r>
    </w:p>
    <w:p w:rsidRDefault="003D0CC5" w:rsidP="003D0CC5" w:rsidR="003D0CC5" w:rsidRPr="009C1AD4">
      <w:r w:rsidRPr="009C1AD4">
        <w:t>SUDAC: Ivana Koštarić Fegeš</w:t>
      </w:r>
    </w:p>
    <w:p w:rsidRDefault="003D0CC5" w:rsidP="003D0CC5" w:rsidR="003D0CC5" w:rsidRPr="009C1AD4">
      <w:r w:rsidRPr="009C1AD4">
        <w:t>ZAPISNIČAR:</w:t>
      </w:r>
      <w:r w:rsidRPr="009C1AD4">
        <w:rPr>
          <w:color w:val="FF0000"/>
        </w:rPr>
        <w:t xml:space="preserve"> </w:t>
      </w:r>
      <w:r w:rsidR="00AE2131" w:rsidRPr="009C1AD4">
        <w:t>Katarina Drndelić</w:t>
      </w:r>
    </w:p>
    <w:p w:rsidRDefault="003D0CC5" w:rsidP="003D0CC5" w:rsidR="003D0CC5" w:rsidRPr="009C1AD4">
      <w:pPr>
        <w:jc w:val="both"/>
      </w:pPr>
    </w:p>
    <w:p w:rsidRDefault="008C277F" w:rsidP="003D0CC5" w:rsidR="003D0CC5" w:rsidRPr="009C1AD4">
      <w:pPr>
        <w:jc w:val="both"/>
      </w:pPr>
      <w:r>
        <w:t>Sudac otvara ročište u 11</w:t>
      </w:r>
      <w:r w:rsidR="003D0CC5" w:rsidRPr="009C1AD4">
        <w:t>:</w:t>
      </w:r>
      <w:r w:rsidR="00EE0473">
        <w:t>45</w:t>
      </w:r>
      <w:r w:rsidR="003D0CC5" w:rsidRPr="009C1AD4">
        <w:t xml:space="preserve"> sati, ro</w:t>
      </w:r>
      <w:r w:rsidR="0087550D">
        <w:t>čište je javno i utvrđuje da su</w:t>
      </w:r>
      <w:r w:rsidR="003D0CC5" w:rsidRPr="009C1AD4">
        <w:t xml:space="preserve"> pristupili:</w:t>
      </w:r>
    </w:p>
    <w:p w:rsidRDefault="003D0CC5" w:rsidP="003D0CC5" w:rsidR="003D0CC5" w:rsidRPr="009C1AD4"/>
    <w:p w:rsidRDefault="003D0CC5" w:rsidP="003D0CC5" w:rsidR="003D0CC5" w:rsidRPr="009C1AD4">
      <w:r w:rsidRPr="009C1AD4">
        <w:t>Predlagatelj: nitko, dostava poziva uredno iskazana</w:t>
      </w:r>
    </w:p>
    <w:p w:rsidRDefault="003D0CC5" w:rsidP="003D0CC5" w:rsidR="003D0CC5" w:rsidRPr="009C1AD4">
      <w:r w:rsidRPr="009C1AD4">
        <w:t xml:space="preserve">Dužnik: </w:t>
      </w:r>
      <w:r w:rsidR="00EE0473">
        <w:t xml:space="preserve">Krešimir </w:t>
      </w:r>
      <w:proofErr w:type="spellStart"/>
      <w:r w:rsidR="00EE0473">
        <w:t>Miholić</w:t>
      </w:r>
      <w:proofErr w:type="spellEnd"/>
      <w:r w:rsidR="00743A98">
        <w:t>, osoba ovlaštena</w:t>
      </w:r>
      <w:r w:rsidR="00B20A4D">
        <w:t xml:space="preserve"> za zastupanje dužnika po zakonu</w:t>
      </w:r>
    </w:p>
    <w:p w:rsidRDefault="00743A98" w:rsidP="003D0CC5" w:rsidR="003D0CC5" w:rsidRPr="009C1AD4">
      <w:r>
        <w:t>Osoba ovlaštena</w:t>
      </w:r>
      <w:r w:rsidR="00EC2A81">
        <w:t xml:space="preserve"> za zastupanje dužnika</w:t>
      </w:r>
      <w:r w:rsidR="003D0CC5" w:rsidRPr="009C1AD4">
        <w:t xml:space="preserve">: </w:t>
      </w:r>
      <w:r w:rsidR="00EE0473">
        <w:t xml:space="preserve">Krešimir </w:t>
      </w:r>
      <w:proofErr w:type="spellStart"/>
      <w:r w:rsidR="00EE0473">
        <w:t>Miholić</w:t>
      </w:r>
      <w:proofErr w:type="spellEnd"/>
      <w:r w:rsidR="00B54890" w:rsidRPr="00B54890">
        <w:t xml:space="preserve"> </w:t>
      </w:r>
    </w:p>
    <w:p w:rsidRDefault="003D0CC5" w:rsidP="003D0CC5" w:rsidR="003D0CC5" w:rsidRPr="009C1AD4">
      <w:pPr>
        <w:rPr>
          <w:color w:val="FF0000"/>
        </w:rPr>
      </w:pPr>
      <w:r w:rsidRPr="009C1AD4">
        <w:rPr>
          <w:color w:val="FF0000"/>
        </w:rPr>
        <w:t xml:space="preserve"> </w:t>
      </w:r>
    </w:p>
    <w:p w:rsidRDefault="003D0CC5" w:rsidP="00CC1615" w:rsidR="003D0CC5" w:rsidRPr="009C1AD4">
      <w:pPr>
        <w:autoSpaceDE w:val="false"/>
        <w:autoSpaceDN w:val="false"/>
        <w:adjustRightInd w:val="false"/>
        <w:ind w:firstLine="708"/>
        <w:jc w:val="both"/>
      </w:pPr>
      <w:r w:rsidRPr="009C1AD4">
        <w:t xml:space="preserve">Utvrđuje se da je u spis dostavljen podnesak FINA-e od </w:t>
      </w:r>
      <w:r w:rsidR="000562F5">
        <w:t>13. rujna</w:t>
      </w:r>
      <w:r w:rsidR="00B355AE" w:rsidRPr="009C1AD4">
        <w:t xml:space="preserve"> 2018</w:t>
      </w:r>
      <w:r w:rsidRPr="009C1AD4">
        <w:t>. kojim ispričava nedolazak na današnje ročište i u cijelosti ostaje kod navoda iz prijedloga za otvar</w:t>
      </w:r>
      <w:r w:rsidR="006C244E">
        <w:t>anje stečajnog postupka (list 10</w:t>
      </w:r>
      <w:r w:rsidRPr="009C1AD4">
        <w:t xml:space="preserve"> spisa).</w:t>
      </w:r>
      <w:r w:rsidR="00CC1615" w:rsidRPr="00CC1615">
        <w:rPr>
          <w:rFonts w:eastAsiaTheme="minorHAnsi"/>
          <w:lang w:eastAsia="en-US"/>
        </w:rPr>
        <w:t xml:space="preserve"> </w:t>
      </w:r>
    </w:p>
    <w:p w:rsidRDefault="008D3004" w:rsidP="003D0CC5" w:rsidR="008D3004" w:rsidRPr="009C1AD4">
      <w:pPr>
        <w:ind w:firstLine="708"/>
        <w:jc w:val="both"/>
      </w:pPr>
    </w:p>
    <w:p w:rsidRDefault="000562F5" w:rsidP="003D0CC5" w:rsidR="008D3004" w:rsidRPr="009C1AD4">
      <w:pPr>
        <w:ind w:firstLine="708"/>
        <w:jc w:val="both"/>
      </w:pPr>
      <w:r>
        <w:t>O</w:t>
      </w:r>
      <w:r w:rsidR="00B20A4D">
        <w:t>soba ovlaštena</w:t>
      </w:r>
      <w:r>
        <w:t xml:space="preserve"> za zastupanje dužnika </w:t>
      </w:r>
      <w:r w:rsidR="008D3004" w:rsidRPr="009C1AD4">
        <w:t>izjavljuje da se protivi prijedlogu za otvaranje stečajnog postupka nad dužnikom</w:t>
      </w:r>
      <w:r w:rsidR="00C00070">
        <w:t xml:space="preserve"> jer će dužnik u najkra</w:t>
      </w:r>
      <w:r w:rsidR="007979F1">
        <w:t>ćem mogućem roku podmiriti svoja dugovanja</w:t>
      </w:r>
      <w:r w:rsidR="00C00070">
        <w:t xml:space="preserve"> iz očevidnika. </w:t>
      </w:r>
    </w:p>
    <w:p w:rsidRDefault="008B601A" w:rsidP="003D0CC5" w:rsidR="008B601A">
      <w:pPr>
        <w:ind w:firstLine="708"/>
        <w:jc w:val="both"/>
      </w:pPr>
    </w:p>
    <w:p w:rsidRDefault="006C244E" w:rsidP="006C244E" w:rsidR="006C244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Utvrđuje se da je u spis dostavljena potvrda FINA-e o neizvršenim osnovama za plaćanje (list 12 spisa) iz koje proizlazi da je na dan 14. rujna 2018. dužnik imao evidentirane neizvršene osnove za plaćanje u neprekinutom razdoblju od 140 dana.</w:t>
      </w:r>
    </w:p>
    <w:p w:rsidRDefault="006C244E" w:rsidP="003D0CC5" w:rsidR="006C244E" w:rsidRPr="009C1AD4">
      <w:pPr>
        <w:ind w:firstLine="708"/>
        <w:jc w:val="both"/>
      </w:pPr>
    </w:p>
    <w:p w:rsidRDefault="00E261C3" w:rsidP="00E261C3" w:rsidR="00E261C3" w:rsidRPr="009C1AD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0562F5">
        <w:rPr>
          <w:rFonts w:eastAsiaTheme="minorHAnsi"/>
          <w:lang w:eastAsia="en-US"/>
        </w:rPr>
        <w:t>ni</w:t>
      </w:r>
      <w:r w:rsidRPr="009C1AD4">
        <w:rPr>
          <w:rFonts w:eastAsiaTheme="minorHAnsi"/>
          <w:lang w:eastAsia="en-US"/>
        </w:rPr>
        <w:t xml:space="preserve">je </w:t>
      </w:r>
      <w:r w:rsidR="0070240E">
        <w:rPr>
          <w:rFonts w:eastAsiaTheme="minorHAnsi"/>
          <w:lang w:eastAsia="en-US"/>
        </w:rPr>
        <w:t>upisan kao vlasnik nekretnina</w:t>
      </w:r>
      <w:r w:rsidR="007E554D">
        <w:rPr>
          <w:rFonts w:eastAsiaTheme="minorHAnsi"/>
          <w:lang w:eastAsia="en-US"/>
        </w:rPr>
        <w:t xml:space="preserve"> (</w:t>
      </w:r>
      <w:r w:rsidR="006915AA">
        <w:rPr>
          <w:rFonts w:eastAsiaTheme="minorHAnsi"/>
          <w:lang w:eastAsia="en-US"/>
        </w:rPr>
        <w:t>list 4</w:t>
      </w:r>
      <w:r w:rsidRPr="009C1AD4">
        <w:rPr>
          <w:rFonts w:eastAsiaTheme="minorHAnsi"/>
          <w:lang w:eastAsia="en-US"/>
        </w:rPr>
        <w:t xml:space="preserve"> spisa).</w:t>
      </w:r>
    </w:p>
    <w:p w:rsidRDefault="009C1AD4" w:rsidP="007E554D" w:rsidR="009C1AD4">
      <w:pPr>
        <w:jc w:val="both"/>
        <w:rPr>
          <w:rFonts w:eastAsiaTheme="minorHAnsi"/>
          <w:lang w:eastAsia="en-US"/>
        </w:rPr>
      </w:pPr>
    </w:p>
    <w:p w:rsidRDefault="00481361" w:rsidP="00B54890" w:rsidR="00C71488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 xml:space="preserve">Utvrđuje se da je u spis dostavljeno uvjerenje Stanice za </w:t>
      </w:r>
      <w:r w:rsidR="00730DD8">
        <w:rPr>
          <w:rFonts w:eastAsiaTheme="minorHAnsi"/>
          <w:lang w:eastAsia="en-US"/>
        </w:rPr>
        <w:t xml:space="preserve">tehnički pregled </w:t>
      </w:r>
      <w:r w:rsidR="00B54890">
        <w:rPr>
          <w:rFonts w:eastAsiaTheme="minorHAnsi"/>
          <w:lang w:eastAsia="en-US"/>
        </w:rPr>
        <w:t>vozila od 27</w:t>
      </w:r>
      <w:r w:rsidR="006811E3">
        <w:rPr>
          <w:rFonts w:eastAsiaTheme="minorHAnsi"/>
          <w:lang w:eastAsia="en-US"/>
        </w:rPr>
        <w:t>.</w:t>
      </w:r>
      <w:r w:rsidR="004278E0">
        <w:rPr>
          <w:rFonts w:eastAsiaTheme="minorHAnsi"/>
          <w:lang w:eastAsia="en-US"/>
        </w:rPr>
        <w:t xml:space="preserve"> rujna 2018. (list</w:t>
      </w:r>
      <w:r w:rsidR="00B54890">
        <w:rPr>
          <w:rFonts w:eastAsiaTheme="minorHAnsi"/>
          <w:lang w:eastAsia="en-US"/>
        </w:rPr>
        <w:t xml:space="preserve"> 14</w:t>
      </w:r>
      <w:r w:rsidRPr="009C1AD4">
        <w:rPr>
          <w:rFonts w:eastAsiaTheme="minorHAnsi"/>
          <w:lang w:eastAsia="en-US"/>
        </w:rPr>
        <w:t xml:space="preserve"> </w:t>
      </w:r>
      <w:r w:rsidR="00B54890">
        <w:rPr>
          <w:rFonts w:eastAsiaTheme="minorHAnsi"/>
          <w:lang w:eastAsia="en-US"/>
        </w:rPr>
        <w:t xml:space="preserve">spisa) iz kojeg proizlazi kako </w:t>
      </w:r>
      <w:r w:rsidRPr="009C1AD4">
        <w:rPr>
          <w:rFonts w:eastAsiaTheme="minorHAnsi"/>
          <w:lang w:eastAsia="en-US"/>
        </w:rPr>
        <w:t>dužnik</w:t>
      </w:r>
      <w:r w:rsidR="002571AC">
        <w:rPr>
          <w:rFonts w:eastAsiaTheme="minorHAnsi"/>
          <w:lang w:eastAsia="en-US"/>
        </w:rPr>
        <w:t xml:space="preserve"> </w:t>
      </w:r>
      <w:r w:rsidR="00B54890">
        <w:rPr>
          <w:rFonts w:eastAsiaTheme="minorHAnsi"/>
          <w:lang w:eastAsia="en-US"/>
        </w:rPr>
        <w:t xml:space="preserve">nije </w:t>
      </w:r>
      <w:r w:rsidRPr="009C1AD4">
        <w:rPr>
          <w:rFonts w:eastAsiaTheme="minorHAnsi"/>
          <w:lang w:eastAsia="en-US"/>
        </w:rPr>
        <w:t>evid</w:t>
      </w:r>
      <w:r w:rsidR="00730DD8">
        <w:rPr>
          <w:rFonts w:eastAsiaTheme="minorHAnsi"/>
          <w:lang w:eastAsia="en-US"/>
        </w:rPr>
        <w:t>entiran kao vlasnik vozila</w:t>
      </w:r>
      <w:r w:rsidR="00B54890">
        <w:rPr>
          <w:rFonts w:eastAsiaTheme="minorHAnsi"/>
          <w:lang w:eastAsia="en-US"/>
        </w:rPr>
        <w:t>.</w:t>
      </w:r>
      <w:r w:rsidR="00730DD8">
        <w:rPr>
          <w:rFonts w:eastAsiaTheme="minorHAnsi"/>
          <w:lang w:eastAsia="en-US"/>
        </w:rPr>
        <w:t xml:space="preserve"> </w:t>
      </w:r>
    </w:p>
    <w:p w:rsidRDefault="00481361" w:rsidP="007E554D" w:rsidR="00481361">
      <w:pPr>
        <w:jc w:val="both"/>
        <w:rPr>
          <w:rFonts w:eastAsiaTheme="minorHAnsi"/>
          <w:lang w:eastAsia="en-US"/>
        </w:rPr>
      </w:pPr>
    </w:p>
    <w:p w:rsidRDefault="003D0CC5" w:rsidP="003D0CC5" w:rsidR="003D0CC5" w:rsidRPr="009C1AD4">
      <w:r w:rsidRPr="009C1AD4">
        <w:t>Sud donosi</w:t>
      </w:r>
    </w:p>
    <w:p w:rsidRDefault="002B0004" w:rsidP="003D0CC5" w:rsidR="003D0CC5" w:rsidRPr="009C1AD4">
      <w:pPr>
        <w:jc w:val="center"/>
      </w:pPr>
      <w:r>
        <w:t>Z</w:t>
      </w:r>
      <w:r w:rsidR="001C6DB7">
        <w:t xml:space="preserve"> </w:t>
      </w:r>
      <w:r>
        <w:t>a</w:t>
      </w:r>
      <w:r w:rsidR="001C6DB7">
        <w:t xml:space="preserve"> </w:t>
      </w:r>
      <w:r>
        <w:t>k</w:t>
      </w:r>
      <w:r w:rsidR="001C6DB7">
        <w:t xml:space="preserve"> </w:t>
      </w:r>
      <w:r>
        <w:t>l</w:t>
      </w:r>
      <w:r w:rsidR="001C6DB7">
        <w:t xml:space="preserve"> </w:t>
      </w:r>
      <w:r>
        <w:t>j</w:t>
      </w:r>
      <w:r w:rsidR="001C6DB7">
        <w:t xml:space="preserve"> </w:t>
      </w:r>
      <w:r>
        <w:t>u</w:t>
      </w:r>
      <w:r w:rsidR="001C6DB7">
        <w:t xml:space="preserve"> </w:t>
      </w:r>
      <w:r>
        <w:t>č</w:t>
      </w:r>
      <w:r w:rsidR="001C6DB7">
        <w:t xml:space="preserve"> </w:t>
      </w:r>
      <w:r>
        <w:t>a</w:t>
      </w:r>
      <w:r w:rsidR="001C6DB7">
        <w:t xml:space="preserve"> </w:t>
      </w:r>
      <w:r>
        <w:t>k</w:t>
      </w:r>
    </w:p>
    <w:p w:rsidRDefault="003D0CC5" w:rsidP="003D0CC5" w:rsidR="003D0CC5" w:rsidRPr="002B0004">
      <w:r w:rsidRPr="002B0004">
        <w:tab/>
      </w:r>
    </w:p>
    <w:p w:rsidRDefault="007979F1" w:rsidP="00470AE8" w:rsidR="00470AE8" w:rsidRPr="009C1AD4">
      <w:pPr>
        <w:autoSpaceDE w:val="false"/>
        <w:autoSpaceDN w:val="false"/>
        <w:adjustRightInd w:val="false"/>
        <w:ind w:hanging="603" w:left="1311"/>
        <w:jc w:val="both"/>
        <w:rPr>
          <w:rFonts w:eastAsiaTheme="minorHAnsi"/>
          <w:b/>
          <w:lang w:eastAsia="en-US"/>
        </w:rPr>
      </w:pPr>
      <w:r>
        <w:t xml:space="preserve">I. </w:t>
      </w:r>
      <w:r w:rsidR="00470AE8">
        <w:t>Nalaže</w:t>
      </w:r>
      <w:r w:rsidR="00470AE8">
        <w:rPr>
          <w:rFonts w:eastAsiaTheme="minorHAnsi"/>
          <w:lang w:eastAsia="en-US"/>
        </w:rPr>
        <w:t xml:space="preserve"> se osobama ovlaštenim</w:t>
      </w:r>
      <w:r w:rsidR="00470AE8" w:rsidRPr="009C1AD4">
        <w:rPr>
          <w:rFonts w:eastAsiaTheme="minorHAnsi"/>
          <w:lang w:eastAsia="en-US"/>
        </w:rPr>
        <w:t xml:space="preserve"> za zastupanje dužnika </w:t>
      </w:r>
      <w:r w:rsidR="00470AE8">
        <w:t xml:space="preserve">Krešimiru </w:t>
      </w:r>
      <w:proofErr w:type="spellStart"/>
      <w:r w:rsidR="00470AE8">
        <w:t>Miholić</w:t>
      </w:r>
      <w:proofErr w:type="spellEnd"/>
      <w:r w:rsidR="00470AE8">
        <w:t xml:space="preserve">, </w:t>
      </w:r>
      <w:proofErr w:type="spellStart"/>
      <w:r w:rsidR="00470AE8">
        <w:t>OIB</w:t>
      </w:r>
      <w:proofErr w:type="spellEnd"/>
      <w:r w:rsidR="00470AE8">
        <w:t xml:space="preserve">: 58307728910, Zagreb, Boškovićeva ulica 3 i Ankici </w:t>
      </w:r>
      <w:proofErr w:type="spellStart"/>
      <w:r w:rsidR="00470AE8">
        <w:t>Pudar</w:t>
      </w:r>
      <w:proofErr w:type="spellEnd"/>
      <w:r w:rsidR="00470AE8">
        <w:t xml:space="preserve"> </w:t>
      </w:r>
      <w:proofErr w:type="spellStart"/>
      <w:r w:rsidR="00470AE8">
        <w:t>Miholić</w:t>
      </w:r>
      <w:proofErr w:type="spellEnd"/>
      <w:r w:rsidR="00470AE8">
        <w:t xml:space="preserve">, </w:t>
      </w:r>
      <w:proofErr w:type="spellStart"/>
      <w:r w:rsidR="00470AE8">
        <w:t>OIB</w:t>
      </w:r>
      <w:proofErr w:type="spellEnd"/>
      <w:r w:rsidR="00470AE8">
        <w:t>: 68965069547, Zagreb, Ruđer Josip Bošković 3</w:t>
      </w:r>
      <w:r w:rsidR="00470AE8" w:rsidRPr="009C1AD4">
        <w:rPr>
          <w:rFonts w:eastAsiaTheme="minorHAnsi"/>
          <w:lang w:eastAsia="en-US"/>
        </w:rPr>
        <w:t xml:space="preserve">, u roku 8 dana, dostaviti ovom sudu pisano izvješće o financijsko-gospodarskom stanju dužnika u skladu s rješenjem i zaključkom ovoga suda </w:t>
      </w:r>
      <w:r w:rsidR="00470AE8" w:rsidRPr="0092032C">
        <w:rPr>
          <w:rFonts w:eastAsiaTheme="minorHAnsi"/>
          <w:lang w:eastAsia="en-US"/>
        </w:rPr>
        <w:t xml:space="preserve">od </w:t>
      </w:r>
      <w:r w:rsidR="0092032C" w:rsidRPr="0092032C">
        <w:rPr>
          <w:rFonts w:eastAsiaTheme="minorHAnsi"/>
          <w:lang w:eastAsia="en-US"/>
        </w:rPr>
        <w:t>10. rujna</w:t>
      </w:r>
      <w:r w:rsidR="00470AE8" w:rsidRPr="0092032C">
        <w:rPr>
          <w:rFonts w:eastAsiaTheme="minorHAnsi"/>
          <w:lang w:eastAsia="en-US"/>
        </w:rPr>
        <w:t xml:space="preserve"> 2018.</w:t>
      </w:r>
      <w:r w:rsidR="00470AE8" w:rsidRPr="009C1AD4">
        <w:rPr>
          <w:rFonts w:eastAsiaTheme="minorHAnsi"/>
          <w:b/>
          <w:lang w:eastAsia="en-US"/>
        </w:rPr>
        <w:t xml:space="preserve"> </w:t>
      </w:r>
    </w:p>
    <w:p w:rsidRDefault="00470AE8" w:rsidP="00470AE8" w:rsidR="00470AE8" w:rsidRPr="009C1AD4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 w:rsidRPr="009C1AD4">
        <w:rPr>
          <w:rFonts w:eastAsiaTheme="minorHAnsi"/>
          <w:lang w:eastAsia="en-US"/>
        </w:rPr>
        <w:t>II.</w:t>
      </w:r>
      <w:r w:rsidRPr="009C1AD4">
        <w:rPr>
          <w:rFonts w:eastAsiaTheme="minorHAnsi"/>
          <w:lang w:eastAsia="en-US"/>
        </w:rPr>
        <w:tab/>
        <w:t xml:space="preserve">Naređuje se osobi ovlaštenoj za zastupanje dužnika </w:t>
      </w:r>
      <w:r w:rsidR="0092032C">
        <w:t xml:space="preserve">Krešimiru </w:t>
      </w:r>
      <w:proofErr w:type="spellStart"/>
      <w:r w:rsidR="0092032C">
        <w:t>Miholić</w:t>
      </w:r>
      <w:proofErr w:type="spellEnd"/>
      <w:r w:rsidR="0092032C">
        <w:t xml:space="preserve">, </w:t>
      </w:r>
      <w:proofErr w:type="spellStart"/>
      <w:r w:rsidR="0092032C">
        <w:t>OIB</w:t>
      </w:r>
      <w:proofErr w:type="spellEnd"/>
      <w:r w:rsidR="0092032C">
        <w:t xml:space="preserve">: 58307728910, Zagreb, Boškovićeva ulica 3 i Ankici </w:t>
      </w:r>
      <w:proofErr w:type="spellStart"/>
      <w:r w:rsidR="0092032C">
        <w:t>Pudar</w:t>
      </w:r>
      <w:proofErr w:type="spellEnd"/>
      <w:r w:rsidR="0092032C">
        <w:t xml:space="preserve"> </w:t>
      </w:r>
      <w:proofErr w:type="spellStart"/>
      <w:r w:rsidR="0092032C">
        <w:t>Miholić</w:t>
      </w:r>
      <w:proofErr w:type="spellEnd"/>
      <w:r w:rsidR="0092032C">
        <w:t xml:space="preserve">, </w:t>
      </w:r>
      <w:proofErr w:type="spellStart"/>
      <w:r w:rsidR="0092032C">
        <w:t>OIB</w:t>
      </w:r>
      <w:proofErr w:type="spellEnd"/>
      <w:r w:rsidR="0092032C">
        <w:t>: 68965069547, Zagreb, Ruđer Josip Bošković 3</w:t>
      </w:r>
      <w:r w:rsidRPr="009C1AD4">
        <w:rPr>
          <w:rFonts w:eastAsiaTheme="minorHAnsi"/>
          <w:lang w:eastAsia="en-US"/>
        </w:rPr>
        <w:t xml:space="preserve">, u roku 8 dana, dostaviti ovom sudu podatke o pravnoj i činjeničnoj osnovi u odnosu na svaki dio imovine i obveza, te o dokazima, osobito ispravama kojima se oni mogu potkrijepiti i </w:t>
      </w:r>
      <w:r w:rsidRPr="009C1AD4">
        <w:rPr>
          <w:rFonts w:eastAsiaTheme="minorHAnsi"/>
          <w:lang w:eastAsia="en-US"/>
        </w:rPr>
        <w:lastRenderedPageBreak/>
        <w:t xml:space="preserve">potvrditi da su navedeni podaci točni i potpuni i da ništa od imovine i obveza nije zatajeno u skladu s rješenjem i zaključkom ovoga suda od </w:t>
      </w:r>
      <w:r w:rsidR="0092032C">
        <w:rPr>
          <w:rFonts w:eastAsiaTheme="minorHAnsi"/>
          <w:lang w:eastAsia="en-US"/>
        </w:rPr>
        <w:t>10. rujna</w:t>
      </w:r>
      <w:r w:rsidRPr="009C1AD4">
        <w:rPr>
          <w:rFonts w:eastAsiaTheme="minorHAnsi"/>
          <w:lang w:eastAsia="en-US"/>
        </w:rPr>
        <w:t xml:space="preserve"> 2018.</w:t>
      </w:r>
    </w:p>
    <w:p w:rsidRDefault="00470AE8" w:rsidP="00470AE8" w:rsidR="00470AE8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III.</w:t>
      </w:r>
      <w:r w:rsidRPr="0068521F">
        <w:rPr>
          <w:rFonts w:eastAsiaTheme="minorHAnsi"/>
          <w:lang w:eastAsia="en-US"/>
        </w:rPr>
        <w:tab/>
        <w:t xml:space="preserve">Ročište radi rasprave o pretpostavkama za otvaranje stečajnog postupka određuje se za </w:t>
      </w:r>
    </w:p>
    <w:p w:rsidRDefault="00611862" w:rsidP="0092032C" w:rsidR="0092032C">
      <w:pPr>
        <w:autoSpaceDE w:val="false"/>
        <w:autoSpaceDN w:val="false"/>
        <w:adjustRightInd w:val="false"/>
        <w:ind w:hanging="756" w:left="1311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17. siječnja 2019. u 09,00 sati</w:t>
      </w:r>
    </w:p>
    <w:p w:rsidRDefault="0092032C" w:rsidP="0092032C" w:rsidR="0092032C" w:rsidRPr="0092032C">
      <w:pPr>
        <w:autoSpaceDE w:val="false"/>
        <w:autoSpaceDN w:val="false"/>
        <w:adjustRightInd w:val="false"/>
        <w:ind w:hanging="756" w:left="1311"/>
        <w:jc w:val="center"/>
        <w:rPr>
          <w:rFonts w:eastAsiaTheme="minorHAnsi"/>
          <w:b/>
          <w:lang w:eastAsia="en-US"/>
        </w:rPr>
      </w:pPr>
    </w:p>
    <w:p w:rsidRDefault="00B20A4D" w:rsidP="00611862" w:rsidR="007E554D" w:rsidRPr="002B0004">
      <w:pPr>
        <w:ind w:left="1311"/>
        <w:jc w:val="both"/>
      </w:pPr>
      <w:r w:rsidRPr="002B0004">
        <w:t>što prisutna</w:t>
      </w:r>
      <w:r w:rsidR="007E554D" w:rsidRPr="002B0004">
        <w:t xml:space="preserve"> </w:t>
      </w:r>
      <w:r w:rsidRPr="002B0004">
        <w:t>osoba ovlaštena</w:t>
      </w:r>
      <w:r w:rsidR="004633D0">
        <w:t xml:space="preserve"> za zastupanje dužnika </w:t>
      </w:r>
      <w:r w:rsidR="00611862">
        <w:t xml:space="preserve">po zakonu Krešimir </w:t>
      </w:r>
      <w:proofErr w:type="spellStart"/>
      <w:r w:rsidR="00611862">
        <w:t>Miholić</w:t>
      </w:r>
      <w:proofErr w:type="spellEnd"/>
      <w:r w:rsidR="00611862">
        <w:t xml:space="preserve"> </w:t>
      </w:r>
      <w:r w:rsidR="007E554D" w:rsidRPr="002B0004">
        <w:t xml:space="preserve">prima na znanje pa se dužnik i </w:t>
      </w:r>
      <w:r w:rsidR="00BE093C" w:rsidRPr="002B0004">
        <w:t>osoba ovlaštena</w:t>
      </w:r>
      <w:r w:rsidR="00BE093C">
        <w:t xml:space="preserve"> za zastupanje dužnika </w:t>
      </w:r>
      <w:r w:rsidR="0089593D">
        <w:t xml:space="preserve">po zakonu Krešimir </w:t>
      </w:r>
      <w:proofErr w:type="spellStart"/>
      <w:r w:rsidR="0089593D">
        <w:t>Miholić</w:t>
      </w:r>
      <w:proofErr w:type="spellEnd"/>
      <w:r w:rsidR="0089593D">
        <w:t xml:space="preserve"> </w:t>
      </w:r>
      <w:r w:rsidR="007E554D" w:rsidRPr="002B0004">
        <w:t xml:space="preserve">neće posebno pozivati, a predlagatelj </w:t>
      </w:r>
      <w:r w:rsidR="0089593D">
        <w:t xml:space="preserve">i osoba ovlaštena za zastupanje dužnika po zakonu Ankica </w:t>
      </w:r>
      <w:proofErr w:type="spellStart"/>
      <w:r w:rsidR="0089593D">
        <w:t>Pudar</w:t>
      </w:r>
      <w:proofErr w:type="spellEnd"/>
      <w:r w:rsidR="0089593D">
        <w:t xml:space="preserve"> </w:t>
      </w:r>
      <w:proofErr w:type="spellStart"/>
      <w:r w:rsidR="0089593D">
        <w:t>Miholić</w:t>
      </w:r>
      <w:proofErr w:type="spellEnd"/>
      <w:r w:rsidR="0089593D">
        <w:t xml:space="preserve"> će</w:t>
      </w:r>
      <w:r w:rsidR="007E554D" w:rsidRPr="002B0004">
        <w:t xml:space="preserve"> se pozvati </w:t>
      </w:r>
      <w:r w:rsidR="00BE093C">
        <w:t>putem ovog zapisnika</w:t>
      </w:r>
      <w:r w:rsidR="007E554D" w:rsidRPr="002B0004">
        <w:t>.</w:t>
      </w:r>
    </w:p>
    <w:p w:rsidRDefault="003D0CC5" w:rsidP="003D0CC5" w:rsidR="003D0CC5" w:rsidRPr="009C1AD4"/>
    <w:p w:rsidRDefault="00C00070" w:rsidP="003D0CC5" w:rsidR="003D0CC5" w:rsidRPr="009C1AD4">
      <w:pPr>
        <w:jc w:val="center"/>
      </w:pPr>
      <w:r>
        <w:t>Dovršeno 11</w:t>
      </w:r>
      <w:r w:rsidR="00611862">
        <w:t>:54</w:t>
      </w:r>
      <w:r w:rsidR="003D0CC5" w:rsidRPr="009C1AD4">
        <w:t xml:space="preserve"> sati.</w:t>
      </w:r>
    </w:p>
    <w:p w:rsidRDefault="003D0CC5" w:rsidP="003D0CC5" w:rsidR="003D0CC5" w:rsidRPr="009C1AD4"/>
    <w:p w:rsidRDefault="003D0CC5" w:rsidP="003D0CC5" w:rsidR="003D0CC5" w:rsidRPr="009C1AD4">
      <w:pPr>
        <w:jc w:val="center"/>
      </w:pPr>
      <w:r w:rsidRPr="009C1AD4">
        <w:t>SUDAC</w:t>
      </w:r>
    </w:p>
    <w:p w:rsidRDefault="003D0CC5" w:rsidP="003D0CC5" w:rsidR="003D0CC5" w:rsidRPr="009C1AD4"/>
    <w:p w:rsidRDefault="003D0CC5" w:rsidP="003D0CC5" w:rsidR="003D0CC5" w:rsidRPr="009C1AD4"/>
    <w:p w:rsidRDefault="003D0CC5" w:rsidP="00BE093C" w:rsidR="00BE093C">
      <w:r w:rsidRPr="009C1AD4">
        <w:t xml:space="preserve">ZAPISNIČAR       </w:t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</w:r>
      <w:r w:rsidRPr="009C1AD4">
        <w:tab/>
        <w:t>PREDLAGATELJ</w:t>
      </w:r>
    </w:p>
    <w:p w:rsidRDefault="0089593D" w:rsidP="00BE093C" w:rsidR="0089593D"/>
    <w:p w:rsidRDefault="00BE093C" w:rsidP="00BE093C" w:rsidR="003D0CC5" w:rsidRPr="009C1AD4">
      <w:pPr>
        <w:jc w:val="right"/>
      </w:pPr>
      <w:r>
        <w:t>OSOBA OVLAŠTENA ZA ZASTUPANJE DUŽNIKA</w:t>
      </w:r>
    </w:p>
    <w:p w:rsidRDefault="003D0CC5" w:rsidP="003D0CC5" w:rsidR="003D0CC5" w:rsidRPr="009C1AD4"/>
    <w:p w:rsidRDefault="003D0CC5" w:rsidP="003D0CC5" w:rsidR="003D0CC5" w:rsidRPr="009C1AD4">
      <w:pPr>
        <w:ind w:firstLine="708" w:left="4956"/>
      </w:pPr>
      <w:r w:rsidRPr="009C1AD4">
        <w:t>DUŽNIK</w:t>
      </w:r>
    </w:p>
    <w:p w:rsidRDefault="001218BE" w:rsidR="001218BE" w:rsidRPr="009C1AD4"/>
    <w:sectPr w:rsidSect="00B20A4D" w:rsidR="001218BE" w:rsidRPr="009C1AD4">
      <w:headerReference w:type="default" r:id="rId9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EE0473">
      <w:t>2183</w:t>
    </w:r>
    <w:r>
      <w:t>/1</w:t>
    </w:r>
    <w:r w:rsidR="00441FAA">
      <w:t>8</w:t>
    </w:r>
    <w:r>
      <w:ptab w:leader="none" w:relativeTo="margin" w:alignment="right"/>
    </w:r>
  </w:p>
  <w:p w:rsidRDefault="00611862" w:rsidR="006118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E66612"/>
    <w:multiLevelType w:val="hybridMultilevel"/>
    <w:tmpl w:val="E8525358"/>
    <w:lvl w:tplc="FBEACB7C" w:ilvl="0">
      <w:start w:val="7"/>
      <w:numFmt w:val="bullet"/>
      <w:lvlText w:val="-"/>
      <w:lvlJc w:val="left"/>
      <w:pPr>
        <w:ind w:hanging="360" w:left="167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562F5"/>
    <w:rsid w:val="001218BE"/>
    <w:rsid w:val="001C433A"/>
    <w:rsid w:val="001C6DB7"/>
    <w:rsid w:val="001F2CE8"/>
    <w:rsid w:val="002571AC"/>
    <w:rsid w:val="002B0004"/>
    <w:rsid w:val="002E62EA"/>
    <w:rsid w:val="00334755"/>
    <w:rsid w:val="00361BA9"/>
    <w:rsid w:val="003D0933"/>
    <w:rsid w:val="003D0CC5"/>
    <w:rsid w:val="003D45DA"/>
    <w:rsid w:val="00403CD0"/>
    <w:rsid w:val="004278E0"/>
    <w:rsid w:val="00441FAA"/>
    <w:rsid w:val="004633D0"/>
    <w:rsid w:val="00470AE8"/>
    <w:rsid w:val="00481361"/>
    <w:rsid w:val="004F223F"/>
    <w:rsid w:val="0056062A"/>
    <w:rsid w:val="005A211C"/>
    <w:rsid w:val="005C31C9"/>
    <w:rsid w:val="00611862"/>
    <w:rsid w:val="0064563B"/>
    <w:rsid w:val="00676456"/>
    <w:rsid w:val="006811E3"/>
    <w:rsid w:val="006915AA"/>
    <w:rsid w:val="006C244E"/>
    <w:rsid w:val="0070240E"/>
    <w:rsid w:val="00707B7C"/>
    <w:rsid w:val="00730DD8"/>
    <w:rsid w:val="00743A98"/>
    <w:rsid w:val="00770F15"/>
    <w:rsid w:val="007979F1"/>
    <w:rsid w:val="007E554D"/>
    <w:rsid w:val="007F2460"/>
    <w:rsid w:val="00802730"/>
    <w:rsid w:val="008171CA"/>
    <w:rsid w:val="0087550D"/>
    <w:rsid w:val="0089593D"/>
    <w:rsid w:val="008B601A"/>
    <w:rsid w:val="008C277F"/>
    <w:rsid w:val="008D3004"/>
    <w:rsid w:val="009101ED"/>
    <w:rsid w:val="0092032C"/>
    <w:rsid w:val="00922CA2"/>
    <w:rsid w:val="0094549E"/>
    <w:rsid w:val="00957CC2"/>
    <w:rsid w:val="0097250A"/>
    <w:rsid w:val="009C1AD4"/>
    <w:rsid w:val="009F231D"/>
    <w:rsid w:val="00A20431"/>
    <w:rsid w:val="00A400B7"/>
    <w:rsid w:val="00AC430A"/>
    <w:rsid w:val="00AD4468"/>
    <w:rsid w:val="00AE2131"/>
    <w:rsid w:val="00B20A4D"/>
    <w:rsid w:val="00B355AE"/>
    <w:rsid w:val="00B54890"/>
    <w:rsid w:val="00BE093C"/>
    <w:rsid w:val="00C00070"/>
    <w:rsid w:val="00C57586"/>
    <w:rsid w:val="00C71488"/>
    <w:rsid w:val="00C96282"/>
    <w:rsid w:val="00CC1615"/>
    <w:rsid w:val="00E02F83"/>
    <w:rsid w:val="00E261C3"/>
    <w:rsid w:val="00E4002B"/>
    <w:rsid w:val="00EB5001"/>
    <w:rsid w:val="00EC2A81"/>
    <w:rsid w:val="00ED6621"/>
    <w:rsid w:val="00EE0473"/>
    <w:rsid w:val="00F447E7"/>
    <w:rsid w:val="00FB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8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St-2183/2018</izvorni_sadrzaj>
    <derivirana_varijabla naziv="DomainObject.Predmet.OznakaBroj_1">St-2183/2018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3000 d.o.o.</izvorni_sadrzaj>
    <derivirana_varijabla naziv="DomainObject.Predmet.ProtustrankaFormated_1">  APK 3000 d.o.o.</derivirana_varijabla>
  </DomainObject.Predmet.ProtustrankaFormated>
  <DomainObject.Predmet.ProtustrankaFormatedOIB>
    <izvorni_sadrzaj>  APK 3000 d.o.o., OIB 18922940160</izvorni_sadrzaj>
    <derivirana_varijabla naziv="DomainObject.Predmet.ProtustrankaFormatedOIB_1">  APK 3000 d.o.o., OIB 18922940160</derivirana_varijabla>
  </DomainObject.Predmet.ProtustrankaFormatedOIB>
  <DomainObject.Predmet.ProtustrankaFormatedWithAdress>
    <izvorni_sadrzaj> APK 3000 d.o.o., Boškovićeva 3, 10000 Zagreb</izvorni_sadrzaj>
    <derivirana_varijabla naziv="DomainObject.Predmet.ProtustrankaFormatedWithAdress_1"> APK 3000 d.o.o., Boškovićeva 3, 10000 Zagreb</derivirana_varijabla>
  </DomainObject.Predmet.ProtustrankaFormatedWithAdress>
  <DomainObject.Predmet.ProtustrankaFormatedWithAdressOIB>
    <izvorni_sadrzaj> APK 3000 d.o.o., OIB 18922940160, Boškovićeva 3, 10000 Zagreb</izvorni_sadrzaj>
    <derivirana_varijabla naziv="DomainObject.Predmet.ProtustrankaFormatedWithAdressOIB_1"> APK 3000 d.o.o., OIB 18922940160, Boškovićeva 3, 10000 Zagreb</derivirana_varijabla>
  </DomainObject.Predmet.ProtustrankaFormatedWithAdressOIB>
  <DomainObject.Predmet.ProtustrankaWithAdress>
    <izvorni_sadrzaj>APK 3000 d.o.o. Boškovićeva 3, 10000 Zagreb</izvorni_sadrzaj>
    <derivirana_varijabla naziv="DomainObject.Predmet.ProtustrankaWithAdress_1">APK 3000 d.o.o. Boškovićeva 3, 10000 Zagreb</derivirana_varijabla>
  </DomainObject.Predmet.ProtustrankaWithAdress>
  <DomainObject.Predmet.ProtustrankaWithAdressOIB>
    <izvorni_sadrzaj>APK 3000 d.o.o., OIB 18922940160, Boškovićeva 3, 10000 Zagreb</izvorni_sadrzaj>
    <derivirana_varijabla naziv="DomainObject.Predmet.ProtustrankaWithAdressOIB_1">APK 3000 d.o.o., OIB 18922940160, Boškovićeva 3, 10000 Zagreb</derivirana_varijabla>
  </DomainObject.Predmet.ProtustrankaWithAdressOIB>
  <DomainObject.Predmet.ProtustrankaNazivFormated>
    <izvorni_sadrzaj>APK 3000 d.o.o.</izvorni_sadrzaj>
    <derivirana_varijabla naziv="DomainObject.Predmet.ProtustrankaNazivFormated_1">APK 3000 d.o.o.</derivirana_varijabla>
  </DomainObject.Predmet.ProtustrankaNazivFormated>
  <DomainObject.Predmet.ProtustrankaNazivFormatedOIB>
    <izvorni_sadrzaj>APK 3000 d.o.o., OIB 18922940160</izvorni_sadrzaj>
    <derivirana_varijabla naziv="DomainObject.Predmet.ProtustrankaNazivFormatedOIB_1">APK 3000 d.o.o., OIB 18922940160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APK 3000 d.o.o.</item>
    </izvorni_sadrzaj>
    <derivirana_varijabla naziv="DomainObject.Predmet.ProtuStrankaListFormated_1">
      <item>APK 3000 d.o.o.</item>
    </derivirana_varijabla>
  </DomainObject.Predmet.ProtuStrankaListFormated>
  <DomainObject.Predmet.ProtuStrankaListFormatedOIB>
    <izvorni_sadrzaj>
      <item>APK 3000 d.o.o., OIB 18922940160</item>
    </izvorni_sadrzaj>
    <derivirana_varijabla naziv="DomainObject.Predmet.ProtuStrankaListFormatedOIB_1">
      <item>APK 3000 d.o.o., OIB 18922940160</item>
    </derivirana_varijabla>
  </DomainObject.Predmet.ProtuStrankaListFormatedOIB>
  <DomainObject.Predmet.ProtuStrankaListFormatedWithAdress>
    <izvorni_sadrzaj>
      <item>APK 3000 d.o.o., Boškovićeva 3, 10000 Zagreb</item>
    </izvorni_sadrzaj>
    <derivirana_varijabla naziv="DomainObject.Predmet.ProtuStrankaListFormatedWithAdress_1">
      <item>APK 3000 d.o.o., Boškovićeva 3, 10000 Zagreb</item>
    </derivirana_varijabla>
  </DomainObject.Predmet.ProtuStrankaListFormatedWithAdress>
  <DomainObject.Predmet.ProtuStrankaListFormatedWithAdressOIB>
    <izvorni_sadrzaj>
      <item>APK 3000 d.o.o., OIB 18922940160, Boškovićeva 3, 10000 Zagreb</item>
    </izvorni_sadrzaj>
    <derivirana_varijabla naziv="DomainObject.Predmet.ProtuStrankaListFormatedWithAdressOIB_1">
      <item>APK 3000 d.o.o., OIB 18922940160, Boškovićeva 3, 10000 Zagreb</item>
    </derivirana_varijabla>
  </DomainObject.Predmet.ProtuStrankaListFormatedWithAdressOIB>
  <DomainObject.Predmet.ProtuStrankaListNazivFormated>
    <izvorni_sadrzaj>
      <item>APK 3000 d.o.o.</item>
    </izvorni_sadrzaj>
    <derivirana_varijabla naziv="DomainObject.Predmet.ProtuStrankaListNazivFormated_1">
      <item>APK 3000 d.o.o.</item>
    </derivirana_varijabla>
  </DomainObject.Predmet.ProtuStrankaListNazivFormated>
  <DomainObject.Predmet.ProtuStrankaListNazivFormatedOIB>
    <izvorni_sadrzaj>
      <item>APK 3000 d.o.o., OIB 18922940160</item>
    </izvorni_sadrzaj>
    <derivirana_varijabla naziv="DomainObject.Predmet.ProtuStrankaListNazivFormatedOIB_1">
      <item>APK 3000 d.o.o., OIB 18922940160</item>
    </derivirana_varijabla>
  </DomainObject.Predmet.ProtuStrankaListNazivFormatedOIB>
  <DomainObject.Predmet.OstaliListFormated>
    <izvorni_sadrzaj>
      <item>Krešimir Miholić</item>
      <item>Ankica Pudar Miholić</item>
      <item>ERSTE&amp;STEIERMÄRKISCHE BANKA dioničko društvo</item>
    </izvorni_sadrzaj>
    <derivirana_varijabla naziv="DomainObject.Predmet.OstaliListFormated_1">
      <item>Krešimir Miholić</item>
      <item>Ankica Pudar Miholić</item>
      <item>ERSTE&amp;STEIERMÄRKISCHE BANKA dioničko društvo</item>
    </derivirana_varijabla>
  </DomainObject.Predmet.OstaliListFormated>
  <DomainObject.Predmet.OstaliList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FormatedOIB>
  <DomainObject.Predmet.OstaliListFormatedWithAdress>
    <izvorni_sadrzaj>
      <item>Krešimir Miholić, Boškovićeva ulica 3, 10000 Zagreb</item>
      <item>Ankica Pudar Miholić, Boškovićeva Ulica 3, 10000 Zagreb</item>
      <item>ERSTE&amp;STEIERMÄRKISCHE BANKA dioničko društvo, Jadranski Trg 3/a, 51000 Rijeka</item>
    </izvorni_sadrzaj>
    <derivirana_varijabla naziv="DomainObject.Predmet.OstaliListFormatedWithAdress_1">
      <item>Krešimir Miholić, Boškovićeva ulica 3, 10000 Zagreb</item>
      <item>Ankica Pudar Miholić, Boškovićeva Ulica 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izvorni_sadrzaj>
    <derivirana_varijabla naziv="DomainObject.Predmet.OstaliListFormatedWithAdressOIB_1">
      <item>Krešimir Miholić, OIB 58307728910, Boškovićeva ulica 3, 10000 Zagreb</item>
      <item>Ankica Pudar Miholić, OIB 68965069547, Boškovićeva Ulica 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Krešimir Miholić</item>
      <item>Ankica Pudar Miholić</item>
      <item>ERSTE&amp;STEIERMÄRKISCHE BANKA dioničko društvo</item>
    </izvorni_sadrzaj>
    <derivirana_varijabla naziv="DomainObject.Predmet.OstaliListNazivFormated_1">
      <item>Krešimir Miholić</item>
      <item>Ankica Pudar Miholić</item>
      <item>ERSTE&amp;STEIERMÄRKISCHE BANKA dioničko društvo</item>
    </derivirana_varijabla>
  </DomainObject.Predmet.OstaliListNazivFormated>
  <DomainObject.Predmet.OstaliListNazivFormatedOIB>
    <izvorni_sadrzaj>
      <item>Krešimir Miholić, OIB 58307728910</item>
      <item>Ankica Pudar Miholić, OIB 68965069547</item>
      <item>ERSTE&amp;STEIERMÄRKISCHE BANKA dioničko društvo, OIB 23057039320</item>
    </izvorni_sadrzaj>
    <derivirana_varijabla naziv="DomainObject.Predmet.OstaliListNazivFormatedOIB_1">
      <item>Krešimir Miholić, OIB 58307728910</item>
      <item>Ankica Pudar Miholić, OIB 68965069547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APK 3000 d.o.o.</izvorni_sadrzaj>
    <derivirana_varijabla naziv="DomainObject.Predmet.ProtustrankaIDrugi_1">APK 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APK 3000 d.o.o., OIB 18922940160, Boškovićeva 3, 10000 Zagreb</izvorni_sadrzaj>
    <derivirana_varijabla naziv="DomainObject.Predmet.ProtustrankaIDrugiAdressOIB_1">APK 3000 d.o.o., OIB 18922940160, Boškovićeva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APK 3000 d.o.o.</item>
      <item>Krešimir Miholić</item>
      <item>Ankica Pudar Miholić</item>
      <item>ERSTE&amp;STEIERMÄRKISCHE BANKA dioničko društvo</item>
    </izvorni_sadrzaj>
    <derivirana_varijabla naziv="DomainObject.Predmet.SudioniciListNaziv_1">
      <item>FINA Regionalni centar Zagreb</item>
      <item>APK 3000 d.o.o.</item>
      <item>Krešimir Miholić</item>
      <item>Ankica Pudar Miholić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APK 3000 d.o.o., OIB 18922940160, Boškovićeva 3,10000 Zagreb</item>
      <item>Krešimir Miholić, OIB 58307728910, Boškovićeva ulica 3,10000 Zagreb</item>
      <item>Ankica Pudar Miholić, OIB 68965069547, Boškovićeva Ulica 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18922940160</item>
      <item>, OIB 58307728910</item>
      <item>, OIB 68965069547</item>
      <item>, OIB 23057039320</item>
    </izvorni_sadrzaj>
    <derivirana_varijabla naziv="DomainObject.Predmet.SudioniciListNazivOIB_1">
      <item>, OIB 85821130368</item>
      <item>, OIB 18922940160</item>
      <item>, OIB 58307728910</item>
      <item>, OIB 68965069547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St-2183/2018-5</izvorni_sadrzaj>
    <derivirana_varijabla naziv="DomainObject.PredzadnjaOdlukaIzPredmeta.Oznaka_1">St-2183/2018-5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2606</properties:Characters>
  <properties:Lines>74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2018-10-23T07:03:00Z</dcterms:created>
  <dc:creator>Petra Čiček</dc:creator>
  <cp:lastModifiedBy>Katarina Drndelić</cp:lastModifiedBy>
  <cp:lastPrinted>2018-10-24T10:58:00Z</cp:lastPrinted>
  <dcterms:modified xmlns:xsi="http://www.w3.org/2001/XMLSchema-instance" xsi:type="dcterms:W3CDTF">2018-10-24T10:58:00Z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(2183-18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