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4570" w14:paraId="b55457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6914">
        <w:rPr>
          <w:rFonts w:hAnsi="Times New Roman" w:ascii="Times New Roman"/>
          <w:noProof/>
          <w:lang w:eastAsia="hr-HR"/>
        </w:rPr>
        <w:t xml:space="preserve"> </w:t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4779D4">
        <w:rPr>
          <w:rFonts w:hAnsi="Times New Roman" w:ascii="Times New Roman"/>
        </w:rPr>
        <w:t>5612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CE5188">
        <w:rPr>
          <w:rFonts w:hAnsi="Times New Roman" w:ascii="Times New Roman"/>
        </w:rPr>
        <w:t xml:space="preserve"> </w:t>
      </w:r>
      <w:r w:rsidR="007E528B" w:rsidRPr="00675100">
        <w:rPr>
          <w:rFonts w:hAnsi="Times New Roman" w:ascii="Times New Roman"/>
        </w:rPr>
        <w:t>Pozitivno mišljenje j.d.o.o. za savjetovanje i trgovinu, iz Zagreba, Prevoj 42, OIB: 08665536067, MBS: 080946077</w:t>
      </w:r>
      <w:r w:rsidR="007E528B">
        <w:rPr>
          <w:rFonts w:hAnsi="Times New Roman" w:ascii="Times New Roman"/>
        </w:rPr>
        <w:t xml:space="preserve">,  dana </w:t>
      </w:r>
      <w:r w:rsidR="004779D4">
        <w:rPr>
          <w:rFonts w:hAnsi="Times New Roman" w:ascii="Times New Roman"/>
        </w:rPr>
        <w:t xml:space="preserve">09.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i j e š i o  </w:t>
      </w:r>
      <w:r w:rsidR="00B1691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7E528B">
        <w:rPr>
          <w:rFonts w:hAnsi="Times New Roman" w:ascii="Times New Roman"/>
        </w:rPr>
        <w:t xml:space="preserve"> </w:t>
      </w:r>
      <w:r w:rsidR="007E528B" w:rsidRPr="00675100">
        <w:rPr>
          <w:rFonts w:hAnsi="Times New Roman" w:ascii="Times New Roman"/>
        </w:rPr>
        <w:t>Pozitivno mišljenje j.d.o.o. za savjetovanje i trgovinu, iz Zagreba, Prevoj 42, OIB: 08665536067, MBS: 080946077</w:t>
      </w:r>
      <w:r w:rsidR="007E528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779D4">
        <w:rPr>
          <w:rFonts w:hAnsi="Times New Roman" w:ascii="Times New Roman"/>
        </w:rPr>
        <w:t>561216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Potvrde Porezne uprave</w:t>
      </w:r>
      <w:r w:rsidR="00B61466">
        <w:rPr>
          <w:rFonts w:hAnsi="Times New Roman" w:ascii="Times New Roman"/>
        </w:rPr>
        <w:t xml:space="preserve">,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4779D4">
        <w:rPr>
          <w:rFonts w:hAnsi="Times New Roman" w:ascii="Times New Roman"/>
        </w:rPr>
        <w:t xml:space="preserve">Zagrebu, 09. svibnja 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60727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E528B" w:rsidP="001725CA" w:rsidR="007E528B">
      <w:pPr>
        <w:jc w:val="both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C81D9B" w:rsidP="00C81D9B" w:rsidR="00C81D9B">
      <w:pPr>
        <w:rPr>
          <w:rFonts w:hAnsi="Times New Roman" w:ascii="Times New Roman"/>
        </w:rPr>
      </w:pPr>
    </w:p>
    <w:p w:rsidRDefault="00560727" w:rsidP="00560727" w:rsidR="00560727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60727" w:rsidP="00560727" w:rsidR="00C81D9B" w:rsidRPr="00C81D9B">
      <w:pPr>
        <w:pStyle w:val="Odlomakpopisa"/>
        <w:jc w:val="right"/>
        <w:rPr>
          <w:rFonts w:hAnsi="Times New Roman" w:ascii="Times New Roman"/>
        </w:rPr>
      </w:pPr>
      <w:r w:rsidRPr="00560727">
        <w:rPr>
          <w:rFonts w:hAnsi="Times New Roman" w:ascii="Times New Roman"/>
        </w:rPr>
        <w:t>Zlatka Plivelić</w:t>
      </w:r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74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4779D4">
      <w:rPr>
        <w:rFonts w:hAnsi="Times New Roman" w:ascii="Times New Roman"/>
      </w:rPr>
      <w:t>5612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70E4B"/>
    <w:rsid w:val="00291817"/>
    <w:rsid w:val="002D27D4"/>
    <w:rsid w:val="002E4C78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779D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60727"/>
    <w:rsid w:val="00585AFA"/>
    <w:rsid w:val="005B1AD4"/>
    <w:rsid w:val="00665D5F"/>
    <w:rsid w:val="00667D13"/>
    <w:rsid w:val="00687B21"/>
    <w:rsid w:val="006A451A"/>
    <w:rsid w:val="007035B4"/>
    <w:rsid w:val="00726CAA"/>
    <w:rsid w:val="0073274A"/>
    <w:rsid w:val="0077109B"/>
    <w:rsid w:val="007C7F81"/>
    <w:rsid w:val="007E528B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633F0"/>
    <w:rsid w:val="00A81532"/>
    <w:rsid w:val="00A83AC6"/>
    <w:rsid w:val="00AD4F3B"/>
    <w:rsid w:val="00B0422D"/>
    <w:rsid w:val="00B0574A"/>
    <w:rsid w:val="00B1114A"/>
    <w:rsid w:val="00B16914"/>
    <w:rsid w:val="00B46CF5"/>
    <w:rsid w:val="00B502D6"/>
    <w:rsid w:val="00B61466"/>
    <w:rsid w:val="00B87AEB"/>
    <w:rsid w:val="00B95C48"/>
    <w:rsid w:val="00B969B8"/>
    <w:rsid w:val="00BC41A7"/>
    <w:rsid w:val="00BC580B"/>
    <w:rsid w:val="00C048A6"/>
    <w:rsid w:val="00C3624C"/>
    <w:rsid w:val="00C73EA6"/>
    <w:rsid w:val="00C81D9B"/>
    <w:rsid w:val="00CA4F2A"/>
    <w:rsid w:val="00CC2CE8"/>
    <w:rsid w:val="00CD43E1"/>
    <w:rsid w:val="00CE5188"/>
    <w:rsid w:val="00CF7AB9"/>
    <w:rsid w:val="00D301E4"/>
    <w:rsid w:val="00D83115"/>
    <w:rsid w:val="00DA515E"/>
    <w:rsid w:val="00DC1596"/>
    <w:rsid w:val="00DC30D9"/>
    <w:rsid w:val="00DE5A25"/>
    <w:rsid w:val="00E00E55"/>
    <w:rsid w:val="00ED1D4D"/>
    <w:rsid w:val="00ED6FCA"/>
    <w:rsid w:val="00EE3454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5612</izvorni_sadrzaj>
    <derivirana_varijabla naziv="DomainObject.Predmet.Broj_1">5612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St-5612/2016</izvorni_sadrzaj>
    <derivirana_varijabla naziv="DomainObject.Predmet.OznakaBroj_1">St-5612/2016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Pozitivno mišljenje j.d.o.o. za savjetovanje i trgovinu zastupanog po punomoćniku SANJA BULJ</izvorni_sadrzaj>
    <derivirana_varijabla naziv="DomainObject.Predmet.ProtustrankaFormated_1">  Pozitivno mišljenje j.d.o.o. za savjetovanje i trgovinu zastupanog po punomoćniku SANJA BULJ</derivirana_varijabla>
  </DomainObject.Predmet.ProtustrankaFormated>
  <DomainObject.Predmet.ProtustrankaFormatedOIB>
    <izvorni_sadrzaj>  Pozitivno mišljenje j.d.o.o. za savjetovanje i trgovinu, OIB 08665536067 zastupanog po punomoćniku SANJA BULJ</izvorni_sadrzaj>
    <derivirana_varijabla naziv="DomainObject.Predmet.ProtustrankaFormatedOIB_1">  Pozitivno mišljenje j.d.o.o. za savjetovanje i trgovinu, OIB 08665536067 zastupanog po punomoćniku SANJA BULJ</derivirana_varijabla>
  </DomainObject.Predmet.ProtustrankaFormatedOIB>
  <DomainObject.Predmet.ProtustrankaFormatedWithAdress>
    <izvorni_sadrzaj> Pozitivno mišljenje j.d.o.o. za savjetovanje i trgovinu, Prevoj 42, 10000 Zagreb zastupanog po punomoćniku SANJA BULJ</izvorni_sadrzaj>
    <derivirana_varijabla naziv="DomainObject.Predmet.ProtustrankaFormatedWithAdress_1"> Pozitivno mišljenje j.d.o.o. za savjetovanje i trgovinu, Prevoj 42, 10000 Zagreb zastupanog po punomoćniku SANJA BULJ</derivirana_varijabla>
  </DomainObject.Predmet.ProtustrankaFormatedWithAdress>
  <DomainObject.Predmet.ProtustrankaFormatedWithAdressOIB>
    <izvorni_sadrzaj> Pozitivno mišljenje j.d.o.o. za savjetovanje i trgovinu, OIB 08665536067, Prevoj 42, 10000 Zagreb zastupanog po punomoćniku SANJA BULJ</izvorni_sadrzaj>
    <derivirana_varijabla naziv="DomainObject.Predmet.ProtustrankaFormatedWithAdressOIB_1"> Pozitivno mišljenje j.d.o.o. za savjetovanje i trgovinu, OIB 08665536067, Prevoj 42, 10000 Zagreb zastupanog po punomoćniku SANJA BULJ</derivirana_varijabla>
  </DomainObject.Predmet.ProtustrankaFormatedWithAdressOIB>
  <DomainObject.Predmet.ProtustrankaWithAdress>
    <izvorni_sadrzaj>Pozitivno mišljenje j.d.o.o. za savjetovanje i trgovinu Prevoj 42, 10000 Zagreb</izvorni_sadrzaj>
    <derivirana_varijabla naziv="DomainObject.Predmet.ProtustrankaWithAdress_1">Pozitivno mišljenje j.d.o.o. za savjetovanje i trgovinu Prevoj 42, 10000 Zagreb</derivirana_varijabla>
  </DomainObject.Predmet.ProtustrankaWithAdress>
  <DomainObject.Predmet.ProtustrankaWithAdressOIB>
    <izvorni_sadrzaj>Pozitivno mišljenje j.d.o.o. za savjetovanje i trgovinu, OIB 08665536067, Prevoj 42, 10000 Zagreb</izvorni_sadrzaj>
    <derivirana_varijabla naziv="DomainObject.Predmet.ProtustrankaWithAdressOIB_1">Pozitivno mišljenje j.d.o.o. za savjetovanje i trgovinu, OIB 08665536067, Prevoj 42, 10000 Zagreb</derivirana_varijabla>
  </DomainObject.Predmet.ProtustrankaWithAdressOIB>
  <DomainObject.Predmet.ProtustrankaNazivFormated>
    <izvorni_sadrzaj>Pozitivno mišljenje j.d.o.o. za savjetovanje i trgovinu</izvorni_sadrzaj>
    <derivirana_varijabla naziv="DomainObject.Predmet.ProtustrankaNazivFormated_1">Pozitivno mišljenje j.d.o.o. za savjetovanje i trgovinu</derivirana_varijabla>
  </DomainObject.Predmet.ProtustrankaNazivFormated>
  <DomainObject.Predmet.ProtustrankaNazivFormatedOIB>
    <izvorni_sadrzaj>Pozitivno mišljenje j.d.o.o. za savjetovanje i trgovinu, OIB 08665536067</izvorni_sadrzaj>
    <derivirana_varijabla naziv="DomainObject.Predmet.ProtustrankaNazivFormatedOIB_1">Pozitivno mišljenje j.d.o.o. za savjetovanje i trgovinu, OIB 08665536067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Pozitivno mišljenje j.d.o.o. za savjetovanje i trgovinu zastupanog po punomoćniku SANJA BULJ</item>
    </izvorni_sadrzaj>
    <derivirana_varijabla naziv="DomainObject.Predmet.ProtuStrankaListFormated_1">
      <item>Pozitivno mišljenje j.d.o.o. za savjetovanje i trgovinu zastupanog po punomoćniku SANJA BULJ</item>
    </derivirana_varijabla>
  </DomainObject.Predmet.ProtuStrankaListFormated>
  <DomainObject.Predmet.ProtuStrankaListFormatedOIB>
    <izvorni_sadrzaj>
      <item>Pozitivno mišljenje j.d.o.o. za savjetovanje i trgovinu, OIB 08665536067 zastupanog po punomoćniku SANJA BULJ</item>
    </izvorni_sadrzaj>
    <derivirana_varijabla naziv="DomainObject.Predmet.ProtuStrankaListFormatedOIB_1">
      <item>Pozitivno mišljenje j.d.o.o. za savjetovanje i trgovinu, OIB 08665536067 zastupanog po punomoćniku SANJA BULJ</item>
    </derivirana_varijabla>
  </DomainObject.Predmet.ProtuStrankaListFormatedOIB>
  <DomainObject.Predmet.ProtuStrankaListFormatedWithAdress>
    <izvorni_sadrzaj>
      <item>Pozitivno mišljenje j.d.o.o. za savjetovanje i trgovinu, Prevoj 42, 10000 Zagreb zastupanog po punomoćniku SANJA BULJ</item>
    </izvorni_sadrzaj>
    <derivirana_varijabla naziv="DomainObject.Predmet.ProtuStrankaListFormatedWithAdress_1">
      <item>Pozitivno mišljenje j.d.o.o. za savjetovanje i trgovinu, Prevoj 42, 10000 Zagreb zastupanog po punomoćniku SANJA BULJ</item>
    </derivirana_varijabla>
  </DomainObject.Predmet.ProtuStrankaListFormatedWithAdress>
  <DomainObject.Predmet.ProtuStrankaListFormatedWithAdressOIB>
    <izvorni_sadrzaj>
      <item>Pozitivno mišljenje j.d.o.o. za savjetovanje i trgovinu, OIB 08665536067, Prevoj 42, 10000 Zagreb zastupanog po punomoćniku SANJA BULJ</item>
    </izvorni_sadrzaj>
    <derivirana_varijabla naziv="DomainObject.Predmet.ProtuStrankaListFormatedWithAdressOIB_1">
      <item>Pozitivno mišljenje j.d.o.o. za savjetovanje i trgovinu, OIB 08665536067, Prevoj 42, 10000 Zagreb zastupanog po punomoćniku SANJA BULJ</item>
    </derivirana_varijabla>
  </DomainObject.Predmet.ProtuStrankaListFormatedWithAdressOIB>
  <DomainObject.Predmet.ProtuStrankaListNazivFormated>
    <izvorni_sadrzaj>
      <item>Pozitivno mišljenje j.d.o.o. za savjetovanje i trgovinu</item>
    </izvorni_sadrzaj>
    <derivirana_varijabla naziv="DomainObject.Predmet.ProtuStrankaListNazivFormated_1">
      <item>Pozitivno mišljenje j.d.o.o. za savjetovanje i trgovinu</item>
    </derivirana_varijabla>
  </DomainObject.Predmet.ProtuStrankaListNazivFormated>
  <DomainObject.Predmet.ProtuStrankaListNazivFormatedOIB>
    <izvorni_sadrzaj>
      <item>Pozitivno mišljenje j.d.o.o. za savjetovanje i trgovinu, OIB 08665536067</item>
    </izvorni_sadrzaj>
    <derivirana_varijabla naziv="DomainObject.Predmet.ProtuStrankaListNazivFormatedOIB_1">
      <item>Pozitivno mišljenje j.d.o.o. za savjetovanje i trgovinu, OIB 08665536067</item>
    </derivirana_varijabla>
  </DomainObject.Predmet.ProtuStrankaListNazivFormatedOIB>
  <DomainObject.Predmet.OstaliListFormated>
    <izvorni_sadrzaj>
      <item>SANJA BULJ punomoćnik sudionika u postupku Pozitivno mišljenje j.d.o.o. za savjetovanje i trgovinu</item>
    </izvorni_sadrzaj>
    <derivirana_varijabla naziv="DomainObject.Predmet.OstaliListFormated_1">
      <item>SANJA BULJ punomoćnik sudionika u postupku Pozitivno mišljenje j.d.o.o. za savjetovanje i trgovinu</item>
    </derivirana_varijabla>
  </DomainObject.Predmet.OstaliListFormated>
  <DomainObject.Predmet.OstaliListFormatedOIB>
    <izvorni_sadrzaj>
      <item>SANJA BULJ, OIB 81955379202 punomoćnik sudionika u postupku Pozitivno mišljenje j.d.o.o. za savjetovanje i trgovinu</item>
    </izvorni_sadrzaj>
    <derivirana_varijabla naziv="DomainObject.Predmet.OstaliListFormatedOIB_1">
      <item>SANJA BULJ, OIB 81955379202 punomoćnik sudionika u postupku Pozitivno mišljenje j.d.o.o. za savjetovanje i trgovinu</item>
    </derivirana_varijabla>
  </DomainObject.Predmet.OstaliListFormatedOIB>
  <DomainObject.Predmet.OstaliListFormatedWithAdress>
    <izvorni_sadrzaj>
      <item>SANJA BULJ, Prevoj 42, 10000 Zagreb punomoćnik sudionika u postupku Pozitivno mišljenje j.d.o.o. za savjetovanje i trgovinu</item>
    </izvorni_sadrzaj>
    <derivirana_varijabla naziv="DomainObject.Predmet.OstaliListFormatedWithAdress_1">
      <item>SANJA BULJ, Prevoj 42, 10000 Zagreb punomoćnik sudionika u postupku Pozitivno mišljenje j.d.o.o. za savjetovanje i trgovinu</item>
    </derivirana_varijabla>
  </DomainObject.Predmet.OstaliListFormatedWithAdress>
  <DomainObject.Predmet.OstaliListFormatedWithAdressOIB>
    <izvorni_sadrzaj>
      <item>SANJA BULJ, OIB 81955379202, Prevoj 42, 10000 Zagreb punomoćnik sudionika u postupku Pozitivno mišljenje j.d.o.o. za savjetovanje i trgovinu</item>
    </izvorni_sadrzaj>
    <derivirana_varijabla naziv="DomainObject.Predmet.OstaliListFormatedWithAdressOIB_1">
      <item>SANJA BULJ, OIB 81955379202, Prevoj 42, 10000 Zagreb punomoćnik sudionika u postupku Pozitivno mišljenje j.d.o.o. za savjetovanje i trgovinu</item>
    </derivirana_varijabla>
  </DomainObject.Predmet.OstaliListFormatedWithAdressOIB>
  <DomainObject.Predmet.OstaliListNazivFormated>
    <izvorni_sadrzaj>
      <item>SANJA BULJ</item>
    </izvorni_sadrzaj>
    <derivirana_varijabla naziv="DomainObject.Predmet.OstaliListNazivFormated_1">
      <item>SANJA BULJ</item>
    </derivirana_varijabla>
  </DomainObject.Predmet.OstaliListNazivFormated>
  <DomainObject.Predmet.OstaliListNazivFormatedOIB>
    <izvorni_sadrzaj>
      <item>SANJA BULJ, OIB 81955379202</item>
    </izvorni_sadrzaj>
    <derivirana_varijabla naziv="DomainObject.Predmet.OstaliListNazivFormatedOIB_1">
      <item>SANJA BULJ, OIB 81955379202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Pozitivno mišljenje j.d.o.o. za savjetovanje i trgovinu</izvorni_sadrzaj>
    <derivirana_varijabla naziv="DomainObject.Predmet.ProtustrankaIDrugi_1">Pozitivno mišljenje j.d.o.o. za savjetovanje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Pozitivno mišljenje j.d.o.o. za savjetovanje i trgovinu, OIB 08665536067, Prevoj 42, 10000 Zagreb</izvorni_sadrzaj>
    <derivirana_varijabla naziv="DomainObject.Predmet.ProtustrankaIDrugiAdressOIB_1">Pozitivno mišljenje j.d.o.o. za savjetovanje i trgovinu, OIB 08665536067, Prevoj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Pozitivno mišljenje j.d.o.o. za savjetovanje i trgovinu</item>
      <item>SANJA BULJ</item>
    </izvorni_sadrzaj>
    <derivirana_varijabla naziv="DomainObject.Predmet.SudioniciListNaziv_1">
      <item>FINA Regionalni centar Zagreb</item>
      <item>Pozitivno mišljenje j.d.o.o. za savjetovanje i trgovinu</item>
      <item>SANJA BULJ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Pozitivno mišljenje j.d.o.o. za savjetovanje i trgovinu, OIB 08665536067, Prevoj 42,10000 Zagreb</item>
      <item>SANJA BULJ, OIB 81955379202, Prevoj 42,10000 Zagreb</item>
    </izvorni_sadrzaj>
    <derivirana_varijabla naziv="DomainObject.Predmet.SudioniciListAdressOIB_1">
      <item>FINA Regionalni centar Zagreb, OIB 85821130368, Trg svibanjskih žrtava 1995. br. 1,10000 Zagreb</item>
      <item>Pozitivno mišljenje j.d.o.o. za savjetovanje i trgovinu, OIB 08665536067, Prevoj 42,10000 Zagreb</item>
      <item>SANJA BULJ, OIB 81955379202, Prevoj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08665536067</item>
      <item>, OIB 81955379202</item>
    </izvorni_sadrzaj>
    <derivirana_varijabla naziv="DomainObject.Predmet.SudioniciListNazivOIB_1">
      <item>, OIB 85821130368</item>
      <item>, OIB 08665536067</item>
      <item>, OIB 81955379202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E1A4D-C1E3-45C4-AF9F-4F4BEC38C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1990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2017-05-09T11:24:00Z</dcterms:created>
  <dc:creator>Vesna Fundurulić Perišin</dc:creator>
  <cp:lastModifiedBy>Zlatka Plivelić</cp:lastModifiedBy>
  <cp:lastPrinted>2017-04-25T08:20:00Z</cp:lastPrinted>
  <dcterms:modified xmlns:xsi="http://www.w3.org/2001/XMLSchema-instance" xsi:type="dcterms:W3CDTF">2017-05-09T11:27:00Z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