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8aa" w14:paraId="ceeb8a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F3B" w:rsidP="00914F3B" w:rsidR="00914F3B" w:rsidRPr="004453B3">
      <w:pPr>
        <w:pStyle w:val="Zaglavlje"/>
      </w:pPr>
      <w:r w:rsidRPr="004453B3">
        <w:t xml:space="preserve">REPUBLIKA HRVATSKA </w:t>
      </w:r>
    </w:p>
    <w:p w:rsidRDefault="00914F3B" w:rsidP="00914F3B" w:rsidR="00914F3B" w:rsidRPr="004453B3">
      <w:pPr>
        <w:pStyle w:val="Zaglavlje"/>
      </w:pPr>
      <w:r w:rsidRPr="004453B3">
        <w:t>Trgovački sud u Zagrebu</w:t>
      </w:r>
    </w:p>
    <w:p w:rsidRDefault="00914F3B" w:rsidP="00914F3B" w:rsidR="00914F3B" w:rsidRPr="004453B3">
      <w:pPr>
        <w:pStyle w:val="Zaglavlje"/>
      </w:pPr>
      <w:r w:rsidRPr="004453B3">
        <w:t xml:space="preserve">Zagreb, Amruševa 2/II </w:t>
      </w:r>
    </w:p>
    <w:p w:rsidRDefault="00914F3B" w:rsidP="00914F3B" w:rsidR="00914F3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5709/15</w:t>
      </w:r>
    </w:p>
    <w:p w:rsidRDefault="00914F3B" w:rsidP="00914F3B" w:rsidR="00914F3B" w:rsidRPr="004453B3">
      <w:pPr>
        <w:jc w:val="center"/>
      </w:pPr>
    </w:p>
    <w:p w:rsidRDefault="00914F3B" w:rsidP="00914F3B" w:rsidR="00914F3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center"/>
      </w:pPr>
      <w:r w:rsidRPr="004453B3">
        <w:t>R J E Š E N J E</w:t>
      </w:r>
    </w:p>
    <w:p w:rsidRDefault="00914F3B" w:rsidP="00914F3B" w:rsidR="00914F3B" w:rsidRPr="004453B3">
      <w:pPr>
        <w:jc w:val="center"/>
      </w:pPr>
    </w:p>
    <w:p w:rsidRDefault="00914F3B" w:rsidP="00914F3B" w:rsidR="00914F3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SENSUM VITA j.d.o.o., Lekenik, Zagrebačka 122 F, OIB: </w:t>
      </w:r>
      <w:r w:rsidRPr="00772564">
        <w:t>09630288198</w:t>
      </w:r>
      <w:r>
        <w:t xml:space="preserve">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center"/>
      </w:pPr>
      <w:r w:rsidRPr="004453B3">
        <w:t>r i j e š i o    je</w:t>
      </w:r>
    </w:p>
    <w:p w:rsidRDefault="00914F3B" w:rsidP="00914F3B" w:rsidR="00914F3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3B" w:rsidP="00914F3B" w:rsidR="00914F3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SENSUM VITA j.d.o.o., Lekenik, Zagrebačka 122 F, OIB: </w:t>
      </w:r>
      <w:r w:rsidRPr="00772564">
        <w:rPr>
          <w:rFonts w:hAnsi="Times New Roman" w:ascii="Times New Roman"/>
          <w:szCs w:val="24"/>
        </w:rPr>
        <w:t>09630288198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14F3B" w:rsidP="00914F3B" w:rsidR="00914F3B" w:rsidRPr="004453B3">
      <w:pPr>
        <w:pStyle w:val="BodyText21"/>
        <w:rPr>
          <w:rFonts w:hAnsi="Times New Roman" w:ascii="Times New Roman"/>
          <w:szCs w:val="24"/>
        </w:rPr>
      </w:pPr>
    </w:p>
    <w:p w:rsidRDefault="00914F3B" w:rsidP="00914F3B" w:rsidR="00914F3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914F3B" w:rsidP="00914F3B" w:rsidR="00914F3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14F3B" w:rsidP="00914F3B" w:rsidR="00914F3B">
      <w:pPr>
        <w:jc w:val="both"/>
      </w:pPr>
      <w:r w:rsidRPr="004453B3">
        <w:t xml:space="preserve">III. Zaključuje se stečajni postupak nad dužnikom </w:t>
      </w:r>
      <w:r>
        <w:t xml:space="preserve">SENSUM VITA j.d.o.o., Lekenik, Zagrebačka 122 F, OIB: </w:t>
      </w:r>
      <w:r w:rsidRPr="00772564">
        <w:t>09630288198</w:t>
      </w:r>
      <w:r>
        <w:t>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ind w:left="360"/>
        <w:jc w:val="center"/>
      </w:pPr>
      <w:r w:rsidRPr="004453B3">
        <w:t>Obrazloženje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914F3B" w:rsidP="00914F3B" w:rsidR="00914F3B" w:rsidRPr="004453B3">
      <w:pPr>
        <w:jc w:val="center"/>
      </w:pPr>
    </w:p>
    <w:p w:rsidRDefault="00914F3B" w:rsidP="00914F3B" w:rsidR="00914F3B" w:rsidRPr="004453B3">
      <w:pPr>
        <w:ind w:firstLine="720" w:left="5040"/>
        <w:jc w:val="right"/>
      </w:pPr>
      <w:r w:rsidRPr="004453B3">
        <w:t xml:space="preserve">      SUDAC:</w:t>
      </w:r>
    </w:p>
    <w:p w:rsidRDefault="00914F3B" w:rsidP="00914F3B" w:rsidR="00914F3B" w:rsidRPr="004453B3">
      <w:pPr>
        <w:jc w:val="right"/>
      </w:pPr>
      <w:r>
        <w:t>Goran Iskra</w:t>
      </w:r>
      <w:r w:rsidR="006F110D">
        <w:t>,v.r.</w:t>
      </w: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both"/>
      </w:pPr>
      <w:r w:rsidRPr="004453B3">
        <w:t>Uputa o pravnom lijeku:</w:t>
      </w:r>
    </w:p>
    <w:p w:rsidRDefault="00914F3B" w:rsidP="00914F3B" w:rsidR="00914F3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F110D" w:rsidP="006F110D" w:rsidR="006F110D" w:rsidRPr="000F2755">
      <w:pPr>
        <w:jc w:val="center"/>
        <w:rPr>
          <w:sz w:val="22"/>
          <w:szCs w:val="22"/>
        </w:rPr>
      </w:pPr>
    </w:p>
    <w:p w:rsidRDefault="006F110D" w:rsidR="006F110D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6F110D" w:rsidR="006F110D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6F110D" w:rsidR="006F110D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6F110D" w:rsidP="00914F3B" w:rsidR="006F110D" w:rsidRPr="004453B3">
      <w:pPr>
        <w:jc w:val="both"/>
        <w:rPr>
          <w:i/>
        </w:rPr>
      </w:pPr>
    </w:p>
    <w:p w:rsidRDefault="00914F3B" w:rsidP="00914F3B" w:rsidR="00914F3B" w:rsidRPr="004453B3">
      <w:pPr>
        <w:jc w:val="both"/>
      </w:pPr>
    </w:p>
    <w:p w:rsidRDefault="00914F3B" w:rsidP="00914F3B" w:rsidR="00914F3B" w:rsidRPr="004453B3">
      <w:pPr>
        <w:jc w:val="center"/>
        <w:rPr>
          <w:highlight w:val="green"/>
          <w:u w:val="single"/>
        </w:rPr>
      </w:pPr>
    </w:p>
    <w:p w:rsidRDefault="00914F3B" w:rsidP="00914F3B" w:rsidR="00914F3B" w:rsidRPr="004453B3">
      <w:pPr>
        <w:jc w:val="center"/>
        <w:rPr>
          <w:highlight w:val="green"/>
          <w:u w:val="single"/>
        </w:rPr>
      </w:pPr>
    </w:p>
    <w:p w:rsidRDefault="00914F3B" w:rsidP="00914F3B" w:rsidR="00914F3B" w:rsidRPr="004453B3">
      <w:pPr>
        <w:jc w:val="center"/>
        <w:rPr>
          <w:u w:val="single"/>
        </w:rPr>
      </w:pPr>
    </w:p>
    <w:p w:rsidRDefault="00914F3B" w:rsidP="00914F3B" w:rsidR="00914F3B" w:rsidRPr="004453B3"/>
    <w:p w:rsidRDefault="000D2C86" w:rsidP="00914F3B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1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2054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110D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4F3B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353C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F1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F1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5709</izvorni_sadrzaj>
    <derivirana_varijabla naziv="DomainObject.Predmet.Broj_1">5709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St-5709/2015</izvorni_sadrzaj>
    <derivirana_varijabla naziv="DomainObject.Predmet.OznakaBroj_1">St-5709/2015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SENSUM VITA j.d.o.o. zastupanog po punomoćniku VLATKA GALIJAN</izvorni_sadrzaj>
    <derivirana_varijabla naziv="DomainObject.Predmet.ProtustrankaFormated_1">  SENSUM VITA j.d.o.o. zastupanog po punomoćniku VLATKA GALIJAN</derivirana_varijabla>
  </DomainObject.Predmet.ProtustrankaFormated>
  <DomainObject.Predmet.ProtustrankaFormatedOIB>
    <izvorni_sadrzaj>  SENSUM VITA j.d.o.o., OIB 09630288198 zastupanog po punomoćniku VLATKA GALIJAN</izvorni_sadrzaj>
    <derivirana_varijabla naziv="DomainObject.Predmet.ProtustrankaFormatedOIB_1">  SENSUM VITA j.d.o.o., OIB 09630288198 zastupanog po punomoćniku VLATKA GALIJAN</derivirana_varijabla>
  </DomainObject.Predmet.ProtustrankaFormatedOIB>
  <DomainObject.Predmet.ProtustrankaFormatedWithAdress>
    <izvorni_sadrzaj> SENSUM VITA j.d.o.o., Zagrebačka 122/F, 44272 Lekenik zastupanog po punomoćniku VLATKA GALIJAN</izvorni_sadrzaj>
    <derivirana_varijabla naziv="DomainObject.Predmet.ProtustrankaFormatedWithAdress_1"> SENSUM VITA j.d.o.o., Zagrebačka 122/F, 44272 Lekenik zastupanog po punomoćniku VLATKA GALIJAN</derivirana_varijabla>
  </DomainObject.Predmet.ProtustrankaFormatedWithAdress>
  <DomainObject.Predmet.ProtustrankaFormatedWithAdressOIB>
    <izvorni_sadrzaj> SENSUM VITA j.d.o.o., OIB 09630288198, Zagrebačka 122/F, 44272 Lekenik zastupanog po punomoćniku VLATKA GALIJAN</izvorni_sadrzaj>
    <derivirana_varijabla naziv="DomainObject.Predmet.ProtustrankaFormatedWithAdressOIB_1"> SENSUM VITA j.d.o.o., OIB 09630288198, Zagrebačka 122/F, 44272 Lekenik zastupanog po punomoćniku VLATKA GALIJAN</derivirana_varijabla>
  </DomainObject.Predmet.ProtustrankaFormatedWithAdressOIB>
  <DomainObject.Predmet.ProtustrankaWithAdress>
    <izvorni_sadrzaj>SENSUM VITA j.d.o.o. Zagrebačka 122/F, 44272 Lekenik</izvorni_sadrzaj>
    <derivirana_varijabla naziv="DomainObject.Predmet.ProtustrankaWithAdress_1">SENSUM VITA j.d.o.o. Zagrebačka 122/F, 44272 Lekenik</derivirana_varijabla>
  </DomainObject.Predmet.ProtustrankaWithAdress>
  <DomainObject.Predmet.ProtustrankaWithAdressOIB>
    <izvorni_sadrzaj>SENSUM VITA j.d.o.o., OIB 09630288198, Zagrebačka 122/F, 44272 Lekenik</izvorni_sadrzaj>
    <derivirana_varijabla naziv="DomainObject.Predmet.ProtustrankaWithAdressOIB_1">SENSUM VITA j.d.o.o., OIB 09630288198, Zagrebačka 122/F, 44272 Lekenik</derivirana_varijabla>
  </DomainObject.Predmet.ProtustrankaWithAdressOIB>
  <DomainObject.Predmet.ProtustrankaNazivFormated>
    <izvorni_sadrzaj>SENSUM VITA j.d.o.o.</izvorni_sadrzaj>
    <derivirana_varijabla naziv="DomainObject.Predmet.ProtustrankaNazivFormated_1">SENSUM VITA j.d.o.o.</derivirana_varijabla>
  </DomainObject.Predmet.ProtustrankaNazivFormated>
  <DomainObject.Predmet.ProtustrankaNazivFormatedOIB>
    <izvorni_sadrzaj>SENSUM VITA j.d.o.o., OIB 09630288198</izvorni_sadrzaj>
    <derivirana_varijabla naziv="DomainObject.Predmet.ProtustrankaNazivFormatedOIB_1">SENSUM VITA j.d.o.o., OIB 09630288198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SENSUM VITA j.d.o.o. zastupanog po punomoćniku VLATKA GALIJAN</item>
    </izvorni_sadrzaj>
    <derivirana_varijabla naziv="DomainObject.Predmet.ProtuStrankaListFormated_1">
      <item>SENSUM VITA j.d.o.o. zastupanog po punomoćniku VLATKA GALIJAN</item>
    </derivirana_varijabla>
  </DomainObject.Predmet.ProtuStrankaListFormated>
  <DomainObject.Predmet.ProtuStrankaListFormatedOIB>
    <izvorni_sadrzaj>
      <item>SENSUM VITA j.d.o.o., OIB 09630288198 zastupanog po punomoćniku VLATKA GALIJAN</item>
    </izvorni_sadrzaj>
    <derivirana_varijabla naziv="DomainObject.Predmet.ProtuStrankaListFormatedOIB_1">
      <item>SENSUM VITA j.d.o.o., OIB 09630288198 zastupanog po punomoćniku VLATKA GALIJAN</item>
    </derivirana_varijabla>
  </DomainObject.Predmet.ProtuStrankaListFormatedOIB>
  <DomainObject.Predmet.ProtuStrankaListFormatedWithAdress>
    <izvorni_sadrzaj>
      <item>SENSUM VITA j.d.o.o., Zagrebačka 122/F, 44272 Lekenik zastupanog po punomoćniku VLATKA GALIJAN</item>
    </izvorni_sadrzaj>
    <derivirana_varijabla naziv="DomainObject.Predmet.ProtuStrankaListFormatedWithAdress_1">
      <item>SENSUM VITA j.d.o.o., Zagrebačka 122/F, 44272 Lekenik zastupanog po punomoćniku VLATKA GALIJAN</item>
    </derivirana_varijabla>
  </DomainObject.Predmet.ProtuStrankaListFormatedWithAdress>
  <DomainObject.Predmet.ProtuStrankaListFormatedWithAdressOIB>
    <izvorni_sadrzaj>
      <item>SENSUM VITA j.d.o.o., OIB 09630288198, Zagrebačka 122/F, 44272 Lekenik zastupanog po punomoćniku VLATKA GALIJAN</item>
    </izvorni_sadrzaj>
    <derivirana_varijabla naziv="DomainObject.Predmet.ProtuStrankaListFormatedWithAdressOIB_1">
      <item>SENSUM VITA j.d.o.o., OIB 09630288198, Zagrebačka 122/F, 44272 Lekenik zastupanog po punomoćniku VLATKA GALIJAN</item>
    </derivirana_varijabla>
  </DomainObject.Predmet.ProtuStrankaListFormatedWithAdressOIB>
  <DomainObject.Predmet.ProtuStrankaListNazivFormated>
    <izvorni_sadrzaj>
      <item>SENSUM VITA j.d.o.o.</item>
    </izvorni_sadrzaj>
    <derivirana_varijabla naziv="DomainObject.Predmet.ProtuStrankaListNazivFormated_1">
      <item>SENSUM VITA j.d.o.o.</item>
    </derivirana_varijabla>
  </DomainObject.Predmet.ProtuStrankaListNazivFormated>
  <DomainObject.Predmet.ProtuStrankaListNazivFormatedOIB>
    <izvorni_sadrzaj>
      <item>SENSUM VITA j.d.o.o., OIB 09630288198</item>
    </izvorni_sadrzaj>
    <derivirana_varijabla naziv="DomainObject.Predmet.ProtuStrankaListNazivFormatedOIB_1">
      <item>SENSUM VITA j.d.o.o., OIB 09630288198</item>
    </derivirana_varijabla>
  </DomainObject.Predmet.ProtuStrankaListNazivFormatedOIB>
  <DomainObject.Predmet.OstaliListFormated>
    <izvorni_sadrzaj>
      <item>VLATKA GALIJAN punomoćnik sudionika u postupku SENSUM VITA j.d.o.o.</item>
    </izvorni_sadrzaj>
    <derivirana_varijabla naziv="DomainObject.Predmet.OstaliListFormated_1">
      <item>VLATKA GALIJAN punomoćnik sudionika u postupku SENSUM VITA j.d.o.o.</item>
    </derivirana_varijabla>
  </DomainObject.Predmet.OstaliListFormated>
  <DomainObject.Predmet.OstaliListFormatedOIB>
    <izvorni_sadrzaj>
      <item>VLATKA GALIJAN, OIB 02927729968 punomoćnik sudionika u postupku SENSUM VITA j.d.o.o.</item>
    </izvorni_sadrzaj>
    <derivirana_varijabla naziv="DomainObject.Predmet.OstaliListFormatedOIB_1">
      <item>VLATKA GALIJAN, OIB 02927729968 punomoćnik sudionika u postupku SENSUM VITA j.d.o.o.</item>
    </derivirana_varijabla>
  </DomainObject.Predmet.OstaliListFormatedOIB>
  <DomainObject.Predmet.OstaliListFormatedWithAdress>
    <izvorni_sadrzaj>
      <item>VLATKA GALIJAN, ZAGREBAČKA 122/F, 44272 Lekenik punomoćnik sudionika u postupku SENSUM VITA j.d.o.o.</item>
    </izvorni_sadrzaj>
    <derivirana_varijabla naziv="DomainObject.Predmet.OstaliListFormatedWithAdress_1">
      <item>VLATKA GALIJAN, ZAGREBAČKA 122/F, 44272 Lekenik punomoćnik sudionika u postupku SENSUM VITA j.d.o.o.</item>
    </derivirana_varijabla>
  </DomainObject.Predmet.OstaliListFormatedWithAdress>
  <DomainObject.Predmet.OstaliListFormatedWithAdressOIB>
    <izvorni_sadrzaj>
      <item>VLATKA GALIJAN, OIB 02927729968, ZAGREBAČKA 122/F, 44272 Lekenik punomoćnik sudionika u postupku SENSUM VITA j.d.o.o.</item>
    </izvorni_sadrzaj>
    <derivirana_varijabla naziv="DomainObject.Predmet.OstaliListFormatedWithAdressOIB_1">
      <item>VLATKA GALIJAN, OIB 02927729968, ZAGREBAČKA 122/F, 44272 Lekenik punomoćnik sudionika u postupku SENSUM VITA j.d.o.o.</item>
    </derivirana_varijabla>
  </DomainObject.Predmet.OstaliListFormatedWithAdressOIB>
  <DomainObject.Predmet.OstaliListNazivFormated>
    <izvorni_sadrzaj>
      <item>VLATKA GALIJAN</item>
    </izvorni_sadrzaj>
    <derivirana_varijabla naziv="DomainObject.Predmet.OstaliListNazivFormated_1">
      <item>VLATKA GALIJAN</item>
    </derivirana_varijabla>
  </DomainObject.Predmet.OstaliListNazivFormated>
  <DomainObject.Predmet.OstaliListNazivFormatedOIB>
    <izvorni_sadrzaj>
      <item>VLATKA GALIJAN, OIB 02927729968</item>
    </izvorni_sadrzaj>
    <derivirana_varijabla naziv="DomainObject.Predmet.OstaliListNazivFormatedOIB_1">
      <item>VLATKA GALIJAN, OIB 02927729968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SENSUM VITA j.d.o.o.</izvorni_sadrzaj>
    <derivirana_varijabla naziv="DomainObject.Predmet.ProtustrankaIDrugi_1">SENSUM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SENSUM VITA j.d.o.o., OIB 09630288198, Zagrebačka 122/F, 44272 Lekenik</izvorni_sadrzaj>
    <derivirana_varijabla naziv="DomainObject.Predmet.ProtustrankaIDrugiAdressOIB_1">SENSUM VITA j.d.o.o., OIB 09630288198, Zagrebačka 122/F,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SENSUM VITA j.d.o.o.</item>
      <item>VLATKA GALIJAN</item>
    </izvorni_sadrzaj>
    <derivirana_varijabla naziv="DomainObject.Predmet.SudioniciListNaziv_1">
      <item>FINA Regionalni centar Zagreb</item>
      <item>SENSUM VITA j.d.o.o.</item>
      <item>VLATKA GALIJAN</item>
    </derivirana_varijabla>
  </DomainObject.Predmet.SudioniciListNaziv>
  <DomainObject.Predmet.SudioniciListAdressOIB>
    <izvorni_sadrzaj>
      <item>FINA Regionalni centar Zagreb, OIB 85821130368, Trg svibanjskih žrtava 1995. 1,10000 Zagreb</item>
      <item>SENSUM VITA j.d.o.o., OIB 09630288198, Zagrebačka 122/F,44272 Lekenik</item>
      <item>VLATKA GALIJAN, OIB 02927729968, ZAGREBAČKA 122/F,44272 Lekenik</item>
    </izvorni_sadrzaj>
    <derivirana_varijabla naziv="DomainObject.Predmet.SudioniciListAdressOIB_1">
      <item>FINA Regionalni centar Zagreb, OIB 85821130368, Trg svibanjskih žrtava 1995. 1,10000 Zagreb</item>
      <item>SENSUM VITA j.d.o.o., OIB 09630288198, Zagrebačka 122/F,44272 Lekenik</item>
      <item>VLATKA GALIJAN, OIB 02927729968, ZAGREBAČKA 122/F,44272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09630288198</item>
      <item>, OIB 02927729968</item>
    </izvorni_sadrzaj>
    <derivirana_varijabla naziv="DomainObject.Predmet.SudioniciListNazivOIB_1">
      <item>, OIB 85821130368</item>
      <item>, OIB 09630288198</item>
      <item>, OIB 02927729968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ABEC3-CFCA-45C9-98F5-A4ED3F3BD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2175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2016-03-24T07:56:00Z</dcterms:created>
  <dc:creator>Korisnik</dc:creator>
  <cp:lastModifiedBy>Višnja Svečak</cp:lastModifiedBy>
  <cp:lastPrinted>2016-03-24T13:04:00Z</cp:lastPrinted>
  <dcterms:modified xmlns:xsi="http://www.w3.org/2001/XMLSchema-instance" xsi:type="dcterms:W3CDTF">2016-03-24T13:04:00Z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