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c2658" w14:paraId="f2c2658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CD00ED">
        <w:rPr>
          <w:rStyle w:val="Naglaeno"/>
          <w:b w:val="false"/>
        </w:rPr>
        <w:t>1</w:t>
      </w:r>
      <w:r w:rsidR="000B66ED">
        <w:rPr>
          <w:rStyle w:val="Naglaeno"/>
          <w:b w:val="false"/>
        </w:rPr>
        <w:t>3</w:t>
      </w:r>
      <w:r w:rsidR="003C39CC">
        <w:rPr>
          <w:rStyle w:val="Naglaeno"/>
          <w:b w:val="false"/>
        </w:rPr>
        <w:t>6</w:t>
      </w:r>
      <w:r w:rsidR="00BB3D58">
        <w:rPr>
          <w:rStyle w:val="Naglaeno"/>
          <w:b w:val="false"/>
        </w:rPr>
        <w:t>/1</w:t>
      </w:r>
      <w:r w:rsidR="00290E07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4CDC">
        <w:t xml:space="preserve"> OIB: 85821130368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za provedbu</w:t>
      </w:r>
      <w:r w:rsidR="00867612">
        <w:t xml:space="preserve"> skraćenog stečajnog postupka </w:t>
      </w:r>
      <w:r w:rsidR="004A0D7B">
        <w:t xml:space="preserve">nad dužnikom </w:t>
      </w:r>
      <w:r w:rsidR="005A4992" w:rsidRPr="005A4992">
        <w:t>FEMINA VITA d.o.o.</w:t>
      </w:r>
      <w:r w:rsidR="00BB3D58">
        <w:t xml:space="preserve">, </w:t>
      </w:r>
      <w:r w:rsidR="00C86E90" w:rsidRPr="00C86E90">
        <w:t>Zagreb</w:t>
      </w:r>
      <w:r w:rsidR="00BB3D58">
        <w:t xml:space="preserve">, </w:t>
      </w:r>
      <w:r w:rsidR="005A4992" w:rsidRPr="005A4992">
        <w:t xml:space="preserve">Josipa </w:t>
      </w:r>
      <w:proofErr w:type="spellStart"/>
      <w:r w:rsidR="005A4992" w:rsidRPr="005A4992">
        <w:t>Strganca</w:t>
      </w:r>
      <w:proofErr w:type="spellEnd"/>
      <w:r w:rsidR="005A4992" w:rsidRPr="005A4992">
        <w:t xml:space="preserve"> 6</w:t>
      </w:r>
      <w:r w:rsidR="00331402">
        <w:t>, MBS:</w:t>
      </w:r>
      <w:r w:rsidR="00BB3D58">
        <w:t xml:space="preserve"> </w:t>
      </w:r>
      <w:r w:rsidR="005A4992" w:rsidRPr="005A4992">
        <w:t>080845739</w:t>
      </w:r>
      <w:r w:rsidR="00331402">
        <w:t>, OIB:</w:t>
      </w:r>
      <w:r w:rsidR="00BB3D58">
        <w:t xml:space="preserve"> </w:t>
      </w:r>
      <w:r w:rsidR="005A4992" w:rsidRPr="005A4992">
        <w:t>85129288144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0B66ED">
        <w:t>7</w:t>
      </w:r>
      <w:r w:rsidR="00BB3D58">
        <w:t xml:space="preserve">. </w:t>
      </w:r>
      <w:r w:rsidR="00C86E90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C86E90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5A4992" w:rsidRPr="005A4992">
        <w:t>FEMINA VITA d.o.o.</w:t>
      </w:r>
      <w:r w:rsidR="005A4992">
        <w:t xml:space="preserve">, </w:t>
      </w:r>
      <w:r w:rsidR="005A4992" w:rsidRPr="00C86E90">
        <w:t>Zagreb</w:t>
      </w:r>
      <w:r w:rsidR="005A4992">
        <w:t xml:space="preserve">, </w:t>
      </w:r>
      <w:r w:rsidR="005A4992" w:rsidRPr="005A4992">
        <w:t xml:space="preserve">Josipa </w:t>
      </w:r>
      <w:proofErr w:type="spellStart"/>
      <w:r w:rsidR="005A4992" w:rsidRPr="005A4992">
        <w:t>Strganca</w:t>
      </w:r>
      <w:proofErr w:type="spellEnd"/>
      <w:r w:rsidR="005A4992" w:rsidRPr="005A4992">
        <w:t xml:space="preserve"> 6</w:t>
      </w:r>
      <w:r w:rsidR="005A4992">
        <w:t xml:space="preserve">, MBS: </w:t>
      </w:r>
      <w:r w:rsidR="005A4992" w:rsidRPr="005A4992">
        <w:t>080845739</w:t>
      </w:r>
      <w:r w:rsidR="005A4992">
        <w:t xml:space="preserve">, OIB: </w:t>
      </w:r>
      <w:r w:rsidR="005A4992" w:rsidRPr="005A4992">
        <w:t>85129288144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5A4992">
        <w:t>19.726,81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C54B1E">
        <w:t>1</w:t>
      </w:r>
      <w:r w:rsidR="00690278">
        <w:t>3</w:t>
      </w:r>
      <w:r w:rsidR="003C39CC">
        <w:t>6</w:t>
      </w:r>
      <w:r w:rsidR="00F00C28">
        <w:t>-</w:t>
      </w:r>
      <w:r w:rsidR="00CE3DC5">
        <w:t>1</w:t>
      </w:r>
      <w:r w:rsidR="00976205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0B66ED">
        <w:t>7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830ABE" w:rsidP="00047A8F" w:rsidR="00830ABE"/>
    <w:p w:rsidRDefault="00830ABE" w:rsidP="00047A8F" w:rsidR="00830ABE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4B2F9B" w:rsidP="004B2F9B" w:rsidR="004B2F9B">
      <w:pPr>
        <w:numPr>
          <w:ilvl w:val="0"/>
          <w:numId w:val="1"/>
        </w:numPr>
      </w:pPr>
      <w:r>
        <w:t>kal. 27.03.2017.</w:t>
      </w:r>
    </w:p>
    <w:p w:rsidRDefault="00532E0A" w:rsidP="004B2F9B" w:rsidR="00532E0A" w:rsidRPr="00D92428">
      <w:pPr>
        <w:ind w:left="720"/>
        <w:rPr>
          <w:highlight w:val="green"/>
        </w:rPr>
      </w:pPr>
    </w:p>
    <w:sectPr w:rsidSect="00F2165F" w:rsidR="00532E0A" w:rsidRPr="00D92428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00C9" w:rsidR="000900C9">
      <w:r>
        <w:separator/>
      </w:r>
    </w:p>
  </w:endnote>
  <w:endnote w:id="0" w:type="continuationSeparator">
    <w:p w:rsidRDefault="000900C9" w:rsidR="0009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00C9" w:rsidR="000900C9">
      <w:r>
        <w:separator/>
      </w:r>
    </w:p>
  </w:footnote>
  <w:footnote w:id="0" w:type="continuationSeparator">
    <w:p w:rsidRDefault="000900C9" w:rsidR="0009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900C9"/>
    <w:rsid w:val="00091B4B"/>
    <w:rsid w:val="000938B8"/>
    <w:rsid w:val="0009509C"/>
    <w:rsid w:val="00095305"/>
    <w:rsid w:val="000B0EBD"/>
    <w:rsid w:val="000B66ED"/>
    <w:rsid w:val="000B72C7"/>
    <w:rsid w:val="000C26C6"/>
    <w:rsid w:val="000C6AA1"/>
    <w:rsid w:val="000C725B"/>
    <w:rsid w:val="000D0569"/>
    <w:rsid w:val="000E29E9"/>
    <w:rsid w:val="000E762A"/>
    <w:rsid w:val="000F61EA"/>
    <w:rsid w:val="000F6941"/>
    <w:rsid w:val="00102060"/>
    <w:rsid w:val="0012059F"/>
    <w:rsid w:val="001347E8"/>
    <w:rsid w:val="001437B2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04D"/>
    <w:rsid w:val="002063E3"/>
    <w:rsid w:val="00211C50"/>
    <w:rsid w:val="002207C8"/>
    <w:rsid w:val="00221669"/>
    <w:rsid w:val="002249F2"/>
    <w:rsid w:val="00224AFF"/>
    <w:rsid w:val="002358E7"/>
    <w:rsid w:val="00243721"/>
    <w:rsid w:val="002445AB"/>
    <w:rsid w:val="0025000D"/>
    <w:rsid w:val="0026541F"/>
    <w:rsid w:val="00267D26"/>
    <w:rsid w:val="002771C4"/>
    <w:rsid w:val="00277975"/>
    <w:rsid w:val="00283868"/>
    <w:rsid w:val="0028507D"/>
    <w:rsid w:val="002856FB"/>
    <w:rsid w:val="00290E07"/>
    <w:rsid w:val="002A2638"/>
    <w:rsid w:val="002A2AF5"/>
    <w:rsid w:val="002A36D6"/>
    <w:rsid w:val="002A3BEF"/>
    <w:rsid w:val="002B4236"/>
    <w:rsid w:val="002B6F7F"/>
    <w:rsid w:val="002C352F"/>
    <w:rsid w:val="002C3D49"/>
    <w:rsid w:val="002D2610"/>
    <w:rsid w:val="002D7681"/>
    <w:rsid w:val="002F2EC7"/>
    <w:rsid w:val="002F4AAF"/>
    <w:rsid w:val="002F63F5"/>
    <w:rsid w:val="002F66FE"/>
    <w:rsid w:val="00312DA4"/>
    <w:rsid w:val="00316796"/>
    <w:rsid w:val="00317905"/>
    <w:rsid w:val="00320C64"/>
    <w:rsid w:val="003276D7"/>
    <w:rsid w:val="00331402"/>
    <w:rsid w:val="00331D2D"/>
    <w:rsid w:val="00332594"/>
    <w:rsid w:val="003337A6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4135"/>
    <w:rsid w:val="003879D1"/>
    <w:rsid w:val="00390BF1"/>
    <w:rsid w:val="003924AF"/>
    <w:rsid w:val="003A56C0"/>
    <w:rsid w:val="003A610E"/>
    <w:rsid w:val="003B282B"/>
    <w:rsid w:val="003B5119"/>
    <w:rsid w:val="003C01DF"/>
    <w:rsid w:val="003C39CC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6EB4"/>
    <w:rsid w:val="00482F57"/>
    <w:rsid w:val="00484B20"/>
    <w:rsid w:val="0048747B"/>
    <w:rsid w:val="00494742"/>
    <w:rsid w:val="00495E5D"/>
    <w:rsid w:val="004A0D7B"/>
    <w:rsid w:val="004A335F"/>
    <w:rsid w:val="004A5A8D"/>
    <w:rsid w:val="004A6F2C"/>
    <w:rsid w:val="004B2F9B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50495A"/>
    <w:rsid w:val="005126B5"/>
    <w:rsid w:val="005159C5"/>
    <w:rsid w:val="00515F79"/>
    <w:rsid w:val="005167FF"/>
    <w:rsid w:val="00530A9B"/>
    <w:rsid w:val="00532E0A"/>
    <w:rsid w:val="00534964"/>
    <w:rsid w:val="00534AC1"/>
    <w:rsid w:val="0053545A"/>
    <w:rsid w:val="00540160"/>
    <w:rsid w:val="0054259D"/>
    <w:rsid w:val="005437AE"/>
    <w:rsid w:val="005476EE"/>
    <w:rsid w:val="00550133"/>
    <w:rsid w:val="00554CD6"/>
    <w:rsid w:val="00556098"/>
    <w:rsid w:val="00567F63"/>
    <w:rsid w:val="005868D0"/>
    <w:rsid w:val="005931E7"/>
    <w:rsid w:val="005A4992"/>
    <w:rsid w:val="005B1166"/>
    <w:rsid w:val="005B59B6"/>
    <w:rsid w:val="005C01B9"/>
    <w:rsid w:val="005C598E"/>
    <w:rsid w:val="005D2A79"/>
    <w:rsid w:val="005D7617"/>
    <w:rsid w:val="005D7EC1"/>
    <w:rsid w:val="005E0CFB"/>
    <w:rsid w:val="005E55B1"/>
    <w:rsid w:val="0060000F"/>
    <w:rsid w:val="00603043"/>
    <w:rsid w:val="00613D0A"/>
    <w:rsid w:val="006207DD"/>
    <w:rsid w:val="00632865"/>
    <w:rsid w:val="00633654"/>
    <w:rsid w:val="006372FF"/>
    <w:rsid w:val="0064388F"/>
    <w:rsid w:val="00644186"/>
    <w:rsid w:val="00644281"/>
    <w:rsid w:val="0064753E"/>
    <w:rsid w:val="00652724"/>
    <w:rsid w:val="00666402"/>
    <w:rsid w:val="00672560"/>
    <w:rsid w:val="0068612D"/>
    <w:rsid w:val="00690278"/>
    <w:rsid w:val="006906BB"/>
    <w:rsid w:val="0069656A"/>
    <w:rsid w:val="006A11E9"/>
    <w:rsid w:val="006A6EBE"/>
    <w:rsid w:val="006B29B9"/>
    <w:rsid w:val="006B2D9D"/>
    <w:rsid w:val="006B346E"/>
    <w:rsid w:val="006B4F4E"/>
    <w:rsid w:val="006B5168"/>
    <w:rsid w:val="006C36CE"/>
    <w:rsid w:val="006C4FDF"/>
    <w:rsid w:val="00711561"/>
    <w:rsid w:val="00712635"/>
    <w:rsid w:val="0073010A"/>
    <w:rsid w:val="00734726"/>
    <w:rsid w:val="007657AA"/>
    <w:rsid w:val="00766D29"/>
    <w:rsid w:val="0077329E"/>
    <w:rsid w:val="0078009A"/>
    <w:rsid w:val="00790717"/>
    <w:rsid w:val="00796AED"/>
    <w:rsid w:val="007A4540"/>
    <w:rsid w:val="007A5699"/>
    <w:rsid w:val="007B0AB6"/>
    <w:rsid w:val="007C1B5B"/>
    <w:rsid w:val="007C3B06"/>
    <w:rsid w:val="007D0512"/>
    <w:rsid w:val="007D0D2D"/>
    <w:rsid w:val="007E7376"/>
    <w:rsid w:val="007F1C41"/>
    <w:rsid w:val="008023F7"/>
    <w:rsid w:val="00817C66"/>
    <w:rsid w:val="00823E3F"/>
    <w:rsid w:val="00830ABE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77601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C0374"/>
    <w:rsid w:val="008C7029"/>
    <w:rsid w:val="008F1B6B"/>
    <w:rsid w:val="00901EF5"/>
    <w:rsid w:val="00912CF5"/>
    <w:rsid w:val="00914F33"/>
    <w:rsid w:val="00930B0A"/>
    <w:rsid w:val="00936874"/>
    <w:rsid w:val="00937840"/>
    <w:rsid w:val="0094232B"/>
    <w:rsid w:val="0094702E"/>
    <w:rsid w:val="009525D4"/>
    <w:rsid w:val="00976205"/>
    <w:rsid w:val="009767F2"/>
    <w:rsid w:val="00980E4D"/>
    <w:rsid w:val="009A412B"/>
    <w:rsid w:val="009B40D7"/>
    <w:rsid w:val="009B46D8"/>
    <w:rsid w:val="009C1900"/>
    <w:rsid w:val="009C670C"/>
    <w:rsid w:val="009E5D6D"/>
    <w:rsid w:val="00A07CA2"/>
    <w:rsid w:val="00A1285B"/>
    <w:rsid w:val="00A214C9"/>
    <w:rsid w:val="00A24CDC"/>
    <w:rsid w:val="00A405B5"/>
    <w:rsid w:val="00A41F76"/>
    <w:rsid w:val="00A46436"/>
    <w:rsid w:val="00A519A5"/>
    <w:rsid w:val="00A56ACB"/>
    <w:rsid w:val="00A57AB7"/>
    <w:rsid w:val="00A633F9"/>
    <w:rsid w:val="00A63F24"/>
    <w:rsid w:val="00A81194"/>
    <w:rsid w:val="00A8702F"/>
    <w:rsid w:val="00AA6B6E"/>
    <w:rsid w:val="00AB7B53"/>
    <w:rsid w:val="00AD0676"/>
    <w:rsid w:val="00AD251E"/>
    <w:rsid w:val="00AE3893"/>
    <w:rsid w:val="00B00E40"/>
    <w:rsid w:val="00B24B41"/>
    <w:rsid w:val="00B32948"/>
    <w:rsid w:val="00B41500"/>
    <w:rsid w:val="00B67389"/>
    <w:rsid w:val="00B82540"/>
    <w:rsid w:val="00B931A9"/>
    <w:rsid w:val="00B95B20"/>
    <w:rsid w:val="00BA0255"/>
    <w:rsid w:val="00BA204A"/>
    <w:rsid w:val="00BB3D58"/>
    <w:rsid w:val="00BE33FF"/>
    <w:rsid w:val="00BF32DE"/>
    <w:rsid w:val="00C01384"/>
    <w:rsid w:val="00C04A19"/>
    <w:rsid w:val="00C2016D"/>
    <w:rsid w:val="00C43CDA"/>
    <w:rsid w:val="00C54B1E"/>
    <w:rsid w:val="00C56925"/>
    <w:rsid w:val="00C66216"/>
    <w:rsid w:val="00C831D9"/>
    <w:rsid w:val="00C8590C"/>
    <w:rsid w:val="00C86E90"/>
    <w:rsid w:val="00CA01EF"/>
    <w:rsid w:val="00CA2793"/>
    <w:rsid w:val="00CA347D"/>
    <w:rsid w:val="00CB05E9"/>
    <w:rsid w:val="00CC49B6"/>
    <w:rsid w:val="00CD00ED"/>
    <w:rsid w:val="00CE0EE4"/>
    <w:rsid w:val="00CE3DC5"/>
    <w:rsid w:val="00CF033B"/>
    <w:rsid w:val="00CF63EE"/>
    <w:rsid w:val="00D212DB"/>
    <w:rsid w:val="00D22877"/>
    <w:rsid w:val="00D23251"/>
    <w:rsid w:val="00D24D2F"/>
    <w:rsid w:val="00D32BDC"/>
    <w:rsid w:val="00D505FE"/>
    <w:rsid w:val="00D64021"/>
    <w:rsid w:val="00D745AC"/>
    <w:rsid w:val="00D77EA4"/>
    <w:rsid w:val="00D92428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23AF8"/>
    <w:rsid w:val="00E27BF4"/>
    <w:rsid w:val="00E313B6"/>
    <w:rsid w:val="00E50DDF"/>
    <w:rsid w:val="00E60C19"/>
    <w:rsid w:val="00E956AE"/>
    <w:rsid w:val="00E96356"/>
    <w:rsid w:val="00EA028A"/>
    <w:rsid w:val="00EA1A0E"/>
    <w:rsid w:val="00EA5AA8"/>
    <w:rsid w:val="00EB3D63"/>
    <w:rsid w:val="00EB6D07"/>
    <w:rsid w:val="00EC0019"/>
    <w:rsid w:val="00ED4C16"/>
    <w:rsid w:val="00ED68FE"/>
    <w:rsid w:val="00F00C28"/>
    <w:rsid w:val="00F00CBB"/>
    <w:rsid w:val="00F02A50"/>
    <w:rsid w:val="00F040D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82537"/>
    <w:rsid w:val="00F83779"/>
    <w:rsid w:val="00F86A6B"/>
    <w:rsid w:val="00FA2A24"/>
    <w:rsid w:val="00FB7801"/>
    <w:rsid w:val="00FC1F8C"/>
    <w:rsid w:val="00FD3E84"/>
    <w:rsid w:val="00FE0CCA"/>
    <w:rsid w:val="00FE456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760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7760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7760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60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60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760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7760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7760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60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60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427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St-136/2017</izvorni_sadrzaj>
    <derivirana_varijabla naziv="DomainObject.Predmet.OznakaBroj_1">St-136/2017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FEMINA VITA d.o.o.</izvorni_sadrzaj>
    <derivirana_varijabla naziv="DomainObject.Predmet.ProtustrankaFormated_1">  FEMINA VITA d.o.o.</derivirana_varijabla>
  </DomainObject.Predmet.ProtustrankaFormated>
  <DomainObject.Predmet.ProtustrankaFormatedOIB>
    <izvorni_sadrzaj>  FEMINA VITA d.o.o., OIB 85129288144</izvorni_sadrzaj>
    <derivirana_varijabla naziv="DomainObject.Predmet.ProtustrankaFormatedOIB_1">  FEMINA VITA d.o.o., OIB 85129288144</derivirana_varijabla>
  </DomainObject.Predmet.ProtustrankaFormatedOIB>
  <DomainObject.Predmet.ProtustrankaFormatedWithAdress>
    <izvorni_sadrzaj> FEMINA VITA d.o.o., Josipa Strganca 6, 10000 Zagreb</izvorni_sadrzaj>
    <derivirana_varijabla naziv="DomainObject.Predmet.ProtustrankaFormatedWithAdress_1"> FEMINA VITA d.o.o., Josipa Strganca 6, 10000 Zagreb</derivirana_varijabla>
  </DomainObject.Predmet.ProtustrankaFormatedWithAdress>
  <DomainObject.Predmet.ProtustrankaFormatedWithAdressOIB>
    <izvorni_sadrzaj> FEMINA VITA d.o.o., OIB 85129288144, Josipa Strganca 6, 10000 Zagreb</izvorni_sadrzaj>
    <derivirana_varijabla naziv="DomainObject.Predmet.ProtustrankaFormatedWithAdressOIB_1"> FEMINA VITA d.o.o., OIB 85129288144, Josipa Strganca 6, 10000 Zagreb</derivirana_varijabla>
  </DomainObject.Predmet.ProtustrankaFormatedWithAdressOIB>
  <DomainObject.Predmet.ProtustrankaWithAdress>
    <izvorni_sadrzaj>FEMINA VITA d.o.o. Josipa Strganca 6, 10000 Zagreb</izvorni_sadrzaj>
    <derivirana_varijabla naziv="DomainObject.Predmet.ProtustrankaWithAdress_1">FEMINA VITA d.o.o. Josipa Strganca 6, 10000 Zagreb</derivirana_varijabla>
  </DomainObject.Predmet.ProtustrankaWithAdress>
  <DomainObject.Predmet.ProtustrankaWithAdressOIB>
    <izvorni_sadrzaj>FEMINA VITA d.o.o., OIB 85129288144, Josipa Strganca 6, 10000 Zagreb</izvorni_sadrzaj>
    <derivirana_varijabla naziv="DomainObject.Predmet.ProtustrankaWithAdressOIB_1">FEMINA VITA d.o.o., OIB 85129288144, Josipa Strganca 6, 10000 Zagreb</derivirana_varijabla>
  </DomainObject.Predmet.ProtustrankaWithAdressOIB>
  <DomainObject.Predmet.ProtustrankaNazivFormated>
    <izvorni_sadrzaj>FEMINA VITA d.o.o.</izvorni_sadrzaj>
    <derivirana_varijabla naziv="DomainObject.Predmet.ProtustrankaNazivFormated_1">FEMINA VITA d.o.o.</derivirana_varijabla>
  </DomainObject.Predmet.ProtustrankaNazivFormated>
  <DomainObject.Predmet.ProtustrankaNazivFormatedOIB>
    <izvorni_sadrzaj>FEMINA VITA d.o.o., OIB 85129288144</izvorni_sadrzaj>
    <derivirana_varijabla naziv="DomainObject.Predmet.ProtustrankaNazivFormatedOIB_1">FEMINA VITA d.o.o., OIB 85129288144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FEMINA VITA d.o.o.</item>
    </izvorni_sadrzaj>
    <derivirana_varijabla naziv="DomainObject.Predmet.ProtuStrankaListFormated_1">
      <item>FEMINA VITA d.o.o.</item>
    </derivirana_varijabla>
  </DomainObject.Predmet.ProtuStrankaListFormated>
  <DomainObject.Predmet.ProtuStrankaListFormatedOIB>
    <izvorni_sadrzaj>
      <item>FEMINA VITA d.o.o., OIB 85129288144</item>
    </izvorni_sadrzaj>
    <derivirana_varijabla naziv="DomainObject.Predmet.ProtuStrankaListFormatedOIB_1">
      <item>FEMINA VITA d.o.o., OIB 85129288144</item>
    </derivirana_varijabla>
  </DomainObject.Predmet.ProtuStrankaListFormatedOIB>
  <DomainObject.Predmet.ProtuStrankaListFormatedWithAdress>
    <izvorni_sadrzaj>
      <item>FEMINA VITA d.o.o., Josipa Strganca 6, 10000 Zagreb</item>
    </izvorni_sadrzaj>
    <derivirana_varijabla naziv="DomainObject.Predmet.ProtuStrankaListFormatedWithAdress_1">
      <item>FEMINA VITA d.o.o., Josipa Strganca 6, 10000 Zagreb</item>
    </derivirana_varijabla>
  </DomainObject.Predmet.ProtuStrankaListFormatedWithAdress>
  <DomainObject.Predmet.ProtuStrankaListFormatedWithAdressOIB>
    <izvorni_sadrzaj>
      <item>FEMINA VITA d.o.o., OIB 85129288144, Josipa Strganca 6, 10000 Zagreb</item>
    </izvorni_sadrzaj>
    <derivirana_varijabla naziv="DomainObject.Predmet.ProtuStrankaListFormatedWithAdressOIB_1">
      <item>FEMINA VITA d.o.o., OIB 85129288144, Josipa Strganca 6, 10000 Zagreb</item>
    </derivirana_varijabla>
  </DomainObject.Predmet.ProtuStrankaListFormatedWithAdressOIB>
  <DomainObject.Predmet.ProtuStrankaListNazivFormated>
    <izvorni_sadrzaj>
      <item>FEMINA VITA d.o.o.</item>
    </izvorni_sadrzaj>
    <derivirana_varijabla naziv="DomainObject.Predmet.ProtuStrankaListNazivFormated_1">
      <item>FEMINA VITA d.o.o.</item>
    </derivirana_varijabla>
  </DomainObject.Predmet.ProtuStrankaListNazivFormated>
  <DomainObject.Predmet.ProtuStrankaListNazivFormatedOIB>
    <izvorni_sadrzaj>
      <item>FEMINA VITA d.o.o., OIB 85129288144</item>
    </izvorni_sadrzaj>
    <derivirana_varijabla naziv="DomainObject.Predmet.ProtuStrankaListNazivFormatedOIB_1">
      <item>FEMINA VITA d.o.o., OIB 85129288144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FEMINA VITA d.o.o.</izvorni_sadrzaj>
    <derivirana_varijabla naziv="DomainObject.Predmet.ProtustrankaIDrugi_1">FEMINA VITA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FEMINA VITA d.o.o., OIB 85129288144, Josipa Strganca 6, 10000 Zagreb</izvorni_sadrzaj>
    <derivirana_varijabla naziv="DomainObject.Predmet.ProtustrankaIDrugiAdressOIB_1">FEMINA VITA d.o.o., OIB 85129288144, Josipa Strganca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FEMINA VITA d.o.o.</item>
      <item>FINA Regionalni centar Zagreb</item>
    </izvorni_sadrzaj>
    <derivirana_varijabla naziv="DomainObject.Predmet.SudioniciListNaziv_1">
      <item>FEMINA VITA d.o.o.</item>
      <item>FINA Regionalni centar Zagreb</item>
    </derivirana_varijabla>
  </DomainObject.Predmet.SudioniciListNaziv>
  <DomainObject.Predmet.SudioniciListAdressOIB>
    <izvorni_sadrzaj>
      <item>FEMINA VITA d.o.o., OIB 85129288144, Josipa Strganca 6,10000 Zagreb</item>
      <item>FINA Regionalni centar Zagreb, OIB 85821130368, Trg svibanjskih žrtava 1995. br. 1,10000 Zagreb</item>
    </izvorni_sadrzaj>
    <derivirana_varijabla naziv="DomainObject.Predmet.SudioniciListAdressOIB_1">
      <item>FEMINA VITA d.o.o., OIB 85129288144, Josipa Strganca 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85129288144</item>
      <item>, OIB 85821130368</item>
    </izvorni_sadrzaj>
    <derivirana_varijabla naziv="DomainObject.Predmet.SudioniciListNazivOIB_1">
      <item>, OIB 85129288144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651598-F5A1-4040-B6F9-FB9B651123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381</properties:Words>
  <properties:Characters>2035</properties:Characters>
  <properties:Lines>53</properties:Lines>
  <properties:Paragraphs>16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2017-02-06T06:41:00Z</cp:lastPrinted>
  <dcterms:modified xmlns:xsi="http://www.w3.org/2001/XMLSchema-instance" xsi:type="dcterms:W3CDTF">2017-02-07T11:01:00Z</dcterms:modified>
  <cp:revision>49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