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88dc" w14:paraId="78888dc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E922D3">
        <w:rPr>
          <w:rFonts w:hAnsi="Times New Roman" w:ascii="Times New Roman"/>
          <w:b/>
          <w:sz w:val="24"/>
          <w:szCs w:val="24"/>
        </w:rPr>
        <w:t>381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E922D3">
        <w:rPr>
          <w:rFonts w:hAnsi="Times New Roman" w:ascii="Times New Roman"/>
          <w:sz w:val="24"/>
          <w:szCs w:val="24"/>
        </w:rPr>
        <w:t>381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E922D3" w:rsidRPr="00E922D3">
        <w:rPr>
          <w:rFonts w:hAnsi="Times New Roman" w:ascii="Times New Roman"/>
          <w:sz w:val="24"/>
          <w:szCs w:val="24"/>
        </w:rPr>
        <w:t>MAT-GIK EL.INSTALACIJE j.d.o.o.</w:t>
      </w:r>
      <w:r w:rsidR="00E922D3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E922D3">
        <w:rPr>
          <w:rFonts w:hAnsi="Times New Roman" w:ascii="Times New Roman"/>
          <w:sz w:val="24"/>
          <w:szCs w:val="24"/>
        </w:rPr>
        <w:t>Deanovec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E922D3" w:rsidRPr="00E922D3">
        <w:rPr>
          <w:rFonts w:hAnsi="Times New Roman" w:ascii="Times New Roman"/>
          <w:sz w:val="24"/>
          <w:szCs w:val="24"/>
        </w:rPr>
        <w:t>63168761557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6119C"/>
    <w:rsid w:val="00464CD3"/>
    <w:rsid w:val="004B404E"/>
    <w:rsid w:val="004D5B1F"/>
    <w:rsid w:val="00517E91"/>
    <w:rsid w:val="00566DFA"/>
    <w:rsid w:val="00577077"/>
    <w:rsid w:val="0058659A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D4065"/>
    <w:rsid w:val="00CE02C0"/>
    <w:rsid w:val="00CE3DE3"/>
    <w:rsid w:val="00D15414"/>
    <w:rsid w:val="00D434DF"/>
    <w:rsid w:val="00D764FE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MAT-GIK EL.INSTALACIJE j.d.o.o.</izvorni_sadrzaj>
    <derivirana_varijabla naziv="DomainObject.Predmet.ProtustrankaFormated_1">  MAT-GIK EL.INSTALACIJE j.d.o.o.</derivirana_varijabla>
  </DomainObject.Predmet.ProtustrankaFormated>
  <DomainObject.Predmet.ProtustrankaFormatedOIB>
    <izvorni_sadrzaj>  MAT-GIK EL.INSTALACIJE j.d.o.o., OIB 63168761557</izvorni_sadrzaj>
    <derivirana_varijabla naziv="DomainObject.Predmet.ProtustrankaFormatedOIB_1">  MAT-GIK EL.INSTALACIJE j.d.o.o., OIB 63168761557</derivirana_varijabla>
  </DomainObject.Predmet.ProtustrankaFormatedOIB>
  <DomainObject.Predmet.ProtustrankaFormatedWithAdress>
    <izvorni_sadrzaj> MAT-GIK EL.INSTALACIJE j.d.o.o., Josipa Badalića 49 /A, 10313 Deanovec</izvorni_sadrzaj>
    <derivirana_varijabla naziv="DomainObject.Predmet.ProtustrankaFormatedWithAdress_1"> MAT-GIK EL.INSTALACIJE j.d.o.o., Josipa Badalića 49 /A, 10313 Deanovec</derivirana_varijabla>
  </DomainObject.Predmet.ProtustrankaFormatedWithAdress>
  <DomainObject.Predmet.ProtustrankaFormatedWithAdressOIB>
    <izvorni_sadrzaj> MAT-GIK EL.INSTALACIJE j.d.o.o., OIB 63168761557, Josipa Badalića 49 /A, 10313 Deanovec</izvorni_sadrzaj>
    <derivirana_varijabla naziv="DomainObject.Predmet.ProtustrankaFormatedWithAdressOIB_1"> MAT-GIK EL.INSTALACIJE j.d.o.o., OIB 63168761557, Josipa Badalića 49 /A, 10313 Deanovec</derivirana_varijabla>
  </DomainObject.Predmet.ProtustrankaFormatedWithAdressOIB>
  <DomainObject.Predmet.ProtustrankaWithAdress>
    <izvorni_sadrzaj>MAT-GIK EL.INSTALACIJE j.d.o.o. Josipa Badalića 49 /A, 10313 Deanovec</izvorni_sadrzaj>
    <derivirana_varijabla naziv="DomainObject.Predmet.ProtustrankaWithAdress_1">MAT-GIK EL.INSTALACIJE j.d.o.o. Josipa Badalića 49 /A, 10313 Deanovec</derivirana_varijabla>
  </DomainObject.Predmet.ProtustrankaWithAdress>
  <DomainObject.Predmet.ProtustrankaWithAdressOIB>
    <izvorni_sadrzaj>MAT-GIK EL.INSTALACIJE j.d.o.o., OIB 63168761557, Josipa Badalića 49 /A, 10313 Deanovec</izvorni_sadrzaj>
    <derivirana_varijabla naziv="DomainObject.Predmet.ProtustrankaWithAdressOIB_1">MAT-GIK EL.INSTALACIJE j.d.o.o., OIB 63168761557, Josipa Badalića 49 /A, 10313 Deanovec</derivirana_varijabla>
  </DomainObject.Predmet.ProtustrankaWithAdressOIB>
  <DomainObject.Predmet.ProtustrankaNazivFormated>
    <izvorni_sadrzaj>MAT-GIK EL.INSTALACIJE j.d.o.o.</izvorni_sadrzaj>
    <derivirana_varijabla naziv="DomainObject.Predmet.ProtustrankaNazivFormated_1">MAT-GIK EL.INSTALACIJE j.d.o.o.</derivirana_varijabla>
  </DomainObject.Predmet.ProtustrankaNazivFormated>
  <DomainObject.Predmet.ProtustrankaNazivFormatedOIB>
    <izvorni_sadrzaj>MAT-GIK EL.INSTALACIJE j.d.o.o., OIB 63168761557</izvorni_sadrzaj>
    <derivirana_varijabla naziv="DomainObject.Predmet.ProtustrankaNazivFormatedOIB_1">MAT-GIK EL.INSTALACIJE j.d.o.o., OIB 63168761557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MAT-GIK EL.INSTALACIJE j.d.o.o.</item>
    </izvorni_sadrzaj>
    <derivirana_varijabla naziv="DomainObject.Predmet.ProtuStrankaListFormated_1">
      <item>MAT-GIK EL.INSTALACIJE j.d.o.o.</item>
    </derivirana_varijabla>
  </DomainObject.Predmet.ProtuStrankaListFormated>
  <DomainObject.Predmet.ProtuStrankaListFormatedOIB>
    <izvorni_sadrzaj>
      <item>MAT-GIK EL.INSTALACIJE j.d.o.o., OIB 63168761557</item>
    </izvorni_sadrzaj>
    <derivirana_varijabla naziv="DomainObject.Predmet.ProtuStrankaListFormatedOIB_1">
      <item>MAT-GIK EL.INSTALACIJE j.d.o.o., OIB 63168761557</item>
    </derivirana_varijabla>
  </DomainObject.Predmet.ProtuStrankaListFormatedOIB>
  <DomainObject.Predmet.ProtuStrankaListFormatedWithAdress>
    <izvorni_sadrzaj>
      <item>MAT-GIK EL.INSTALACIJE j.d.o.o., Josipa Badalića 49 /A, 10313 Deanovec</item>
    </izvorni_sadrzaj>
    <derivirana_varijabla naziv="DomainObject.Predmet.ProtuStrankaListFormatedWithAdress_1">
      <item>MAT-GIK EL.INSTALACIJE j.d.o.o., Josipa Badalića 49 /A, 10313 Deanovec</item>
    </derivirana_varijabla>
  </DomainObject.Predmet.ProtuStrankaListFormatedWithAdress>
  <DomainObject.Predmet.ProtuStrankaListFormatedWithAdressOIB>
    <izvorni_sadrzaj>
      <item>MAT-GIK EL.INSTALACIJE j.d.o.o., OIB 63168761557, Josipa Badalića 49 /A, 10313 Deanovec</item>
    </izvorni_sadrzaj>
    <derivirana_varijabla naziv="DomainObject.Predmet.ProtuStrankaListFormatedWithAdressOIB_1">
      <item>MAT-GIK EL.INSTALACIJE j.d.o.o., OIB 63168761557, Josipa Badalića 49 /A, 10313 Deanovec</item>
    </derivirana_varijabla>
  </DomainObject.Predmet.ProtuStrankaListFormatedWithAdressOIB>
  <DomainObject.Predmet.ProtuStrankaListNazivFormated>
    <izvorni_sadrzaj>
      <item>MAT-GIK EL.INSTALACIJE j.d.o.o.</item>
    </izvorni_sadrzaj>
    <derivirana_varijabla naziv="DomainObject.Predmet.ProtuStrankaListNazivFormated_1">
      <item>MAT-GIK EL.INSTALACIJE j.d.o.o.</item>
    </derivirana_varijabla>
  </DomainObject.Predmet.ProtuStrankaListNazivFormated>
  <DomainObject.Predmet.ProtuStrankaListNazivFormatedOIB>
    <izvorni_sadrzaj>
      <item>MAT-GIK EL.INSTALACIJE j.d.o.o., OIB 63168761557</item>
    </izvorni_sadrzaj>
    <derivirana_varijabla naziv="DomainObject.Predmet.ProtuStrankaListNazivFormatedOIB_1">
      <item>MAT-GIK EL.INSTALACIJE j.d.o.o., OIB 63168761557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MAT-GIK EL.INSTALACIJE j.d.o.o.</izvorni_sadrzaj>
    <derivirana_varijabla naziv="DomainObject.Predmet.ProtustrankaIDrugi_1">MAT-GIK EL.INSTALACIJE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MAT-GIK EL.INSTALACIJE j.d.o.o., OIB 63168761557, Josipa Badalića 49 /A, 10313 Deanovec</izvorni_sadrzaj>
    <derivirana_varijabla naziv="DomainObject.Predmet.ProtustrankaIDrugiAdressOIB_1">MAT-GIK EL.INSTALACIJE j.d.o.o., OIB 63168761557, Josipa Badalića 49 /A,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MAT-GIK EL.INSTALACIJE j.d.o.o.</item>
    </izvorni_sadrzaj>
    <derivirana_varijabla naziv="DomainObject.Predmet.SudioniciListNaziv_1">
      <item>FINA Regionalni centar Zagreb</item>
      <item>MAT-GIK EL.INSTALACIJE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MAT-GIK EL.INSTALACIJE j.d.o.o., OIB 63168761557, Josipa Badalića 49 /A,10313 Deanovec</item>
    </izvorni_sadrzaj>
    <derivirana_varijabla naziv="DomainObject.Predmet.SudioniciListAdressOIB_1">
      <item>FINA Regionalni centar Zagreb, OIB 85821130368, Trg svibanjskih žrtava 1995. 1,10000 Zagreb</item>
      <item>MAT-GIK EL.INSTALACIJE j.d.o.o., OIB 63168761557, Josipa Badalića 49 /A,10313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63168761557</item>
    </izvorni_sadrzaj>
    <derivirana_varijabla naziv="DomainObject.Predmet.SudioniciListNazivOIB_1">
      <item>, OIB 85821130368</item>
      <item>, OIB 63168761557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792</properties:Characters>
  <properties:Lines>46</properties:Lines>
  <properties:Paragraphs>21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2016-04-14T10:47:00Z</cp:lastPrinted>
  <dcterms:modified xmlns:xsi="http://www.w3.org/2001/XMLSchema-instance" xsi:type="dcterms:W3CDTF">2016-04-14T10:49:00Z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