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bea6a" w14:paraId="c1bea6a" w:rsidRDefault="001E0C75" w:rsidP="001E0C75" w:rsidR="001E0C75">
      <w:pPr>
        <w:pStyle w:val="Bezproreda"/>
        <w15:collapsed w:val="false"/>
        <w:rPr>
          <w:noProof/>
          <w:szCs w:val="24"/>
        </w:rPr>
      </w:pPr>
      <w:bookmarkStart w:name="_GoBack" w:id="0"/>
      <w:bookmarkEnd w:id="0"/>
      <w:r>
        <w:rPr>
          <w:noProof/>
          <w:szCs w:val="24"/>
        </w:rPr>
        <w:t xml:space="preserve">           </w:t>
      </w:r>
      <w:r>
        <w:rPr>
          <w:noProof/>
          <w:szCs w:val="24"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E0C75" w:rsidP="001E0C75" w:rsidR="001E0C75">
      <w:pPr>
        <w:pStyle w:val="Bezproreda"/>
      </w:pPr>
    </w:p>
    <w:p w:rsidRDefault="001E0C75" w:rsidP="001E0C75" w:rsidR="001E0C75">
      <w:pPr>
        <w:pStyle w:val="Bezproreda"/>
      </w:pPr>
      <w:r>
        <w:t>REPUBLIKA HRVATSKA</w:t>
      </w:r>
    </w:p>
    <w:p w:rsidRDefault="001E0C75" w:rsidP="001E0C75" w:rsidR="001E0C75">
      <w:pPr>
        <w:pStyle w:val="Bezproreda"/>
      </w:pPr>
      <w:r>
        <w:t>Trgovački sud u Zagrebu</w:t>
      </w:r>
    </w:p>
    <w:p w:rsidRDefault="001E0C75" w:rsidP="001E0C75" w:rsidR="001E0C75">
      <w:pPr>
        <w:pStyle w:val="Bezproreda"/>
      </w:pPr>
      <w:r>
        <w:t xml:space="preserve">Zagreb, Amruševa 2/II                                                                              </w:t>
      </w:r>
      <w:r w:rsidR="0068296F">
        <w:t xml:space="preserve">    </w:t>
      </w:r>
      <w:r w:rsidR="007F05EC">
        <w:t>70. St-2578</w:t>
      </w:r>
      <w:r w:rsidR="00945951">
        <w:t>/2015</w:t>
      </w:r>
      <w:r>
        <w:t xml:space="preserve">  </w:t>
      </w:r>
    </w:p>
    <w:p w:rsidRDefault="001E0C75" w:rsidP="001E0C75" w:rsidR="001E0C7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1E0C75" w:rsidP="001E0C75" w:rsidR="001E0C75">
      <w:pPr>
        <w:pStyle w:val="Bezproreda"/>
        <w:jc w:val="center"/>
      </w:pPr>
      <w:r>
        <w:t>R E P U B L I K A   H R V A T S K A</w:t>
      </w:r>
    </w:p>
    <w:p w:rsidRDefault="001E0C75" w:rsidP="001E0C75" w:rsidR="001E0C75">
      <w:pPr>
        <w:pStyle w:val="Bezproreda"/>
        <w:jc w:val="center"/>
      </w:pPr>
    </w:p>
    <w:p w:rsidRDefault="001E0C75" w:rsidP="001E0C75" w:rsidR="001E0C75">
      <w:pPr>
        <w:pStyle w:val="Bezproreda"/>
        <w:jc w:val="center"/>
      </w:pPr>
      <w:r>
        <w:t>R J E Š E NJ E</w:t>
      </w:r>
    </w:p>
    <w:p w:rsidRDefault="009B0B4D" w:rsidP="009B0B4D" w:rsidR="009B0B4D"/>
    <w:p w:rsidRDefault="009B0B4D" w:rsidP="00C60B77" w:rsidR="00C60B77">
      <w:pPr>
        <w:pStyle w:val="Bezproreda"/>
        <w:jc w:val="both"/>
      </w:pPr>
      <w:r>
        <w:tab/>
        <w:t>Trgovački sud u Zagrebu, po sucu tog suda Maji Jurovicki, u stečajnom postupku nad Stečajnom masom iza stečajnog dužnika</w:t>
      </w:r>
      <w:r w:rsidR="00C60B77">
        <w:t xml:space="preserve"> N-NEKRETNINE d.o.o. u stečaju </w:t>
      </w:r>
      <w:r w:rsidR="00C60B77" w:rsidRPr="00C60B77">
        <w:t>OIB:  822228</w:t>
      </w:r>
      <w:r w:rsidR="00C60B77">
        <w:t xml:space="preserve">59855, Zagreb, Zelinska 7, </w:t>
      </w:r>
      <w:r w:rsidR="004F3BD4">
        <w:t>dana 08.ožujka 2018.</w:t>
      </w:r>
    </w:p>
    <w:p w:rsidRDefault="004F3BD4" w:rsidP="00C60B77" w:rsidR="004F3BD4">
      <w:pPr>
        <w:pStyle w:val="Bezproreda"/>
        <w:jc w:val="both"/>
      </w:pPr>
    </w:p>
    <w:p w:rsidRDefault="004F3BD4" w:rsidP="004F3BD4" w:rsidR="004F3BD4">
      <w:pPr>
        <w:pStyle w:val="Bezproreda"/>
        <w:jc w:val="center"/>
      </w:pPr>
      <w:r w:rsidRPr="004F3BD4">
        <w:t>r i j e š i o    je</w:t>
      </w:r>
    </w:p>
    <w:p w:rsidRDefault="00C60B77" w:rsidP="00C60B77" w:rsidR="00C60B77">
      <w:pPr>
        <w:pStyle w:val="Bezproreda"/>
        <w:jc w:val="both"/>
      </w:pPr>
    </w:p>
    <w:p w:rsidRDefault="004F3BD4" w:rsidP="004F3BD4" w:rsidR="004F3BD4">
      <w:pPr>
        <w:pStyle w:val="Bezproreda"/>
        <w:jc w:val="both"/>
      </w:pPr>
      <w:r>
        <w:t xml:space="preserve">I.  </w:t>
      </w:r>
      <w:r w:rsidR="007F1835">
        <w:t xml:space="preserve">   </w:t>
      </w:r>
      <w:r>
        <w:t xml:space="preserve">Određuje se upis Stečajne mase iza </w:t>
      </w:r>
      <w:r w:rsidR="007F1835" w:rsidRPr="007F1835">
        <w:t>N-NEKRETNINE d.o.o. u stečaju OIB:  8</w:t>
      </w:r>
      <w:r w:rsidR="008F4E48">
        <w:t xml:space="preserve">2222859855, Zagreb, Sveti duh 123 </w:t>
      </w:r>
      <w:r>
        <w:t>u sudski registar Trgovačkog suda u Zagrebu.</w:t>
      </w:r>
    </w:p>
    <w:p w:rsidRDefault="004F3BD4" w:rsidP="004F3BD4" w:rsidR="004F3BD4">
      <w:pPr>
        <w:pStyle w:val="Bezproreda"/>
        <w:jc w:val="both"/>
      </w:pPr>
    </w:p>
    <w:p w:rsidRDefault="004F3BD4" w:rsidP="004F3BD4" w:rsidR="004F3BD4">
      <w:pPr>
        <w:pStyle w:val="Bezproreda"/>
        <w:jc w:val="both"/>
      </w:pPr>
      <w:r>
        <w:t xml:space="preserve">II.   Sjedište Stečajne mase iza </w:t>
      </w:r>
      <w:r w:rsidR="007F1835" w:rsidRPr="007F1835">
        <w:t xml:space="preserve">N-NEKRETNINE d.o.o. u stečaju OIB:  </w:t>
      </w:r>
      <w:r w:rsidR="008F4E48">
        <w:t xml:space="preserve">82222859855, </w:t>
      </w:r>
      <w:r w:rsidR="007F1835">
        <w:t>je</w:t>
      </w:r>
      <w:r>
        <w:t xml:space="preserve"> na adresi ureda steča</w:t>
      </w:r>
      <w:r w:rsidR="00020172">
        <w:t xml:space="preserve">jnog upravitelja Zdravko Krznar, </w:t>
      </w:r>
      <w:r>
        <w:t>Zagreba, Sveti duh 123.</w:t>
      </w:r>
    </w:p>
    <w:p w:rsidRDefault="007F1835" w:rsidP="004F3BD4" w:rsidR="007F1835">
      <w:pPr>
        <w:pStyle w:val="Bezproreda"/>
        <w:jc w:val="both"/>
      </w:pPr>
    </w:p>
    <w:p w:rsidRDefault="004F3BD4" w:rsidP="004F3BD4" w:rsidR="004F3BD4">
      <w:pPr>
        <w:pStyle w:val="Bezproreda"/>
        <w:jc w:val="both"/>
      </w:pPr>
      <w:r>
        <w:t xml:space="preserve">III.   Za stečajnog upravitelja Stečajne mase iza </w:t>
      </w:r>
      <w:r w:rsidR="00CC471B" w:rsidRPr="00CC471B">
        <w:t>N-NEKRETNINE d.o.o. u stečaju OIB:  82222859855</w:t>
      </w:r>
      <w:r w:rsidR="00CC471B">
        <w:t xml:space="preserve"> </w:t>
      </w:r>
      <w:r>
        <w:t>imenuje se Zdravko Krznar OIB:50405381305  iz Zagreba, Sveti duh 123</w:t>
      </w:r>
      <w:r w:rsidR="009B49DD">
        <w:t xml:space="preserve">. </w:t>
      </w:r>
    </w:p>
    <w:p w:rsidRDefault="00C60B77" w:rsidP="00C60B77" w:rsidR="00C60B77">
      <w:pPr>
        <w:pStyle w:val="Bezproreda"/>
        <w:jc w:val="both"/>
      </w:pPr>
    </w:p>
    <w:p w:rsidRDefault="009B49DD" w:rsidP="009B49DD" w:rsidR="009B49DD">
      <w:pPr>
        <w:pStyle w:val="Bezproreda"/>
        <w:jc w:val="center"/>
      </w:pPr>
      <w:r>
        <w:t>Obrazloženje</w:t>
      </w:r>
    </w:p>
    <w:p w:rsidRDefault="009B49DD" w:rsidP="009B49DD" w:rsidR="009B49DD">
      <w:pPr>
        <w:pStyle w:val="Bezproreda"/>
        <w:jc w:val="both"/>
      </w:pPr>
    </w:p>
    <w:p w:rsidRDefault="009B49DD" w:rsidP="00170AE1" w:rsidR="00FE24DD">
      <w:pPr>
        <w:pStyle w:val="Bezproreda"/>
        <w:jc w:val="both"/>
      </w:pPr>
      <w:r>
        <w:tab/>
      </w:r>
      <w:r w:rsidR="00FE24DD">
        <w:t>Rješenjem ovog suda 17</w:t>
      </w:r>
      <w:r w:rsidR="00FE24DD" w:rsidRPr="00FE24DD">
        <w:t xml:space="preserve">. </w:t>
      </w:r>
      <w:r w:rsidR="00FE24DD">
        <w:t xml:space="preserve">veljače </w:t>
      </w:r>
      <w:r w:rsidR="00FE24DD" w:rsidRPr="00FE24DD">
        <w:t>2016. poslovni broj St-</w:t>
      </w:r>
      <w:r w:rsidR="00FE24DD">
        <w:t>2578</w:t>
      </w:r>
      <w:r w:rsidR="00FE24DD" w:rsidRPr="00FE24DD">
        <w:t>/2015 otvoren je stečajni postupak nad dužnikom (točka I. rješenja), za stečajnog upravitelja imenovan</w:t>
      </w:r>
      <w:r w:rsidR="00D61B26">
        <w:t>a</w:t>
      </w:r>
      <w:r w:rsidR="00FE24DD" w:rsidRPr="00FE24DD">
        <w:t xml:space="preserve"> je </w:t>
      </w:r>
      <w:r w:rsidR="00D61B26" w:rsidRPr="00D61B26">
        <w:t xml:space="preserve">Jasna Hromadko, Zagreb, Zelengorska br. 1, OIB 22088644509 </w:t>
      </w:r>
      <w:r w:rsidR="00FE24DD" w:rsidRPr="00FE24DD">
        <w:t>(točka II. rješenja), te istodobno nad dužnikom i zaključen stečajni postupak  (toč. III rješenja).</w:t>
      </w:r>
      <w:r w:rsidR="00FE24DD" w:rsidRPr="00FE24DD">
        <w:tab/>
      </w:r>
    </w:p>
    <w:p w:rsidRDefault="009B49DD" w:rsidP="009B49DD" w:rsidR="009B49DD">
      <w:pPr>
        <w:pStyle w:val="Bezproreda"/>
        <w:jc w:val="both"/>
      </w:pPr>
      <w:r>
        <w:tab/>
        <w:t xml:space="preserve">Odredbom članka 431. stavak 1. Stečajnog zakona (Narodne novine broj 71/15, dalje u tekstu: SZ-a)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plaćanje; odredbom stavka 2. istog članka propisano je da će u slučaju iz stavka 1. sud po službenoj dužnosti donijeti rješenje o otvaranju i zaključenju skraćenoga stečajnog postupka. </w:t>
      </w:r>
    </w:p>
    <w:p w:rsidRDefault="009B49DD" w:rsidP="009B49DD" w:rsidR="009B49DD">
      <w:pPr>
        <w:pStyle w:val="Bezproreda"/>
        <w:jc w:val="both"/>
      </w:pPr>
      <w:r>
        <w:t xml:space="preserve">          Odredbe članaka 132. i 133. te članaka 286. – 292. ovoga Zakona primijenit će se na odgovarajući način.</w:t>
      </w:r>
    </w:p>
    <w:p w:rsidRDefault="009B49DD" w:rsidP="009B49DD" w:rsidR="009B49DD">
      <w:pPr>
        <w:pStyle w:val="Bezproreda"/>
        <w:jc w:val="both"/>
      </w:pPr>
      <w:r>
        <w:t xml:space="preserve">         Odredbom članka 133. stavak 1. SZ-a propisano je da nakon zaključenja stečajnoga postupka prema odredbi članka 132. stavka 2. tog Zakona stečajni upravitelj može u ime i za račun stečajne mase unovčiti imovinu dužnika i prikupljenim sredstvima namiriti nastale troškove stečajnoga postupka, a neiskorišteni iznos uplatiti u Fond za namirenje troškova </w:t>
      </w:r>
      <w:r>
        <w:lastRenderedPageBreak/>
        <w:t>stečajnoga postupka; odredbom stavka 2. istog članka propisano je da će se u slučaju iz stavka 1. stečajna masa upisati u sudski registar. Pri upisu stečajne mase u sudski registar Ministarstvo financija- Porezna uprava će po službenoj dužnosti odrediti i dodijeliti osobi identifikacijski broj stečajnoj masi; odredbom stavka 3. istog članka propisano je da je o radnjama poduzetim u skladu s odredbom stavka 1. stečajni upravitelj dužan podnositi sudu pisana izvješća najmanje jedanput u tri mjeseca. Pisana izvješća objavit će se na mrežnoj stranici e-Oglasna ploča sudova bez odgode; odredbom stavka 4. istog članka propisano je da stečajni upravitelj može, kad je to potrebno radi poduzimanja radnji iz stavka 1., na temelju zaključka suda otvoriti bankovni račun.</w:t>
      </w:r>
      <w:r>
        <w:tab/>
      </w:r>
    </w:p>
    <w:p w:rsidRDefault="009B49DD" w:rsidP="009B49DD" w:rsidR="009B49DD">
      <w:pPr>
        <w:pStyle w:val="Bezproreda"/>
        <w:jc w:val="both"/>
      </w:pPr>
      <w:r>
        <w:t xml:space="preserve">               Odredbom članka 438. SZ-a propisano je u stavku 1.  koji se podaci upisuju u sudski registar za stečajnu masu: 1. matični broj subjekta; 2. osobni identifikacijski broj; 3. naziv, koji se određuje tako da sadržava riječi  "stečajna masa iza" i tvrtku odnosno naziv stečajnog dužnika; 4. sjedište, koje se određuje prema adresi stečajnoga upravitelja; 5. ime i prezime stečajnog upravitelja, njegov osobni identifikacijski broj i adresu prebivališta; 6. datum i broj rješenja kojim je određen upis stečajne mase u sudski registar; 7. rješenje o brisanju, dakle, temeljem odredbe čl. 133. u vezi s čl. 431. SZ-a, riješeno je kao u izreci ovog rješenja. </w:t>
      </w:r>
    </w:p>
    <w:p w:rsidRDefault="009B49DD" w:rsidP="009B49DD" w:rsidR="009B49DD">
      <w:pPr>
        <w:pStyle w:val="Bezproreda"/>
        <w:jc w:val="both"/>
      </w:pPr>
    </w:p>
    <w:p w:rsidRDefault="00D61B26" w:rsidP="00D61B26" w:rsidR="009B49DD">
      <w:pPr>
        <w:pStyle w:val="Bezproreda"/>
        <w:jc w:val="center"/>
      </w:pPr>
      <w:r>
        <w:t>U Zagrebu 08</w:t>
      </w:r>
      <w:r w:rsidR="009B49DD">
        <w:t>. ožujka  2018.</w:t>
      </w:r>
    </w:p>
    <w:p w:rsidRDefault="009B49DD" w:rsidP="009B49DD" w:rsidR="009B49DD">
      <w:pPr>
        <w:pStyle w:val="Bezproreda"/>
        <w:jc w:val="both"/>
      </w:pPr>
    </w:p>
    <w:p w:rsidRDefault="009B49DD" w:rsidP="00D61B26" w:rsidR="009B49DD">
      <w:pPr>
        <w:pStyle w:val="Bezproreda"/>
        <w:jc w:val="right"/>
      </w:pPr>
      <w:r>
        <w:t xml:space="preserve">                                                                                                                      Stečajni sudac:</w:t>
      </w:r>
    </w:p>
    <w:p w:rsidRDefault="009B49DD" w:rsidP="009B49DD" w:rsidR="009B49DD">
      <w:pPr>
        <w:pStyle w:val="Bezproreda"/>
        <w:jc w:val="both"/>
      </w:pPr>
    </w:p>
    <w:p w:rsidRDefault="009B49DD" w:rsidP="00D61B26" w:rsidR="009B49DD">
      <w:pPr>
        <w:pStyle w:val="Bezproreda"/>
        <w:jc w:val="right"/>
      </w:pPr>
      <w:r>
        <w:t>Maja Jurovicki</w:t>
      </w:r>
      <w:r w:rsidR="004F3233">
        <w:t xml:space="preserve">, v.r. </w:t>
      </w:r>
    </w:p>
    <w:p w:rsidRDefault="009B49DD" w:rsidP="009B49DD" w:rsidR="009B49DD">
      <w:pPr>
        <w:pStyle w:val="Bezproreda"/>
        <w:jc w:val="both"/>
      </w:pPr>
      <w:r>
        <w:t xml:space="preserve">                                                                                                                </w:t>
      </w:r>
    </w:p>
    <w:p w:rsidRDefault="009B49DD" w:rsidP="009B49DD" w:rsidR="009B49DD">
      <w:pPr>
        <w:pStyle w:val="Bezproreda"/>
        <w:jc w:val="both"/>
      </w:pPr>
      <w:r>
        <w:t xml:space="preserve">UPUTA O PRAVNOM LIJEKU:                                                    </w:t>
      </w:r>
      <w:r>
        <w:tab/>
      </w:r>
      <w:r>
        <w:tab/>
        <w:t xml:space="preserve">     </w:t>
      </w:r>
    </w:p>
    <w:p w:rsidRDefault="009B49DD" w:rsidP="009B49DD" w:rsidR="009B49DD">
      <w:pPr>
        <w:pStyle w:val="Bezproreda"/>
        <w:jc w:val="both"/>
      </w:pPr>
      <w:r>
        <w:t>Protiv ovog rješenja dopuštena je žalba u roku od 8 dana.</w:t>
      </w:r>
      <w:r>
        <w:tab/>
      </w:r>
    </w:p>
    <w:p w:rsidRDefault="009B49DD" w:rsidP="009B49DD" w:rsidR="009B49DD">
      <w:pPr>
        <w:pStyle w:val="Bezproreda"/>
        <w:jc w:val="both"/>
      </w:pPr>
    </w:p>
    <w:p w:rsidRDefault="004F3233" w:rsidP="004F5146" w:rsidR="004F3233">
      <w:pPr>
        <w:spacing w:lineRule="auto" w:line="240" w:after="0"/>
        <w:jc w:val="right"/>
      </w:pPr>
      <w:r>
        <w:t>za točnost otpravka-ovlašteni službenik</w:t>
      </w:r>
    </w:p>
    <w:p w:rsidRDefault="004F3233" w:rsidP="004F5146" w:rsidR="004F3233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9B49DD" w:rsidP="00C60B77" w:rsidR="009B49DD">
      <w:pPr>
        <w:pStyle w:val="Bezproreda"/>
        <w:jc w:val="both"/>
      </w:pPr>
    </w:p>
    <w:p w:rsidRDefault="009B49DD" w:rsidP="00C60B77" w:rsidR="009B49DD">
      <w:pPr>
        <w:pStyle w:val="Bezproreda"/>
        <w:jc w:val="both"/>
      </w:pPr>
    </w:p>
    <w:p w:rsidRDefault="009B49DD" w:rsidP="00C60B77" w:rsidR="009B49DD">
      <w:pPr>
        <w:pStyle w:val="Bezproreda"/>
        <w:jc w:val="both"/>
      </w:pPr>
    </w:p>
    <w:p w:rsidRDefault="009B49DD" w:rsidP="00C60B77" w:rsidR="009B49DD">
      <w:pPr>
        <w:pStyle w:val="Bezproreda"/>
        <w:jc w:val="both"/>
      </w:pPr>
    </w:p>
    <w:p w:rsidRDefault="009B49DD" w:rsidP="00C60B77" w:rsidR="009B49DD">
      <w:pPr>
        <w:pStyle w:val="Bezproreda"/>
        <w:jc w:val="both"/>
      </w:pPr>
    </w:p>
    <w:sectPr w:rsidSect="00AB733F" w:rsidR="009B49D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733F" w:rsidP="00AB733F" w:rsidR="00AB733F">
      <w:pPr>
        <w:spacing w:lineRule="auto" w:line="240" w:after="0"/>
      </w:pPr>
      <w:r>
        <w:separator/>
      </w:r>
    </w:p>
  </w:endnote>
  <w:endnote w:id="0" w:type="continuationSeparator">
    <w:p w:rsidRDefault="00AB733F" w:rsidP="00AB733F" w:rsidR="00AB733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733F" w:rsidP="00AB733F" w:rsidR="00AB733F">
      <w:pPr>
        <w:spacing w:lineRule="auto" w:line="240" w:after="0"/>
      </w:pPr>
      <w:r>
        <w:separator/>
      </w:r>
    </w:p>
  </w:footnote>
  <w:footnote w:id="0" w:type="continuationSeparator">
    <w:p w:rsidRDefault="00AB733F" w:rsidP="00AB733F" w:rsidR="00AB733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2229657"/>
      <w:docPartObj>
        <w:docPartGallery w:val="Page Numbers (Top of Page)"/>
        <w:docPartUnique/>
      </w:docPartObj>
    </w:sdtPr>
    <w:sdtEndPr/>
    <w:sdtContent>
      <w:p w:rsidRDefault="00AB733F" w:rsidR="00AB733F">
        <w:pPr>
          <w:pStyle w:val="Zaglavlje"/>
          <w:jc w:val="center"/>
        </w:pPr>
        <w:r>
          <w:t xml:space="preserve">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F3233">
          <w:rPr>
            <w:noProof/>
          </w:rPr>
          <w:t>2</w:t>
        </w:r>
        <w:r>
          <w:fldChar w:fldCharType="end"/>
        </w:r>
        <w:r>
          <w:t xml:space="preserve">                   </w:t>
        </w:r>
        <w:r w:rsidR="00C65E86">
          <w:t xml:space="preserve">                     </w:t>
        </w:r>
        <w:r w:rsidR="00C20660">
          <w:t>70. St-2578</w:t>
        </w:r>
        <w:r>
          <w:t>/2015</w:t>
        </w:r>
      </w:p>
    </w:sdtContent>
  </w:sdt>
  <w:p w:rsidRDefault="00AB733F" w:rsidR="00AB73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53C1"/>
    <w:rsid w:val="00020172"/>
    <w:rsid w:val="00092DB4"/>
    <w:rsid w:val="000A3B24"/>
    <w:rsid w:val="000E2D55"/>
    <w:rsid w:val="001267DA"/>
    <w:rsid w:val="00170AE1"/>
    <w:rsid w:val="001E0C75"/>
    <w:rsid w:val="00232808"/>
    <w:rsid w:val="00280362"/>
    <w:rsid w:val="00287AC6"/>
    <w:rsid w:val="0029406C"/>
    <w:rsid w:val="002E5431"/>
    <w:rsid w:val="00376532"/>
    <w:rsid w:val="003C52E4"/>
    <w:rsid w:val="004A266C"/>
    <w:rsid w:val="004A6FD1"/>
    <w:rsid w:val="004F3233"/>
    <w:rsid w:val="004F3BD4"/>
    <w:rsid w:val="00547091"/>
    <w:rsid w:val="005A3043"/>
    <w:rsid w:val="005D7F89"/>
    <w:rsid w:val="005E45EE"/>
    <w:rsid w:val="005F0603"/>
    <w:rsid w:val="0062034D"/>
    <w:rsid w:val="0068296F"/>
    <w:rsid w:val="006D4850"/>
    <w:rsid w:val="006E1039"/>
    <w:rsid w:val="007223FE"/>
    <w:rsid w:val="007F05EC"/>
    <w:rsid w:val="007F1835"/>
    <w:rsid w:val="00822BC7"/>
    <w:rsid w:val="008529A4"/>
    <w:rsid w:val="0088634F"/>
    <w:rsid w:val="00893E36"/>
    <w:rsid w:val="008F4E48"/>
    <w:rsid w:val="00932FEB"/>
    <w:rsid w:val="00945951"/>
    <w:rsid w:val="00956F3A"/>
    <w:rsid w:val="00985223"/>
    <w:rsid w:val="00990066"/>
    <w:rsid w:val="00992239"/>
    <w:rsid w:val="009B0B4D"/>
    <w:rsid w:val="009B49DD"/>
    <w:rsid w:val="009C1D2F"/>
    <w:rsid w:val="00AB733F"/>
    <w:rsid w:val="00AC541F"/>
    <w:rsid w:val="00AE7828"/>
    <w:rsid w:val="00B1288C"/>
    <w:rsid w:val="00B3431D"/>
    <w:rsid w:val="00BF28BE"/>
    <w:rsid w:val="00C132D3"/>
    <w:rsid w:val="00C20660"/>
    <w:rsid w:val="00C60B77"/>
    <w:rsid w:val="00C65E86"/>
    <w:rsid w:val="00C85720"/>
    <w:rsid w:val="00CA4B81"/>
    <w:rsid w:val="00CC471B"/>
    <w:rsid w:val="00D52F2B"/>
    <w:rsid w:val="00D60B6A"/>
    <w:rsid w:val="00D61B26"/>
    <w:rsid w:val="00DF581F"/>
    <w:rsid w:val="00E14101"/>
    <w:rsid w:val="00E2179D"/>
    <w:rsid w:val="00E427CA"/>
    <w:rsid w:val="00E56427"/>
    <w:rsid w:val="00E62C93"/>
    <w:rsid w:val="00E653C1"/>
    <w:rsid w:val="00E9625C"/>
    <w:rsid w:val="00F44EBF"/>
    <w:rsid w:val="00F7475A"/>
    <w:rsid w:val="00FE2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E0C75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C7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C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B733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B733F"/>
  </w:style>
  <w:style w:styleId="Podnoje" w:type="paragraph">
    <w:name w:val="footer"/>
    <w:basedOn w:val="Normal"/>
    <w:link w:val="PodnojeChar"/>
    <w:uiPriority w:val="99"/>
    <w:unhideWhenUsed/>
    <w:rsid w:val="00AB733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B733F"/>
  </w:style>
  <w:style w:styleId="Tekstrezerviranogmjesta" w:type="character">
    <w:name w:val="Placeholder Text"/>
    <w:basedOn w:val="Zadanifontodlomka"/>
    <w:uiPriority w:val="99"/>
    <w:semiHidden/>
    <w:rsid w:val="004F32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323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3233"/>
    <w:rPr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323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323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E0C75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C7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C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B733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B733F"/>
  </w:style>
  <w:style w:styleId="Podnoje" w:type="paragraph">
    <w:name w:val="footer"/>
    <w:basedOn w:val="Normal"/>
    <w:link w:val="PodnojeChar"/>
    <w:uiPriority w:val="99"/>
    <w:unhideWhenUsed/>
    <w:rsid w:val="00AB733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B733F"/>
  </w:style>
  <w:style w:styleId="Tekstrezerviranogmjesta" w:type="character">
    <w:name w:val="Placeholder Text"/>
    <w:basedOn w:val="Zadanifontodlomka"/>
    <w:uiPriority w:val="99"/>
    <w:semiHidden/>
    <w:rsid w:val="004F32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323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3233"/>
    <w:rPr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323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323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2578</izvorni_sadrzaj>
    <derivirana_varijabla naziv="DomainObject.Predmet.Broj_1">2578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ožujka 2016.</izvorni_sadrzaj>
    <derivirana_varijabla naziv="DomainObject.Predmet.DatumRjesavanja_1">25.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St-2578/2015</izvorni_sadrzaj>
    <derivirana_varijabla naziv="DomainObject.Predmet.OznakaBroj_1">St-2578/2015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Ružica</izvorni_sadrzaj>
    <derivirana_varijabla naziv="DomainObject.Predmet.PredmetRijesio.Ime_1">Ružica</derivirana_varijabla>
  </DomainObject.Predmet.PredmetRijesio.Ime>
  <DomainObject.Predmet.PredmetRijesio.Oib>
    <izvorni_sadrzaj>61814319158</izvorni_sadrzaj>
    <derivirana_varijabla naziv="DomainObject.Predmet.PredmetRijesio.Oib_1">61814319158</derivirana_varijabla>
  </DomainObject.Predmet.PredmetRijesio.Oib>
  <DomainObject.Predmet.PredmetRijesio.Prezime>
    <izvorni_sadrzaj>Omazić</izvorni_sadrzaj>
    <derivirana_varijabla naziv="DomainObject.Predmet.PredmetRijesio.Prezime_1">Omazić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N-NEKRETNINE d.o.o. zastupanog po punomoćniku MARKO CREVAR</izvorni_sadrzaj>
    <derivirana_varijabla naziv="DomainObject.Predmet.ProtustrankaFormated_1">  N-NEKRETNINE d.o.o. zastupanog po punomoćniku MARKO CREVAR</derivirana_varijabla>
  </DomainObject.Predmet.ProtustrankaFormated>
  <DomainObject.Predmet.ProtustrankaFormatedOIB>
    <izvorni_sadrzaj>  N-NEKRETNINE d.o.o., OIB 82222859855 zastupanog po punomoćniku MARKO CREVAR</izvorni_sadrzaj>
    <derivirana_varijabla naziv="DomainObject.Predmet.ProtustrankaFormatedOIB_1">  N-NEKRETNINE d.o.o., OIB 82222859855 zastupanog po punomoćniku MARKO CREVAR</derivirana_varijabla>
  </DomainObject.Predmet.ProtustrankaFormatedOIB>
  <DomainObject.Predmet.ProtustrankaFormatedWithAdress>
    <izvorni_sadrzaj> N-NEKRETNINE d.o.o., Zelinska 7, 10000 Zagreb zastupanog po punomoćniku MARKO CREVAR</izvorni_sadrzaj>
    <derivirana_varijabla naziv="DomainObject.Predmet.ProtustrankaFormatedWithAdress_1"> N-NEKRETNINE d.o.o., Zelinska 7, 10000 Zagreb zastupanog po punomoćniku MARKO CREVAR</derivirana_varijabla>
  </DomainObject.Predmet.ProtustrankaFormatedWithAdress>
  <DomainObject.Predmet.ProtustrankaFormatedWithAdressOIB>
    <izvorni_sadrzaj> N-NEKRETNINE d.o.o., OIB 82222859855, Zelinska 7, 10000 Zagreb zastupanog po punomoćniku MARKO CREVAR</izvorni_sadrzaj>
    <derivirana_varijabla naziv="DomainObject.Predmet.ProtustrankaFormatedWithAdressOIB_1"> N-NEKRETNINE d.o.o., OIB 82222859855, Zelinska 7, 10000 Zagreb zastupanog po punomoćniku MARKO CREVAR</derivirana_varijabla>
  </DomainObject.Predmet.ProtustrankaFormatedWithAdressOIB>
  <DomainObject.Predmet.ProtustrankaWithAdress>
    <izvorni_sadrzaj>N-NEKRETNINE d.o.o. Zelinska 7, 10000 Zagreb</izvorni_sadrzaj>
    <derivirana_varijabla naziv="DomainObject.Predmet.ProtustrankaWithAdress_1">N-NEKRETNINE d.o.o. Zelinska 7, 10000 Zagreb</derivirana_varijabla>
  </DomainObject.Predmet.ProtustrankaWithAdress>
  <DomainObject.Predmet.ProtustrankaWithAdressOIB>
    <izvorni_sadrzaj>N-NEKRETNINE d.o.o., OIB 82222859855, Zelinska 7, 10000 Zagreb</izvorni_sadrzaj>
    <derivirana_varijabla naziv="DomainObject.Predmet.ProtustrankaWithAdressOIB_1">N-NEKRETNINE d.o.o., OIB 82222859855, Zelinska 7, 10000 Zagreb</derivirana_varijabla>
  </DomainObject.Predmet.ProtustrankaWithAdressOIB>
  <DomainObject.Predmet.ProtustrankaNazivFormated>
    <izvorni_sadrzaj>N-NEKRETNINE d.o.o.</izvorni_sadrzaj>
    <derivirana_varijabla naziv="DomainObject.Predmet.ProtustrankaNazivFormated_1">N-NEKRETNINE d.o.o.</derivirana_varijabla>
  </DomainObject.Predmet.ProtustrankaNazivFormated>
  <DomainObject.Predmet.ProtustrankaNazivFormatedOIB>
    <izvorni_sadrzaj>N-NEKRETNINE d.o.o., OIB 82222859855</izvorni_sadrzaj>
    <derivirana_varijabla naziv="DomainObject.Predmet.ProtustrankaNazivFormatedOIB_1">N-NEKRETNINE d.o.o., OIB 82222859855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N-NEKRETNINE d.o.o. zastupanog po punomoćniku MARKO CREVAR</item>
    </izvorni_sadrzaj>
    <derivirana_varijabla naziv="DomainObject.Predmet.ProtuStrankaListFormated_1">
      <item>N-NEKRETNINE d.o.o. zastupanog po punomoćniku MARKO CREVAR</item>
    </derivirana_varijabla>
  </DomainObject.Predmet.ProtuStrankaListFormated>
  <DomainObject.Predmet.ProtuStrankaListFormatedOIB>
    <izvorni_sadrzaj>
      <item>N-NEKRETNINE d.o.o., OIB 82222859855 zastupanog po punomoćniku MARKO CREVAR</item>
    </izvorni_sadrzaj>
    <derivirana_varijabla naziv="DomainObject.Predmet.ProtuStrankaListFormatedOIB_1">
      <item>N-NEKRETNINE d.o.o., OIB 82222859855 zastupanog po punomoćniku MARKO CREVAR</item>
    </derivirana_varijabla>
  </DomainObject.Predmet.ProtuStrankaListFormatedOIB>
  <DomainObject.Predmet.ProtuStrankaListFormatedWithAdress>
    <izvorni_sadrzaj>
      <item>N-NEKRETNINE d.o.o., Zelinska 7, 10000 Zagreb zastupanog po punomoćniku MARKO CREVAR</item>
    </izvorni_sadrzaj>
    <derivirana_varijabla naziv="DomainObject.Predmet.ProtuStrankaListFormatedWithAdress_1">
      <item>N-NEKRETNINE d.o.o., Zelinska 7, 10000 Zagreb zastupanog po punomoćniku MARKO CREVAR</item>
    </derivirana_varijabla>
  </DomainObject.Predmet.ProtuStrankaListFormatedWithAdress>
  <DomainObject.Predmet.ProtuStrankaListFormatedWithAdressOIB>
    <izvorni_sadrzaj>
      <item>N-NEKRETNINE d.o.o., OIB 82222859855, Zelinska 7, 10000 Zagreb zastupanog po punomoćniku MARKO CREVAR</item>
    </izvorni_sadrzaj>
    <derivirana_varijabla naziv="DomainObject.Predmet.ProtuStrankaListFormatedWithAdressOIB_1">
      <item>N-NEKRETNINE d.o.o., OIB 82222859855, Zelinska 7, 10000 Zagreb zastupanog po punomoćniku MARKO CREVAR</item>
    </derivirana_varijabla>
  </DomainObject.Predmet.ProtuStrankaListFormatedWithAdressOIB>
  <DomainObject.Predmet.ProtuStrankaListNazivFormated>
    <izvorni_sadrzaj>
      <item>N-NEKRETNINE d.o.o.</item>
    </izvorni_sadrzaj>
    <derivirana_varijabla naziv="DomainObject.Predmet.ProtuStrankaListNazivFormated_1">
      <item>N-NEKRETNINE d.o.o.</item>
    </derivirana_varijabla>
  </DomainObject.Predmet.ProtuStrankaListNazivFormated>
  <DomainObject.Predmet.ProtuStrankaListNazivFormatedOIB>
    <izvorni_sadrzaj>
      <item>N-NEKRETNINE d.o.o., OIB 82222859855</item>
    </izvorni_sadrzaj>
    <derivirana_varijabla naziv="DomainObject.Predmet.ProtuStrankaListNazivFormatedOIB_1">
      <item>N-NEKRETNINE d.o.o., OIB 82222859855</item>
    </derivirana_varijabla>
  </DomainObject.Predmet.ProtuStrankaListNazivFormatedOIB>
  <DomainObject.Predmet.OstaliListFormated>
    <izvorni_sadrzaj>
      <item>MARKO CREVAR punomoćnik sudionika u postupku N-NEKRETNINE d.o.o.</item>
    </izvorni_sadrzaj>
    <derivirana_varijabla naziv="DomainObject.Predmet.OstaliListFormated_1">
      <item>MARKO CREVAR punomoćnik sudionika u postupku N-NEKRETNINE d.o.o.</item>
    </derivirana_varijabla>
  </DomainObject.Predmet.OstaliListFormated>
  <DomainObject.Predmet.OstaliListFormatedOIB>
    <izvorni_sadrzaj>
      <item>MARKO CREVAR, OIB 76253425287 punomoćnik sudionika u postupku N-NEKRETNINE d.o.o.</item>
    </izvorni_sadrzaj>
    <derivirana_varijabla naziv="DomainObject.Predmet.OstaliListFormatedOIB_1">
      <item>MARKO CREVAR, OIB 76253425287 punomoćnik sudionika u postupku N-NEKRETNINE d.o.o.</item>
    </derivirana_varijabla>
  </DomainObject.Predmet.OstaliListFormatedOIB>
  <DomainObject.Predmet.OstaliListFormatedWithAdress>
    <izvorni_sadrzaj>
      <item>MARKO CREVAR, Kranjčevićeva 48, 10000 Zagreb punomoćnik sudionika u postupku N-NEKRETNINE d.o.o.</item>
    </izvorni_sadrzaj>
    <derivirana_varijabla naziv="DomainObject.Predmet.OstaliListFormatedWithAdress_1">
      <item>MARKO CREVAR, Kranjčevićeva 48, 10000 Zagreb punomoćnik sudionika u postupku N-NEKRETNINE d.o.o.</item>
    </derivirana_varijabla>
  </DomainObject.Predmet.OstaliListFormatedWithAdress>
  <DomainObject.Predmet.OstaliListFormatedWithAdressOIB>
    <izvorni_sadrzaj>
      <item>MARKO CREVAR, OIB 76253425287, Kranjčevićeva 48, 10000 Zagreb punomoćnik sudionika u postupku N-NEKRETNINE d.o.o.</item>
    </izvorni_sadrzaj>
    <derivirana_varijabla naziv="DomainObject.Predmet.OstaliListFormatedWithAdressOIB_1">
      <item>MARKO CREVAR, OIB 76253425287, Kranjčevićeva 48, 10000 Zagreb punomoćnik sudionika u postupku N-NEKRETNINE d.o.o.</item>
    </derivirana_varijabla>
  </DomainObject.Predmet.OstaliListFormatedWithAdressOIB>
  <DomainObject.Predmet.OstaliListNazivFormated>
    <izvorni_sadrzaj>
      <item>MARKO CREVAR</item>
    </izvorni_sadrzaj>
    <derivirana_varijabla naziv="DomainObject.Predmet.OstaliListNazivFormated_1">
      <item>MARKO CREVAR</item>
    </derivirana_varijabla>
  </DomainObject.Predmet.OstaliListNazivFormated>
  <DomainObject.Predmet.OstaliListNazivFormatedOIB>
    <izvorni_sadrzaj>
      <item>MARKO CREVAR, OIB 76253425287</item>
    </izvorni_sadrzaj>
    <derivirana_varijabla naziv="DomainObject.Predmet.OstaliListNazivFormatedOIB_1">
      <item>MARKO CREVAR, OIB 76253425287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N-NEKRETNINE d.o.o.</izvorni_sadrzaj>
    <derivirana_varijabla naziv="DomainObject.Predmet.ProtustrankaIDrugi_1">N-NEKRETNINE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N-NEKRETNINE d.o.o., OIB 82222859855, Zelinska 7, 10000 Zagreb</izvorni_sadrzaj>
    <derivirana_varijabla naziv="DomainObject.Predmet.ProtustrankaIDrugiAdressOIB_1">N-NEKRETNINE d.o.o., OIB 82222859855, Zelinska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veljače 2016.</izvorni_sadrzaj>
    <derivirana_varijabla naziv="DomainObject.Predmet.OdlukaRjesenje.DatumDonosenjaOdluke_1">17. veljače 2016.</derivirana_varijabla>
  </DomainObject.Predmet.OdlukaRjesenje.DatumDonosenjaOdluke>
  <DomainObject.Predmet.OdlukaRjesenje.DatumPravomocnosti>
    <izvorni_sadrzaj>7. ožujka 2016.</izvorni_sadrzaj>
    <derivirana_varijabla naziv="DomainObject.Predmet.OdlukaRjesenje.DatumPravomocnosti_1">7. ožujka 2016.</derivirana_varijabla>
  </DomainObject.Predmet.OdlukaRjesenje.DatumPravomocnosti>
  <DomainObject.Predmet.OdlukaRjesenje.Oznaka>
    <izvorni_sadrzaj>St-2578/2015-7</izvorni_sadrzaj>
    <derivirana_varijabla naziv="DomainObject.Predmet.OdlukaRjesenje.Oznaka_1">St-2578/2015-7</derivirana_varijabla>
  </DomainObject.Predmet.OdlukaRjesenje.Oznaka>
  <DomainObject.Predmet.SudioniciListNaziv>
    <izvorni_sadrzaj>
      <item>FINA Regionalni centar Zagreb</item>
      <item>N-NEKRETNINE d.o.o.</item>
      <item>MARKO CREVAR</item>
    </izvorni_sadrzaj>
    <derivirana_varijabla naziv="DomainObject.Predmet.SudioniciListNaziv_1">
      <item>FINA Regionalni centar Zagreb</item>
      <item>N-NEKRETNINE d.o.o.</item>
      <item>MARKO CREVAR</item>
    </derivirana_varijabla>
  </DomainObject.Predmet.SudioniciListNaziv>
  <DomainObject.Predmet.SudioniciListAdressOIB>
    <izvorni_sadrzaj>
      <item>FINA Regionalni centar Zagreb, OIB 85821130368, Trg svibanjskih žrtava  1995. 1,10000 Zagreb</item>
      <item>N-NEKRETNINE d.o.o., OIB 82222859855, Zelinska 7,10000 Zagreb</item>
      <item>MARKO CREVAR, OIB 76253425287, Kranjčevićeva 48,10000 Zagreb</item>
    </izvorni_sadrzaj>
    <derivirana_varijabla naziv="DomainObject.Predmet.SudioniciListAdressOIB_1">
      <item>FINA Regionalni centar Zagreb, OIB 85821130368, Trg svibanjskih žrtava  1995. 1,10000 Zagreb</item>
      <item>N-NEKRETNINE d.o.o., OIB 82222859855, Zelinska 7,10000 Zagreb</item>
      <item>MARKO CREVAR, OIB 76253425287, Kranjčevićeva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82222859855</item>
      <item>, OIB 76253425287</item>
    </izvorni_sadrzaj>
    <derivirana_varijabla naziv="DomainObject.Predmet.SudioniciListNazivOIB_1">
      <item>, OIB 85821130368</item>
      <item>, OIB 82222859855</item>
      <item>, OIB 76253425287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624</properties:Words>
  <properties:Characters>3344</properties:Characters>
  <properties:Lines>77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2018-03-08T09:55:00Z</dcterms:created>
  <dc:creator>Maja Jurovicki</dc:creator>
  <cp:lastModifiedBy>Mirjana Gašparić</cp:lastModifiedBy>
  <cp:lastPrinted>2018-03-08T12:55:00Z</cp:lastPrinted>
  <dcterms:modified xmlns:xsi="http://www.w3.org/2001/XMLSchema-instance" xsi:type="dcterms:W3CDTF">2018-03-08T12:56:00Z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(UPIS STEČAJNE MASE St-2578-15 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