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0d4c" w14:paraId="fb70d4c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>
        <w:t>336</w:t>
      </w:r>
      <w:r w:rsidR="0072710A">
        <w:t>/</w:t>
      </w:r>
      <w:r>
        <w:t>17</w:t>
      </w:r>
      <w:r w:rsidR="0072710A">
        <w:t>-</w:t>
      </w:r>
      <w:r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D249AC" w:rsidRPr="00FE7EEC">
        <w:t>ZITEX društvo s ograničenom odgovornošću za izvođenje građevinskih radova</w:t>
      </w:r>
      <w:r w:rsidR="00D249AC">
        <w:t xml:space="preserve"> Donji Miholjac, Vukovarska 12, </w:t>
      </w:r>
      <w:r w:rsidR="00D249AC" w:rsidRPr="007A04C2">
        <w:t xml:space="preserve">MBS: </w:t>
      </w:r>
      <w:r w:rsidR="00D249AC" w:rsidRPr="00FE7EEC">
        <w:t>030020679</w:t>
      </w:r>
      <w:r w:rsidR="00D249AC" w:rsidRPr="007A04C2">
        <w:t xml:space="preserve">, OIB: </w:t>
      </w:r>
      <w:r w:rsidR="00D249AC" w:rsidRPr="00FE7EEC">
        <w:t>91166929650</w:t>
      </w:r>
      <w:r w:rsidR="0072710A">
        <w:t xml:space="preserve">, </w:t>
      </w:r>
      <w:r w:rsidR="003B4C28">
        <w:t xml:space="preserve">dana </w:t>
      </w:r>
      <w:r w:rsidR="00D249AC">
        <w:t>16</w:t>
      </w:r>
      <w:r w:rsidR="00015125">
        <w:t xml:space="preserve">. </w:t>
      </w:r>
      <w:r w:rsidR="00D249AC">
        <w:t>veljača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D249AC" w:rsidP="00253A6A" w:rsidR="00D249AC">
      <w:pPr>
        <w:tabs>
          <w:tab w:pos="2670" w:val="left"/>
        </w:tabs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D249AC" w:rsidRPr="00D249AC">
        <w:t>Dubravka Babić</w:t>
      </w:r>
      <w:r w:rsidR="00D249AC">
        <w:t xml:space="preserve">, </w:t>
      </w:r>
      <w:proofErr w:type="spellStart"/>
      <w:r w:rsidR="00D249AC">
        <w:t>D.Miholjac</w:t>
      </w:r>
      <w:proofErr w:type="spellEnd"/>
      <w:r w:rsidR="00D249AC">
        <w:t>, Z. Balokovića 11</w:t>
      </w:r>
      <w:r w:rsidR="005953D8">
        <w:t xml:space="preserve">, </w:t>
      </w:r>
      <w:r w:rsidR="00B37A22">
        <w:t xml:space="preserve">OIB: </w:t>
      </w:r>
      <w:r w:rsidR="00D249AC">
        <w:t>69363221042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D249AC" w:rsidRPr="00FE7EEC">
        <w:t>ZITEX društvo s ograničenom odgovornošću za izvođenje građevinskih radova</w:t>
      </w:r>
      <w:r w:rsidR="00D249AC">
        <w:t xml:space="preserve"> Donji Miholjac, Vukovarska 12, </w:t>
      </w:r>
      <w:r w:rsidR="00D249AC" w:rsidRPr="007A04C2">
        <w:t xml:space="preserve">MBS: </w:t>
      </w:r>
      <w:r w:rsidR="00D249AC" w:rsidRPr="00FE7EEC">
        <w:t>030020679</w:t>
      </w:r>
      <w:r w:rsidR="00D249AC" w:rsidRPr="007A04C2">
        <w:t xml:space="preserve">, OIB: </w:t>
      </w:r>
      <w:r w:rsidR="00D249AC" w:rsidRPr="00FE7EEC">
        <w:t>91166929650</w:t>
      </w:r>
      <w:r w:rsidR="00D249AC">
        <w:t>, te dodatni iznos predujma u iznosu od 7.000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D249AC">
        <w:t>336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D249AC" w:rsidRPr="00D249AC">
        <w:t xml:space="preserve">Dubravka Babić, </w:t>
      </w:r>
      <w:proofErr w:type="spellStart"/>
      <w:r w:rsidR="00D249AC" w:rsidRPr="00D249AC">
        <w:t>D.Miholjac</w:t>
      </w:r>
      <w:proofErr w:type="spellEnd"/>
      <w:r w:rsidR="00D249AC" w:rsidRPr="00D249AC">
        <w:t>, Z. Balokovića 11, OIB: 69363221042</w:t>
      </w:r>
      <w:r w:rsidR="005953D8">
        <w:t xml:space="preserve">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</w:p>
    <w:p w:rsidRDefault="00E17696" w:rsidP="00D249AC" w:rsidR="00E17696">
      <w:pPr>
        <w:jc w:val="both"/>
      </w:pPr>
    </w:p>
    <w:p w:rsidRDefault="00D249AC" w:rsidP="00F81165" w:rsidR="00F24BBF">
      <w:pPr>
        <w:ind w:firstLine="720"/>
        <w:jc w:val="both"/>
      </w:pPr>
      <w:r>
        <w:t>3</w:t>
      </w:r>
      <w:r w:rsidR="00F24BBF">
        <w:t>.</w:t>
      </w:r>
      <w:r w:rsidR="00F24BBF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F24BBF">
        <w:t>prokazni</w:t>
      </w:r>
      <w:proofErr w:type="spellEnd"/>
      <w:r w:rsidR="00F24BBF">
        <w:t xml:space="preserve"> popis imovine).</w:t>
      </w:r>
    </w:p>
    <w:p w:rsidRDefault="00E17696" w:rsidP="00D249AC" w:rsidR="00E17696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right"/>
      </w:pPr>
      <w:r>
        <w:lastRenderedPageBreak/>
        <w:t>Broj: St-336/17-4</w:t>
      </w:r>
    </w:p>
    <w:p w:rsidRDefault="00D249AC" w:rsidP="00D249AC" w:rsidR="00D249AC">
      <w:pPr>
        <w:ind w:firstLine="720"/>
        <w:jc w:val="both"/>
      </w:pPr>
    </w:p>
    <w:p w:rsidRDefault="00D249AC" w:rsidP="00D249AC" w:rsidR="00D249AC">
      <w:pPr>
        <w:ind w:firstLine="720"/>
        <w:jc w:val="both"/>
      </w:pPr>
    </w:p>
    <w:p w:rsidRDefault="00D249AC" w:rsidP="00D249AC" w:rsidR="00D249AC">
      <w:pPr>
        <w:jc w:val="both"/>
      </w:pPr>
    </w:p>
    <w:p w:rsidRDefault="00D249AC" w:rsidP="00D249AC" w:rsidR="00D249AC">
      <w:pPr>
        <w:jc w:val="both"/>
      </w:pPr>
    </w:p>
    <w:p w:rsidRDefault="00D249AC" w:rsidP="00F81165" w:rsidR="00F24BBF">
      <w:pPr>
        <w:ind w:firstLine="720"/>
        <w:jc w:val="both"/>
      </w:pPr>
      <w:r>
        <w:t>4</w:t>
      </w:r>
      <w:r w:rsidR="00F24BBF">
        <w:t xml:space="preserve">. </w:t>
      </w:r>
      <w:r w:rsidR="00E17696">
        <w:tab/>
      </w:r>
      <w:r w:rsidR="00F24BBF">
        <w:t>Za davanje neistinitog ili nepotpunog popisa imovine i obveza, dužnik odgovara kao za davanje lažnoga iskaza u postupku pred sudom (čl. 17 st. 3 SZ).</w:t>
      </w:r>
    </w:p>
    <w:p w:rsidRDefault="00D249AC" w:rsidP="00F81165" w:rsidR="00D249AC">
      <w:pPr>
        <w:ind w:firstLine="720"/>
        <w:jc w:val="both"/>
      </w:pPr>
    </w:p>
    <w:p w:rsidRDefault="00D249AC" w:rsidP="00D249AC" w:rsidR="00D249AC">
      <w:pPr>
        <w:jc w:val="right"/>
      </w:pPr>
    </w:p>
    <w:p w:rsidRDefault="00D249AC" w:rsidP="00D249AC" w:rsidR="00D249AC">
      <w:pPr>
        <w:jc w:val="right"/>
      </w:pPr>
    </w:p>
    <w:p w:rsidRDefault="00D249AC" w:rsidP="004B741D" w:rsidR="00D249AC">
      <w:pPr>
        <w:pStyle w:val="Tijeloteksta"/>
        <w:jc w:val="center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249AC">
        <w:t>16</w:t>
      </w:r>
      <w:r w:rsidR="005E5D90">
        <w:t xml:space="preserve">. </w:t>
      </w:r>
      <w:r w:rsidR="00D249AC">
        <w:t>veljače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D249AC" w:rsidP="00D249AC" w:rsidR="005953D8">
      <w:pPr>
        <w:numPr>
          <w:ilvl w:val="0"/>
          <w:numId w:val="6"/>
        </w:numPr>
        <w:jc w:val="both"/>
      </w:pPr>
      <w:r w:rsidRPr="00D249AC">
        <w:t xml:space="preserve">Dubravka Babić, </w:t>
      </w:r>
      <w:proofErr w:type="spellStart"/>
      <w:r w:rsidRPr="00D249AC">
        <w:t>D.Miholjac</w:t>
      </w:r>
      <w:proofErr w:type="spellEnd"/>
      <w:r w:rsidRPr="00D249AC">
        <w:t xml:space="preserve">, Z. Balokovića 11,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D249AC" w:rsidP="00470B34" w:rsidR="00470B34">
      <w:pPr>
        <w:numPr>
          <w:ilvl w:val="0"/>
          <w:numId w:val="6"/>
        </w:numPr>
        <w:jc w:val="both"/>
      </w:pPr>
      <w:r>
        <w:t>R 21/3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0777DD" w:rsidP="004B741D" w:rsidR="000777D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CB2731" w:rsidP="00CB2731" w:rsidR="00CB2731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  </w:t>
      </w:r>
      <w:r w:rsidR="009E4A1C">
        <w:t>STEČAJNA SUTKINJA</w:t>
      </w:r>
    </w:p>
    <w:p w:rsidRDefault="00CB2731" w:rsidP="00CB2731" w:rsidR="00CB27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  <w:r w:rsidR="009E4A1C">
        <w:t>, v.r.</w:t>
      </w:r>
    </w:p>
    <w:p w:rsidRDefault="00CB2731" w:rsidP="00CB2731" w:rsidR="00CB2731">
      <w:pPr>
        <w:pStyle w:val="Tijeloteksta"/>
        <w:jc w:val="left"/>
      </w:pPr>
      <w:r>
        <w:t>POUKA O PRAVNOM LIJEKU:</w:t>
      </w:r>
    </w:p>
    <w:p w:rsidRDefault="00CB2731" w:rsidP="00CB2731" w:rsidR="00CB2731">
      <w:pPr>
        <w:pStyle w:val="Tijeloteksta"/>
        <w:jc w:val="left"/>
      </w:pPr>
      <w:r>
        <w:t>Protiv ovog zaključka nije dopuštena posebna žalba (čl. 19. st. 7. Stečajnog zakona).</w:t>
      </w:r>
    </w:p>
    <w:p w:rsidRDefault="00CB2731" w:rsidP="00CB2731" w:rsidR="00CB2731"/>
    <w:p w:rsidRDefault="00CB2731" w:rsidP="00CB2731" w:rsidR="00CB273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CB2731" w:rsidP="00CB2731" w:rsidR="00CB273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CB2731" w:rsidP="00CB2731" w:rsidR="00CB2731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CB273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Sect="00D249AC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557" w:rsidR="00183557">
      <w:r>
        <w:separator/>
      </w:r>
    </w:p>
  </w:endnote>
  <w:endnote w:id="0" w:type="continuationSeparator">
    <w:p w:rsidRDefault="00183557" w:rsidR="00183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557" w:rsidR="00183557">
      <w:r>
        <w:separator/>
      </w:r>
    </w:p>
  </w:footnote>
  <w:footnote w:id="0" w:type="continuationSeparator">
    <w:p w:rsidRDefault="00183557" w:rsidR="00183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5AA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25AA9"/>
    <w:rsid w:val="0016016C"/>
    <w:rsid w:val="00163019"/>
    <w:rsid w:val="001635ED"/>
    <w:rsid w:val="001742E1"/>
    <w:rsid w:val="00183557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5A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5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5A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5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ZITEX društvo s ograničenom odgovornošću za izvođenje građevinskih radova</izvorni_sadrzaj>
    <derivirana_varijabla naziv="DomainObject.Predmet.ProtustrankaFormated_1">  ZITEX društvo s ograničenom odgovornošću za izvođenje građevinskih radova</derivirana_varijabla>
  </DomainObject.Predmet.ProtustrankaFormated>
  <DomainObject.Predmet.ProtustrankaFormatedOIB>
    <izvorni_sadrzaj>  ZITEX društvo s ograničenom odgovornošću za izvođenje građevinskih radova, OIB 91166929650</izvorni_sadrzaj>
    <derivirana_varijabla naziv="DomainObject.Predmet.ProtustrankaFormatedOIB_1">  ZITEX društvo s ograničenom odgovornošću za izvođenje građevinskih radova, OIB 91166929650</derivirana_varijabla>
  </DomainObject.Predmet.ProtustrankaFormatedOIB>
  <DomainObject.Predmet.ProtustrankaFormatedWithAdress>
    <izvorni_sadrzaj> ZITEX društvo s ograničenom odgovornošću za izvođenje građevinskih radova, Vukovarska 12, 31540 Donji Miholjac</izvorni_sadrzaj>
    <derivirana_varijabla naziv="DomainObject.Predmet.ProtustrankaFormatedWithAdress_1"> ZITEX društvo s ograničenom odgovornošću za izvođenje građevinskih radova, Vukovarska 12, 31540 Donji Miholjac</derivirana_varijabla>
  </DomainObject.Predmet.ProtustrankaFormatedWithAdress>
  <DomainObject.Predmet.ProtustrankaFormatedWithAdressOIB>
    <izvorni_sadrzaj> ZITEX društvo s ograničenom odgovornošću za izvođenje građevinskih radova, OIB 91166929650, Vukovarska 12, 31540 Donji Miholjac</izvorni_sadrzaj>
    <derivirana_varijabla naziv="DomainObject.Predmet.ProtustrankaFormatedWithAdressOIB_1"> ZITEX društvo s ograničenom odgovornošću za izvođenje građevinskih radova, OIB 91166929650, Vukovarska 12, 31540 Donji Miholjac</derivirana_varijabla>
  </DomainObject.Predmet.ProtustrankaFormatedWithAdressOIB>
  <DomainObject.Predmet.ProtustrankaWithAdress>
    <izvorni_sadrzaj>ZITEX društvo s ograničenom odgovornošću za izvođenje građevinskih radova Vukovarska 12, 31540 Donji Miholjac</izvorni_sadrzaj>
    <derivirana_varijabla naziv="DomainObject.Predmet.ProtustrankaWithAdress_1">ZITEX društvo s ograničenom odgovornošću za izvođenje građevinskih radova Vukovarska 12, 31540 Donji Miholjac</derivirana_varijabla>
  </DomainObject.Predmet.ProtustrankaWithAdress>
  <DomainObject.Predmet.ProtustrankaWithAdressOIB>
    <izvorni_sadrzaj>ZITEX društvo s ograničenom odgovornošću za izvođenje građevinskih radova, OIB 91166929650, Vukovarska 12, 31540 Donji Miholjac</izvorni_sadrzaj>
    <derivirana_varijabla naziv="DomainObject.Predmet.ProtustrankaWithAdressOIB_1">ZITEX društvo s ograničenom odgovornošću za izvođenje građevinskih radova, OIB 91166929650, Vukovarska 12, 31540 Donji Miholjac</derivirana_varijabla>
  </DomainObject.Predmet.ProtustrankaWithAdressOIB>
  <DomainObject.Predmet.ProtustrankaNazivFormated>
    <izvorni_sadrzaj>ZITEX društvo s ograničenom odgovornošću za izvođenje građevinskih radova</izvorni_sadrzaj>
    <derivirana_varijabla naziv="DomainObject.Predmet.ProtustrankaNazivFormated_1">ZITEX društvo s ograničenom odgovornošću za izvođenje građevinskih radova</derivirana_varijabla>
  </DomainObject.Predmet.ProtustrankaNazivFormated>
  <DomainObject.Predmet.ProtustrankaNazivFormatedOIB>
    <izvorni_sadrzaj>ZITEX društvo s ograničenom odgovornošću za izvođenje građevinskih radova, OIB 91166929650</izvorni_sadrzaj>
    <derivirana_varijabla naziv="DomainObject.Predmet.ProtustrankaNazivFormatedOIB_1">ZITEX društvo s ograničenom odgovornošću za izvođenje građevinskih radova, OIB 91166929650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ZITEX društvo s ograničenom odgovornošću za izvođenje građevinskih radova</item>
    </izvorni_sadrzaj>
    <derivirana_varijabla naziv="DomainObject.Predmet.ProtuStrankaListFormated_1">
      <item>ZITEX društvo s ograničenom odgovornošću za izvođenje građevinskih radova</item>
    </derivirana_varijabla>
  </DomainObject.Predmet.ProtuStrankaListFormated>
  <DomainObject.Predmet.ProtuStrankaListFormatedOIB>
    <izvorni_sadrzaj>
      <item>ZITEX društvo s ograničenom odgovornošću za izvođenje građevinskih radova, OIB 91166929650</item>
    </izvorni_sadrzaj>
    <derivirana_varijabla naziv="DomainObject.Predmet.ProtuStrankaListFormatedOIB_1">
      <item>ZITEX društvo s ograničenom odgovornošću za izvođenje građevinskih radova, OIB 91166929650</item>
    </derivirana_varijabla>
  </DomainObject.Predmet.ProtuStrankaListFormatedOIB>
  <DomainObject.Predmet.ProtuStrankaListFormatedWithAdress>
    <izvorni_sadrzaj>
      <item>ZITEX društvo s ograničenom odgovornošću za izvođenje građevinskih radova, Vukovarska 12, 31540 Donji Miholjac</item>
    </izvorni_sadrzaj>
    <derivirana_varijabla naziv="DomainObject.Predmet.ProtuStrankaListFormatedWithAdress_1">
      <item>ZITEX društvo s ograničenom odgovornošću za izvođenje građevinskih radova, Vukovarska 12, 31540 Donji Miholjac</item>
    </derivirana_varijabla>
  </DomainObject.Predmet.ProtuStrankaListFormatedWithAdress>
  <DomainObject.Predmet.ProtuStrankaListFormatedWithAdressOIB>
    <izvorni_sadrzaj>
      <item>ZITEX društvo s ograničenom odgovornošću za izvođenje građevinskih radova, OIB 91166929650, Vukovarska 12, 31540 Donji Miholjac</item>
    </izvorni_sadrzaj>
    <derivirana_varijabla naziv="DomainObject.Predmet.ProtuStrankaListFormatedWithAdressOIB_1">
      <item>ZITEX društvo s ograničenom odgovornošću za izvođenje građevinskih radova, OIB 91166929650, Vukovarska 12, 31540 Donji Miholjac</item>
    </derivirana_varijabla>
  </DomainObject.Predmet.ProtuStrankaListFormatedWithAdressOIB>
  <DomainObject.Predmet.ProtuStrankaListNazivFormated>
    <izvorni_sadrzaj>
      <item>ZITEX društvo s ograničenom odgovornošću za izvođenje građevinskih radova</item>
    </izvorni_sadrzaj>
    <derivirana_varijabla naziv="DomainObject.Predmet.ProtuStrankaListNazivFormated_1">
      <item>ZITEX društvo s ograničenom odgovornošću za izvođenje građevinskih radova</item>
    </derivirana_varijabla>
  </DomainObject.Predmet.ProtuStrankaListNazivFormated>
  <DomainObject.Predmet.ProtuStrankaListNazivFormatedOIB>
    <izvorni_sadrzaj>
      <item>ZITEX društvo s ograničenom odgovornošću za izvođenje građevinskih radova, OIB 91166929650</item>
    </izvorni_sadrzaj>
    <derivirana_varijabla naziv="DomainObject.Predmet.ProtuStrankaListNazivFormatedOIB_1">
      <item>ZITEX društvo s ograničenom odgovornošću za izvođenje građevinskih radova, OIB 91166929650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ZITEX društvo s ograničenom odgovornošću za izvođenje građevinskih radova</izvorni_sadrzaj>
    <derivirana_varijabla naziv="DomainObject.Predmet.ProtustrankaIDrugi_1">ZITEX društvo s ograničenom odgovornošću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ZITEX društvo s ograničenom odgovornošću za izvođenje građevinskih radova, OIB 91166929650, Vukovarska 12, 31540 Donji Miholjac</izvorni_sadrzaj>
    <derivirana_varijabla naziv="DomainObject.Predmet.ProtustrankaIDrugiAdressOIB_1">ZITEX društvo s ograničenom odgovornošću za izvođenje građevinskih radova, OIB 91166929650,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ZITEX društvo s ograničenom odgovornošću za izvođenje građevinskih radova</item>
    </izvorni_sadrzaj>
    <derivirana_varijabla naziv="DomainObject.Predmet.SudioniciListNaziv_1">
      <item>FINA RC OSIJEK</item>
      <item>ZITEX društvo s ograničenom odgovornošću za izvođenje građevinskih radova</item>
    </derivirana_varijabla>
  </DomainObject.Predmet.SudioniciListNaziv>
  <DomainObject.Predmet.SudioniciListAdressOIB>
    <izvorni_sadrzaj>
      <item>FINA RC OSIJEK, OIB 85821130368</item>
      <item>ZITEX društvo s ograničenom odgovornošću za izvođenje građevinskih radova, OIB 91166929650, Vukovarska 12,31540 Donji Miholjac</item>
    </izvorni_sadrzaj>
    <derivirana_varijabla naziv="DomainObject.Predmet.SudioniciListAdressOIB_1">
      <item>FINA RC OSIJEK, OIB 85821130368</item>
      <item>ZITEX društvo s ograničenom odgovornošću za izvođenje građevinskih radova, OIB 91166929650, Vukovarska 12,31540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91166929650</item>
    </izvorni_sadrzaj>
    <derivirana_varijabla naziv="DomainObject.Predmet.SudioniciListNazivOIB_1">
      <item>, OIB 85821130368</item>
      <item>, OIB 91166929650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2E369-1449-41A0-B6ED-C3A593304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2056</properties:Characters>
  <properties:Lines>132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2017-02-16T12:51:00Z</dcterms:created>
  <dc:creator>hermanj</dc:creator>
  <cp:lastModifiedBy>Snježana Markotić Jurić</cp:lastModifiedBy>
  <cp:lastPrinted>2017-02-16T12:48:00Z</cp:lastPrinted>
  <dcterms:modified xmlns:xsi="http://www.w3.org/2001/XMLSchema-instance" xsi:type="dcterms:W3CDTF">2017-02-16T12:59:00Z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