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ae98" w14:paraId="65fae9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9B5648">
        <w:t>3</w:t>
      </w:r>
      <w:r w:rsidR="00363747">
        <w:t>8</w:t>
      </w:r>
      <w:r>
        <w:t>/</w:t>
      </w:r>
      <w:r w:rsidR="00E8650F">
        <w:t>1</w:t>
      </w:r>
      <w:r w:rsidR="009B5648">
        <w:t>8</w:t>
      </w:r>
      <w:r>
        <w:t>-</w:t>
      </w:r>
      <w:r w:rsidR="00363747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363747" w:rsidRPr="00363747">
        <w:t>Trgovački sud u Osijeku, po sucu mr. sc. Tihomiru Kovačeviću, kao stečajnom sucu, povodom prijedloga RH, MF, PU, Područni ured Osijek zastupana po ŽDO u Osijeku, OIB 18683136487 za otvaranje stečajnog postupka nad dužnikom SKLIZOVIĆ jednostavno društvo s ograničenom odgovornošću za ugostiteljstvo, Miholjački Poreč, Eugena Kraja 36, MBS 030175201, OIB 93534525020</w:t>
      </w:r>
      <w:r w:rsidR="00E97416" w:rsidRPr="00450C50">
        <w:t xml:space="preserve">, dana </w:t>
      </w:r>
      <w:r w:rsidR="00F91C8A">
        <w:t>2</w:t>
      </w:r>
      <w:r w:rsidR="00E97416" w:rsidRPr="00BB1D14">
        <w:t xml:space="preserve">. </w:t>
      </w:r>
      <w:r w:rsidR="00363747">
        <w:t>ožujk</w:t>
      </w:r>
      <w:r w:rsidR="00DF3F10">
        <w:t>a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363747">
        <w:t>Silvana Sklizović, Rakitovica, Glavna 124</w:t>
      </w:r>
      <w:r>
        <w:t xml:space="preserve">, OIB </w:t>
      </w:r>
      <w:r w:rsidR="001368E6">
        <w:t>11018559437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42685">
        <w:t>3</w:t>
      </w:r>
      <w:r w:rsidR="001368E6">
        <w:t>8</w:t>
      </w:r>
      <w:r w:rsidRPr="006A766D">
        <w:t>-1</w:t>
      </w:r>
      <w:r w:rsidR="00042685">
        <w:t>8</w:t>
      </w:r>
      <w:r>
        <w:t>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893426" w:rsidR="00893426">
      <w:pPr>
        <w:ind w:firstLine="720"/>
        <w:jc w:val="both"/>
      </w:pPr>
      <w:r>
        <w:t xml:space="preserve">Dana </w:t>
      </w:r>
      <w:r w:rsidR="001368E6">
        <w:t>12</w:t>
      </w:r>
      <w:r>
        <w:t>.</w:t>
      </w:r>
      <w:r w:rsidR="00055C59">
        <w:t>1</w:t>
      </w:r>
      <w:r w:rsidR="001368E6">
        <w:t>2</w:t>
      </w:r>
      <w:r>
        <w:t xml:space="preserve">.2017. zaprimljen je na ovome sudu </w:t>
      </w:r>
      <w:r w:rsidR="003059C3">
        <w:t>prijedlog</w:t>
      </w:r>
      <w:r>
        <w:t xml:space="preserve"> </w:t>
      </w:r>
      <w:r w:rsidR="003059C3">
        <w:t>RH, MF, PU, Područni ured Osijek</w:t>
      </w:r>
      <w:r>
        <w:t xml:space="preserve">, za </w:t>
      </w:r>
      <w:r w:rsidR="003059C3">
        <w:t>otvaranje</w:t>
      </w:r>
      <w:r>
        <w:t xml:space="preserve"> stečajnog postupka nad dužnikom </w:t>
      </w:r>
      <w:r w:rsidR="003059C3" w:rsidRPr="003059C3">
        <w:t>SKLIZOVIĆ jednostavno društvo s ograničenom odgovornošću za ugostiteljstvo, Miholjački Poreč, Eugena Kraja 36, MBS 030175201, OIB 93534525020</w:t>
      </w:r>
      <w:r>
        <w:t xml:space="preserve">, temeljem odredbe čl. </w:t>
      </w:r>
      <w:r w:rsidR="003059C3">
        <w:t>16</w:t>
      </w:r>
      <w:r>
        <w:t xml:space="preserve">. </w:t>
      </w:r>
      <w:r w:rsidR="003059C3">
        <w:t>i</w:t>
      </w:r>
      <w:r>
        <w:t xml:space="preserve"> 1</w:t>
      </w:r>
      <w:r w:rsidR="003059C3">
        <w:t>09</w:t>
      </w:r>
      <w:r>
        <w:t>. Stečajnog zakona (NN 71/15</w:t>
      </w:r>
      <w:r w:rsidR="00262E0D">
        <w:t xml:space="preserve"> i 104/17</w:t>
      </w:r>
      <w:r>
        <w:t>, dalje: SZ).</w:t>
      </w:r>
      <w:r w:rsidR="00893426">
        <w:t xml:space="preserve"> 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813067">
        <w:t xml:space="preserve">16. i </w:t>
      </w:r>
      <w:r>
        <w:t>1</w:t>
      </w:r>
      <w:r w:rsidR="00813067">
        <w:t>09</w:t>
      </w:r>
      <w:r w:rsidRPr="00176811">
        <w:t xml:space="preserve">. </w:t>
      </w:r>
      <w:r>
        <w:t>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5939F2">
        <w:rPr>
          <w:b w:val="false"/>
        </w:rPr>
        <w:t>2</w:t>
      </w:r>
      <w:r w:rsidR="000E6A2D" w:rsidRPr="000E6A2D">
        <w:rPr>
          <w:b w:val="false"/>
        </w:rPr>
        <w:t xml:space="preserve">. </w:t>
      </w:r>
      <w:r w:rsidR="005939F2">
        <w:rPr>
          <w:b w:val="false"/>
        </w:rPr>
        <w:t>ožujk</w:t>
      </w:r>
      <w:r w:rsidR="000E6A2D" w:rsidRPr="000E6A2D">
        <w:rPr>
          <w:b w:val="false"/>
        </w:rPr>
        <w:t>a 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5939F2" w:rsidP="005939F2" w:rsidR="005939F2">
      <w:pPr>
        <w:numPr>
          <w:ilvl w:val="0"/>
          <w:numId w:val="8"/>
        </w:numPr>
        <w:jc w:val="both"/>
      </w:pPr>
      <w:r w:rsidRPr="005939F2">
        <w:t>Silvana Sklizović, Rakitovica, Glavna 124</w:t>
      </w:r>
    </w:p>
    <w:p w:rsidRDefault="00CB7FAD" w:rsidP="005939F2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26E5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363747" w:rsidRPr="00363747">
      <w:t>38/18-11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2685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368E6"/>
    <w:rsid w:val="00141C44"/>
    <w:rsid w:val="00141CC3"/>
    <w:rsid w:val="00163CB7"/>
    <w:rsid w:val="0016502E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059C3"/>
    <w:rsid w:val="003135F3"/>
    <w:rsid w:val="00314FF7"/>
    <w:rsid w:val="0031536B"/>
    <w:rsid w:val="003272F3"/>
    <w:rsid w:val="00330999"/>
    <w:rsid w:val="00333984"/>
    <w:rsid w:val="00352EF3"/>
    <w:rsid w:val="00363747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3F1A7C"/>
    <w:rsid w:val="0041082E"/>
    <w:rsid w:val="00410D9A"/>
    <w:rsid w:val="00424D65"/>
    <w:rsid w:val="00440509"/>
    <w:rsid w:val="00450450"/>
    <w:rsid w:val="004557C4"/>
    <w:rsid w:val="00477F30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93882"/>
    <w:rsid w:val="005939F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26E5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3067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648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91C8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SKLIZOVIĆ jednostavno društvo s ograničenom odgovornošću za ugostiteljstvo</izvorni_sadrzaj>
    <derivirana_varijabla naziv="DomainObject.Predmet.ProtustrankaFormated_1">  SKLIZOVIĆ jednostavno društvo s ograničenom odgovornošću za ugostiteljstvo</derivirana_varijabla>
  </DomainObject.Predmet.ProtustrankaFormated>
  <DomainObject.Predmet.ProtustrankaFormatedOIB>
    <izvorni_sadrzaj>  SKLIZOVIĆ jednostavno društvo s ograničenom odgovornošću za ugostiteljstvo, OIB 93534525020</izvorni_sadrzaj>
    <derivirana_varijabla naziv="DomainObject.Predmet.ProtustrankaFormatedOIB_1">  SKLIZOVIĆ jednostavno društvo s ograničenom odgovornošću za ugostiteljstvo, OIB 93534525020</derivirana_varijabla>
  </DomainObject.Predmet.ProtustrankaFormatedOIB>
  <DomainObject.Predmet.ProtustrankaFormatedWithAdress>
    <izvorni_sadrzaj> SKLIZOVIĆ jednostavno društvo s ograničenom odgovornošću za ugostiteljstvo, Eugena Kraja 36, 31542 Miholjački Poreč</izvorni_sadrzaj>
    <derivirana_varijabla naziv="DomainObject.Predmet.ProtustrankaFormatedWithAdress_1"> SKLIZOVIĆ jednostavno društvo s ograničenom odgovornošću za ugostiteljstvo, Eugena Kraja 36, 31542 Miholjački Poreč</derivirana_varijabla>
  </DomainObject.Predmet.ProtustrankaFormatedWithAdress>
  <DomainObject.Predmet.ProtustrankaFormatedWithAdressOIB>
    <izvorni_sadrzaj> SKLIZOVIĆ jednostavno društvo s ograničenom odgovornošću za ugostiteljstvo, OIB 93534525020, Eugena Kraja 36, 31542 Miholjački Poreč</izvorni_sadrzaj>
    <derivirana_varijabla naziv="DomainObject.Predmet.ProtustrankaFormatedWithAdressOIB_1"> SKLIZOVIĆ jednostavno društvo s ograničenom odgovornošću za ugostiteljstvo, OIB 93534525020, Eugena Kraja 36, 31542 Miholjački Poreč</derivirana_varijabla>
  </DomainObject.Predmet.ProtustrankaFormatedWithAdressOIB>
  <DomainObject.Predmet.ProtustrankaWithAdress>
    <izvorni_sadrzaj>SKLIZOVIĆ jednostavno društvo s ograničenom odgovornošću za ugostiteljstvo Eugena Kraja 36, 31542 Miholjački Poreč</izvorni_sadrzaj>
    <derivirana_varijabla naziv="DomainObject.Predmet.ProtustrankaWithAdress_1">SKLIZOVIĆ jednostavno društvo s ograničenom odgovornošću za ugostiteljstvo Eugena Kraja 36, 31542 Miholjački Poreč</derivirana_varijabla>
  </DomainObject.Predmet.ProtustrankaWithAdress>
  <DomainObject.Predmet.ProtustrankaWithAdressOIB>
    <izvorni_sadrzaj>SKLIZOVIĆ jednostavno društvo s ograničenom odgovornošću za ugostiteljstvo, OIB 93534525020, Eugena Kraja 36, 31542 Miholjački Poreč</izvorni_sadrzaj>
    <derivirana_varijabla naziv="DomainObject.Predmet.ProtustrankaWithAdressOIB_1">SKLIZOVIĆ jednostavno društvo s ograničenom odgovornošću za ugostiteljstvo, OIB 93534525020, Eugena Kraja 36, 31542 Miholjački Poreč</derivirana_varijabla>
  </DomainObject.Predmet.ProtustrankaWithAdressOIB>
  <DomainObject.Predmet.ProtustrankaNazivFormated>
    <izvorni_sadrzaj>SKLIZOVIĆ jednostavno društvo s ograničenom odgovornošću za ugostiteljstvo</izvorni_sadrzaj>
    <derivirana_varijabla naziv="DomainObject.Predmet.ProtustrankaNazivFormated_1">SKLIZOVIĆ jednostavno društvo s ograničenom odgovornošću za ugostiteljstvo</derivirana_varijabla>
  </DomainObject.Predmet.ProtustrankaNazivFormated>
  <DomainObject.Predmet.ProtustrankaNazivFormatedOIB>
    <izvorni_sadrzaj>SKLIZOVIĆ jednostavno društvo s ograničenom odgovornošću za ugostiteljstvo, OIB 93534525020</izvorni_sadrzaj>
    <derivirana_varijabla naziv="DomainObject.Predmet.ProtustrankaNazivFormatedOIB_1">SKLIZOVIĆ jednostavno društvo s ograničenom odgovornošću za ugostiteljstvo, OIB 93534525020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SKLIZOVIĆ jednostavno društvo s ograničenom odgovornošću za ugostiteljstvo</item>
    </izvorni_sadrzaj>
    <derivirana_varijabla naziv="DomainObject.Predmet.ProtuStrankaListFormated_1">
      <item>SKLIZOVIĆ jednostavno društvo s ograničenom odgovornošću za ugostiteljstvo</item>
    </derivirana_varijabla>
  </DomainObject.Predmet.ProtuStrankaListFormated>
  <DomainObject.Predmet.ProtuStrankaListFormatedOIB>
    <izvorni_sadrzaj>
      <item>SKLIZOVIĆ jednostavno društvo s ograničenom odgovornošću za ugostiteljstvo, OIB 93534525020</item>
    </izvorni_sadrzaj>
    <derivirana_varijabla naziv="DomainObject.Predmet.ProtuStrankaListFormatedOIB_1">
      <item>SKLIZOVIĆ jednostavno društvo s ograničenom odgovornošću za ugostiteljstvo, OIB 93534525020</item>
    </derivirana_varijabla>
  </DomainObject.Predmet.ProtuStrankaListFormatedOIB>
  <DomainObject.Predmet.ProtuStrankaListFormatedWithAdress>
    <izvorni_sadrzaj>
      <item>SKLIZOVIĆ jednostavno društvo s ograničenom odgovornošću za ugostiteljstvo, Eugena Kraja 36, 31542 Miholjački Poreč</item>
    </izvorni_sadrzaj>
    <derivirana_varijabla naziv="DomainObject.Predmet.ProtuStrankaListFormatedWithAdress_1">
      <item>SKLIZOVIĆ jednostavno društvo s ograničenom odgovornošću za ugostiteljstvo, Eugena Kraja 36, 31542 Miholjački Poreč</item>
    </derivirana_varijabla>
  </DomainObject.Predmet.ProtuStrankaListFormatedWithAdress>
  <DomainObject.Predmet.ProtuStrankaListFormatedWithAdressOIB>
    <izvorni_sadrzaj>
      <item>SKLIZOVIĆ jednostavno društvo s ograničenom odgovornošću za ugostiteljstvo, OIB 93534525020, Eugena Kraja 36, 31542 Miholjački Poreč</item>
    </izvorni_sadrzaj>
    <derivirana_varijabla naziv="DomainObject.Predmet.ProtuStrankaListFormatedWithAdressOIB_1">
      <item>SKLIZOVIĆ jednostavno društvo s ograničenom odgovornošću za ugostiteljstvo, OIB 93534525020, Eugena Kraja 36, 31542 Miholjački Poreč</item>
    </derivirana_varijabla>
  </DomainObject.Predmet.ProtuStrankaListFormatedWithAdressOIB>
  <DomainObject.Predmet.ProtuStrankaListNazivFormated>
    <izvorni_sadrzaj>
      <item>SKLIZOVIĆ jednostavno društvo s ograničenom odgovornošću za ugostiteljstvo</item>
    </izvorni_sadrzaj>
    <derivirana_varijabla naziv="DomainObject.Predmet.ProtuStrankaListNazivFormated_1">
      <item>SKLIZOVIĆ jednostavno društvo s ograničenom odgovornošću za ugostiteljstvo</item>
    </derivirana_varijabla>
  </DomainObject.Predmet.ProtuStrankaListNazivFormated>
  <DomainObject.Predmet.ProtuStrankaListNazivFormatedOIB>
    <izvorni_sadrzaj>
      <item>SKLIZOVIĆ jednostavno društvo s ograničenom odgovornošću za ugostiteljstvo, OIB 93534525020</item>
    </izvorni_sadrzaj>
    <derivirana_varijabla naziv="DomainObject.Predmet.ProtuStrankaListNazivFormatedOIB_1">
      <item>SKLIZOVIĆ jednostavno društvo s ograničenom odgovornošću za ugostiteljstvo, OIB 93534525020</item>
    </derivirana_varijabla>
  </DomainObject.Predmet.ProtuStrankaListNazivFormatedOIB>
  <DomainObject.Predmet.OstaliListFormated>
    <izvorni_sadrzaj>
      <item>Silvana Sklizović</item>
    </izvorni_sadrzaj>
    <derivirana_varijabla naziv="DomainObject.Predmet.OstaliListFormated_1">
      <item>Silvana Sklizović</item>
    </derivirana_varijabla>
  </DomainObject.Predmet.OstaliListFormated>
  <DomainObject.Predmet.OstaliListFormatedOIB>
    <izvorni_sadrzaj>
      <item>Silvana Sklizović, OIB 11018559437</item>
    </izvorni_sadrzaj>
    <derivirana_varijabla naziv="DomainObject.Predmet.OstaliListFormatedOIB_1">
      <item>Silvana Sklizović, OIB 11018559437</item>
    </derivirana_varijabla>
  </DomainObject.Predmet.OstaliListFormatedOIB>
  <DomainObject.Predmet.OstaliListFormatedWithAdress>
    <izvorni_sadrzaj>
      <item>Silvana Sklizović, Glavna 124, 31542 Rakitovica</item>
    </izvorni_sadrzaj>
    <derivirana_varijabla naziv="DomainObject.Predmet.OstaliListFormatedWithAdress_1">
      <item>Silvana Sklizović, Glavna 124, 31542 Rakitovica</item>
    </derivirana_varijabla>
  </DomainObject.Predmet.OstaliListFormatedWithAdress>
  <DomainObject.Predmet.OstaliListFormatedWithAdressOIB>
    <izvorni_sadrzaj>
      <item>Silvana Sklizović, OIB 11018559437, Glavna 124, 31542 Rakitovica</item>
    </izvorni_sadrzaj>
    <derivirana_varijabla naziv="DomainObject.Predmet.OstaliListFormatedWithAdressOIB_1">
      <item>Silvana Sklizović, OIB 11018559437, Glavna 124, 31542 Rakitovica</item>
    </derivirana_varijabla>
  </DomainObject.Predmet.OstaliListFormatedWithAdressOIB>
  <DomainObject.Predmet.OstaliListNazivFormated>
    <izvorni_sadrzaj>
      <item>Silvana Sklizović</item>
    </izvorni_sadrzaj>
    <derivirana_varijabla naziv="DomainObject.Predmet.OstaliListNazivFormated_1">
      <item>Silvana Sklizović</item>
    </derivirana_varijabla>
  </DomainObject.Predmet.OstaliListNazivFormated>
  <DomainObject.Predmet.OstaliListNazivFormatedOIB>
    <izvorni_sadrzaj>
      <item>Silvana Sklizović, OIB 11018559437</item>
    </izvorni_sadrzaj>
    <derivirana_varijabla naziv="DomainObject.Predmet.OstaliListNazivFormatedOIB_1">
      <item>Silvana Sklizović, OIB 11018559437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SKLIZOVIĆ jednostavno društvo s ograničenom odgovornošću za ugostiteljstvo</izvorni_sadrzaj>
    <derivirana_varijabla naziv="DomainObject.Predmet.ProtustrankaIDrugi_1">SKLIZOVIĆ jednostavno društvo s ograničenom odgovornošću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SKLIZOVIĆ jednostavno društvo s ograničenom odgovornošću za ugostiteljstvo, OIB 93534525020, Eugena Kraja 36, 31542 Miholjački Poreč</izvorni_sadrzaj>
    <derivirana_varijabla naziv="DomainObject.Predmet.ProtustrankaIDrugiAdressOIB_1">SKLIZOVIĆ jednostavno društvo s ograničenom odgovornošću za ugostiteljstvo, OIB 93534525020, Eugena Kraja 36,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SKLIZOVIĆ jednostavno društvo s ograničenom odgovornošću za ugostiteljstvo</item>
      <item>RH MF Područni ured Osijek</item>
      <item>Silvana Sklizović</item>
    </izvorni_sadrzaj>
    <derivirana_varijabla naziv="DomainObject.Predmet.SudioniciListNaziv_1">
      <item>SKLIZOVIĆ jednostavno društvo s ograničenom odgovornošću za ugostiteljstvo</item>
      <item>RH MF Područni ured Osijek</item>
      <item>Silvana Sklizović</item>
    </derivirana_varijabla>
  </DomainObject.Predmet.SudioniciListNaziv>
  <DomainObject.Predmet.SudioniciListAdressOIB>
    <izvorni_sadrzaj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izvorni_sadrzaj>
    <derivirana_varijabla naziv="DomainObject.Predmet.SudioniciListAdressOIB_1">
      <item>SKLIZOVIĆ jednostavno društvo s ograničenom odgovornošću za ugostiteljstvo, OIB 93534525020, Eugena Kraja 36,31542 Miholjački Poreč</item>
      <item>RH MF Područni ured Osijek, OIB 18683136487</item>
      <item>Silvana Sklizović, OIB 11018559437, Glavna 124,31542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93534525020</item>
      <item>, OIB 18683136487</item>
      <item>, OIB 11018559437</item>
    </izvorni_sadrzaj>
    <derivirana_varijabla naziv="DomainObject.Predmet.SudioniciListNazivOIB_1">
      <item>, OIB 93534525020</item>
      <item>, OIB 18683136487</item>
      <item>, OIB 11018559437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25BC1-0B70-402D-8577-4A05A3361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2010</properties:Characters>
  <properties:Lines>63</properties:Lines>
  <properties:Paragraphs>21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2018-01-04T10:48:00Z</cp:lastPrinted>
  <dcterms:modified xmlns:xsi="http://www.w3.org/2001/XMLSchema-instance" xsi:type="dcterms:W3CDTF">2018-03-02T06:51:00Z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