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c11e" w14:paraId="a4ec11e" w:rsidRDefault="004E6CEA" w:rsidR="004E6CEA">
      <w:pPr>
        <w15:collapsed w:val="false"/>
        <w:rPr>
          <w:sz w:val="24"/>
        </w:rPr>
      </w:pPr>
      <w:bookmarkStart w:name="_GoBack" w:id="0"/>
      <w:bookmarkEnd w:id="0"/>
    </w:p>
    <w:p w:rsidRDefault="004E6CEA" w:rsidR="004E6CEA">
      <w:pPr>
        <w:rPr>
          <w:sz w:val="24"/>
        </w:rPr>
      </w:pPr>
    </w:p>
    <w:p w:rsidRDefault="00BB1809" w:rsidP="00DC4331" w:rsidR="00DC4331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EF735D">
        <w:rPr>
          <w:sz w:val="24"/>
        </w:rPr>
        <w:t xml:space="preserve"> OSIJEKU</w:t>
      </w:r>
    </w:p>
    <w:p w:rsidRDefault="004E6CEA" w:rsidR="0088195B">
      <w:pPr>
        <w:rPr>
          <w:sz w:val="24"/>
        </w:rPr>
      </w:pPr>
      <w:r>
        <w:rPr>
          <w:sz w:val="24"/>
        </w:rPr>
        <w:t>S</w:t>
      </w:r>
      <w:r w:rsidR="00EF735D">
        <w:rPr>
          <w:sz w:val="24"/>
        </w:rPr>
        <w:t xml:space="preserve">TALNA SLUŽBA </w:t>
      </w:r>
      <w:r w:rsidR="00CD32CA">
        <w:rPr>
          <w:sz w:val="24"/>
        </w:rPr>
        <w:t>SLAVONSKOM BRODU</w:t>
      </w:r>
      <w:r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4E6CEA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DE504E">
        <w:rPr>
          <w:b/>
          <w:sz w:val="24"/>
        </w:rPr>
        <w:t>Broj: St-</w:t>
      </w:r>
      <w:r w:rsidR="00CD32CA">
        <w:rPr>
          <w:b/>
          <w:sz w:val="24"/>
        </w:rPr>
        <w:t>559/2013-74</w:t>
      </w:r>
    </w:p>
    <w:p w:rsidRDefault="00EF735D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</w:t>
      </w:r>
    </w:p>
    <w:p w:rsidRDefault="00B234DC" w:rsidR="004E6CEA">
      <w:pPr>
        <w:jc w:val="center"/>
        <w:rPr>
          <w:b/>
          <w:sz w:val="24"/>
        </w:rPr>
      </w:pPr>
      <w:r>
        <w:rPr>
          <w:b/>
          <w:sz w:val="24"/>
        </w:rPr>
        <w:t>Z A K L J U Č A K</w:t>
      </w:r>
    </w:p>
    <w:p w:rsidRDefault="004E6CEA" w:rsidR="004E6CEA">
      <w:pPr>
        <w:rPr>
          <w:sz w:val="24"/>
        </w:rPr>
      </w:pPr>
    </w:p>
    <w:p w:rsidRDefault="004E6CEA" w:rsidP="00B234DC" w:rsidR="00AC04C2">
      <w:pPr>
        <w:jc w:val="both"/>
        <w:rPr>
          <w:sz w:val="24"/>
        </w:rPr>
      </w:pPr>
      <w:r>
        <w:rPr>
          <w:sz w:val="24"/>
        </w:rPr>
        <w:t xml:space="preserve">TRGOVAČKI SUD U </w:t>
      </w:r>
      <w:r w:rsidR="00EF735D">
        <w:rPr>
          <w:sz w:val="24"/>
        </w:rPr>
        <w:t xml:space="preserve">OSIJEKU STALNA SLUŽBA </w:t>
      </w:r>
      <w:r w:rsidR="00CD32CA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B234DC">
        <w:rPr>
          <w:sz w:val="24"/>
        </w:rPr>
        <w:t xml:space="preserve">u </w:t>
      </w:r>
      <w:r w:rsidR="00CD32CA">
        <w:rPr>
          <w:sz w:val="24"/>
        </w:rPr>
        <w:t>nastavljenom postupku radi naknadne diobe iza brisanog dužnika PULS-MONTAŽA d.o.o,u stečaju</w:t>
      </w:r>
      <w:r w:rsidR="003323F5">
        <w:rPr>
          <w:sz w:val="24"/>
        </w:rPr>
        <w:t>,</w:t>
      </w:r>
      <w:r w:rsidR="00235918">
        <w:rPr>
          <w:sz w:val="24"/>
        </w:rPr>
        <w:t xml:space="preserve"> </w:t>
      </w:r>
      <w:r w:rsidR="00B234DC">
        <w:rPr>
          <w:sz w:val="24"/>
        </w:rPr>
        <w:t xml:space="preserve">dana </w:t>
      </w:r>
      <w:r w:rsidR="00CD32CA">
        <w:rPr>
          <w:sz w:val="24"/>
        </w:rPr>
        <w:t>12.travanja 2017</w:t>
      </w:r>
      <w:r w:rsidR="00B234DC">
        <w:rPr>
          <w:sz w:val="24"/>
        </w:rPr>
        <w:t>.g.</w:t>
      </w:r>
      <w:r w:rsidR="00AC04C2">
        <w:rPr>
          <w:sz w:val="24"/>
        </w:rPr>
        <w:tab/>
      </w:r>
      <w:r w:rsidR="00AC04C2">
        <w:rPr>
          <w:sz w:val="24"/>
        </w:rPr>
        <w:tab/>
      </w:r>
      <w:r w:rsidR="00AC04C2">
        <w:rPr>
          <w:sz w:val="24"/>
        </w:rPr>
        <w:tab/>
      </w:r>
      <w:r w:rsidR="00AC04C2">
        <w:rPr>
          <w:sz w:val="24"/>
        </w:rPr>
        <w:tab/>
      </w:r>
    </w:p>
    <w:p w:rsidRDefault="00313DF2" w:rsidP="00313DF2" w:rsidR="00313DF2">
      <w:pPr>
        <w:ind w:firstLine="720"/>
        <w:jc w:val="both"/>
        <w:rPr>
          <w:sz w:val="24"/>
        </w:rPr>
      </w:pPr>
    </w:p>
    <w:p w:rsidRDefault="00313DF2" w:rsidP="00313DF2" w:rsidR="00313DF2">
      <w:pPr>
        <w:ind w:firstLine="720"/>
        <w:jc w:val="both"/>
        <w:rPr>
          <w:sz w:val="24"/>
        </w:rPr>
      </w:pPr>
    </w:p>
    <w:p w:rsidRDefault="00B234DC" w:rsidP="00C80DE1" w:rsidR="00255C1F">
      <w:pPr>
        <w:jc w:val="center"/>
        <w:rPr>
          <w:sz w:val="24"/>
        </w:rPr>
      </w:pPr>
      <w:r>
        <w:rPr>
          <w:b/>
          <w:sz w:val="24"/>
        </w:rPr>
        <w:t>z a k l j u č i o   j e</w:t>
      </w:r>
    </w:p>
    <w:p w:rsidRDefault="00255C1F" w:rsidP="00255C1F" w:rsidR="00255C1F">
      <w:pPr>
        <w:jc w:val="both"/>
        <w:rPr>
          <w:sz w:val="24"/>
        </w:rPr>
      </w:pPr>
    </w:p>
    <w:p w:rsidRDefault="005C13A3" w:rsidP="005C13A3" w:rsidR="00CD32CA">
      <w:pPr>
        <w:ind w:firstLine="720"/>
        <w:jc w:val="both"/>
        <w:rPr>
          <w:sz w:val="24"/>
        </w:rPr>
      </w:pPr>
      <w:r>
        <w:rPr>
          <w:sz w:val="24"/>
        </w:rPr>
        <w:t xml:space="preserve">Nalaže se računovodstvu Trgovačkog suda u Osijeku </w:t>
      </w:r>
      <w:r w:rsidR="00CD32CA">
        <w:rPr>
          <w:sz w:val="24"/>
        </w:rPr>
        <w:t>da iz sredstava položenih na depozitni račun u iznosu 75.000,00 kn</w:t>
      </w:r>
      <w:r w:rsidR="00D47C1E">
        <w:rPr>
          <w:sz w:val="24"/>
        </w:rPr>
        <w:t xml:space="preserve"> u svrhu namirenja vjerovnika,</w:t>
      </w:r>
      <w:r w:rsidR="00CD32CA">
        <w:rPr>
          <w:sz w:val="24"/>
        </w:rPr>
        <w:t xml:space="preserve"> prenese na račun stečajne mase iza brisanog dužnika PULS-MONTAŽA d.o.o, u stečaju Zagrebačka 8a, Piškorevci, OIB 77482554928, broj HR28 2485 0031 1002 9745 6 otvoren kod Croatia banka d.d.</w:t>
      </w:r>
    </w:p>
    <w:p w:rsidRDefault="00CD32CA" w:rsidP="005C13A3" w:rsidR="00CD32CA">
      <w:pPr>
        <w:ind w:firstLine="720"/>
        <w:jc w:val="both"/>
        <w:rPr>
          <w:sz w:val="24"/>
        </w:rPr>
      </w:pPr>
    </w:p>
    <w:p w:rsidRDefault="00255C1F" w:rsidP="00255C1F" w:rsidR="00255C1F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C80DE1">
        <w:rPr>
          <w:sz w:val="24"/>
        </w:rPr>
        <w:t xml:space="preserve">        </w:t>
      </w:r>
      <w:r>
        <w:rPr>
          <w:sz w:val="24"/>
        </w:rPr>
        <w:t xml:space="preserve">U Slav.Brodu, </w:t>
      </w:r>
      <w:r w:rsidR="00CD32CA">
        <w:rPr>
          <w:sz w:val="24"/>
        </w:rPr>
        <w:t>12.travnja 2017</w:t>
      </w:r>
      <w:r>
        <w:rPr>
          <w:sz w:val="24"/>
        </w:rPr>
        <w:t>.g.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55C1F">
        <w:rPr>
          <w:sz w:val="24"/>
        </w:rPr>
        <w:tab/>
      </w:r>
      <w:r>
        <w:rPr>
          <w:sz w:val="24"/>
        </w:rPr>
        <w:t>STEČAJNI SUDAC: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55C1F">
        <w:rPr>
          <w:sz w:val="24"/>
        </w:rPr>
        <w:tab/>
      </w:r>
      <w:r w:rsidR="00E651BE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E651BE">
        <w:rPr>
          <w:sz w:val="24"/>
        </w:rPr>
        <w:t xml:space="preserve"> </w:t>
      </w:r>
    </w:p>
    <w:p w:rsidRDefault="005C13A3" w:rsidR="005C13A3">
      <w:pPr>
        <w:rPr>
          <w:sz w:val="24"/>
        </w:rPr>
      </w:pPr>
      <w:r>
        <w:rPr>
          <w:sz w:val="24"/>
        </w:rPr>
        <w:t xml:space="preserve">Dostaviti </w:t>
      </w:r>
      <w:r w:rsidR="00D47C1E">
        <w:rPr>
          <w:sz w:val="24"/>
        </w:rPr>
        <w:t>putem mrežne stanice e-Oglasna ploča suda</w:t>
      </w:r>
    </w:p>
    <w:p w:rsidRDefault="00D47C1E" w:rsidR="00D47C1E">
      <w:pPr>
        <w:rPr>
          <w:sz w:val="24"/>
        </w:rPr>
      </w:pPr>
    </w:p>
    <w:p w:rsidRDefault="00D47C1E" w:rsidR="00D47C1E">
      <w:pPr>
        <w:rPr>
          <w:sz w:val="24"/>
        </w:rPr>
      </w:pPr>
    </w:p>
    <w:p w:rsidRDefault="005C13A3" w:rsidR="005C13A3">
      <w:pPr>
        <w:rPr>
          <w:sz w:val="24"/>
        </w:rPr>
      </w:pPr>
      <w:r>
        <w:rPr>
          <w:sz w:val="24"/>
        </w:rPr>
        <w:t>Računovodstvo Trgovačkog suda u Osijeku</w:t>
      </w:r>
    </w:p>
    <w:p w:rsidRDefault="005C13A3" w:rsidR="005C13A3">
      <w:pPr>
        <w:rPr>
          <w:sz w:val="24"/>
        </w:rPr>
      </w:pPr>
    </w:p>
    <w:sectPr w:rsidR="005C13A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0D8E"/>
    <w:rsid w:val="0004719A"/>
    <w:rsid w:val="00052F0B"/>
    <w:rsid w:val="00053C48"/>
    <w:rsid w:val="00053CEE"/>
    <w:rsid w:val="000758C9"/>
    <w:rsid w:val="000A3D7C"/>
    <w:rsid w:val="000D5DB6"/>
    <w:rsid w:val="000F4D4E"/>
    <w:rsid w:val="00100FD8"/>
    <w:rsid w:val="00102349"/>
    <w:rsid w:val="001143BE"/>
    <w:rsid w:val="00130909"/>
    <w:rsid w:val="001342F1"/>
    <w:rsid w:val="00146DD3"/>
    <w:rsid w:val="00156B39"/>
    <w:rsid w:val="0018017B"/>
    <w:rsid w:val="00193A6B"/>
    <w:rsid w:val="001A6BED"/>
    <w:rsid w:val="002233CF"/>
    <w:rsid w:val="0023005D"/>
    <w:rsid w:val="00232FE1"/>
    <w:rsid w:val="00233457"/>
    <w:rsid w:val="00233ACC"/>
    <w:rsid w:val="00235918"/>
    <w:rsid w:val="002508D4"/>
    <w:rsid w:val="00251F5F"/>
    <w:rsid w:val="002532F0"/>
    <w:rsid w:val="00255B9D"/>
    <w:rsid w:val="00255C1F"/>
    <w:rsid w:val="002562DB"/>
    <w:rsid w:val="0026585E"/>
    <w:rsid w:val="002669BF"/>
    <w:rsid w:val="00282A48"/>
    <w:rsid w:val="00286A2F"/>
    <w:rsid w:val="002959F1"/>
    <w:rsid w:val="00297294"/>
    <w:rsid w:val="00297333"/>
    <w:rsid w:val="002A12FC"/>
    <w:rsid w:val="002B0FED"/>
    <w:rsid w:val="002B2A06"/>
    <w:rsid w:val="002B4087"/>
    <w:rsid w:val="002C1103"/>
    <w:rsid w:val="002C3C4A"/>
    <w:rsid w:val="002C4BBD"/>
    <w:rsid w:val="002D3C10"/>
    <w:rsid w:val="002E7053"/>
    <w:rsid w:val="002F2078"/>
    <w:rsid w:val="002F26FB"/>
    <w:rsid w:val="002F7305"/>
    <w:rsid w:val="0030795F"/>
    <w:rsid w:val="00313DF2"/>
    <w:rsid w:val="003306EF"/>
    <w:rsid w:val="00331C27"/>
    <w:rsid w:val="003323F5"/>
    <w:rsid w:val="00333AF3"/>
    <w:rsid w:val="00346C94"/>
    <w:rsid w:val="00347B63"/>
    <w:rsid w:val="00373E91"/>
    <w:rsid w:val="00384B35"/>
    <w:rsid w:val="003877DD"/>
    <w:rsid w:val="00391412"/>
    <w:rsid w:val="003975AF"/>
    <w:rsid w:val="003B2922"/>
    <w:rsid w:val="003B6DB7"/>
    <w:rsid w:val="003E517A"/>
    <w:rsid w:val="003E5587"/>
    <w:rsid w:val="003E642D"/>
    <w:rsid w:val="003F1FEF"/>
    <w:rsid w:val="00401053"/>
    <w:rsid w:val="00414710"/>
    <w:rsid w:val="00425654"/>
    <w:rsid w:val="00441C03"/>
    <w:rsid w:val="00446C85"/>
    <w:rsid w:val="004644F8"/>
    <w:rsid w:val="00495F52"/>
    <w:rsid w:val="004C7FE7"/>
    <w:rsid w:val="004D1F91"/>
    <w:rsid w:val="004D39E5"/>
    <w:rsid w:val="004E0BE8"/>
    <w:rsid w:val="004E6CEA"/>
    <w:rsid w:val="004F05AA"/>
    <w:rsid w:val="004F7546"/>
    <w:rsid w:val="00500221"/>
    <w:rsid w:val="00503849"/>
    <w:rsid w:val="005053C6"/>
    <w:rsid w:val="0053214B"/>
    <w:rsid w:val="00540633"/>
    <w:rsid w:val="00540842"/>
    <w:rsid w:val="00542640"/>
    <w:rsid w:val="005565D9"/>
    <w:rsid w:val="00574E85"/>
    <w:rsid w:val="00582280"/>
    <w:rsid w:val="005848B6"/>
    <w:rsid w:val="005861B2"/>
    <w:rsid w:val="005A2F8C"/>
    <w:rsid w:val="005A569C"/>
    <w:rsid w:val="005B757B"/>
    <w:rsid w:val="005C13A3"/>
    <w:rsid w:val="005D27C0"/>
    <w:rsid w:val="005D3E21"/>
    <w:rsid w:val="005D49B4"/>
    <w:rsid w:val="005D7896"/>
    <w:rsid w:val="00610778"/>
    <w:rsid w:val="0062771E"/>
    <w:rsid w:val="00627C47"/>
    <w:rsid w:val="00637151"/>
    <w:rsid w:val="00640980"/>
    <w:rsid w:val="00654945"/>
    <w:rsid w:val="006842D1"/>
    <w:rsid w:val="0069191F"/>
    <w:rsid w:val="00693D92"/>
    <w:rsid w:val="006A30F5"/>
    <w:rsid w:val="006A4425"/>
    <w:rsid w:val="006A6DE9"/>
    <w:rsid w:val="006A766A"/>
    <w:rsid w:val="006B270F"/>
    <w:rsid w:val="006E68B5"/>
    <w:rsid w:val="006F2157"/>
    <w:rsid w:val="00721A2C"/>
    <w:rsid w:val="007657A1"/>
    <w:rsid w:val="007701D9"/>
    <w:rsid w:val="00771360"/>
    <w:rsid w:val="0077219D"/>
    <w:rsid w:val="007766F7"/>
    <w:rsid w:val="0077706D"/>
    <w:rsid w:val="00795203"/>
    <w:rsid w:val="007C1CCB"/>
    <w:rsid w:val="007C1D50"/>
    <w:rsid w:val="007E0234"/>
    <w:rsid w:val="008204F0"/>
    <w:rsid w:val="00822E7C"/>
    <w:rsid w:val="00826EBB"/>
    <w:rsid w:val="008357DC"/>
    <w:rsid w:val="0084317F"/>
    <w:rsid w:val="00846F69"/>
    <w:rsid w:val="0088195B"/>
    <w:rsid w:val="00883E58"/>
    <w:rsid w:val="00891E5F"/>
    <w:rsid w:val="008949D9"/>
    <w:rsid w:val="008A6B78"/>
    <w:rsid w:val="008B0A99"/>
    <w:rsid w:val="008B2871"/>
    <w:rsid w:val="008B362B"/>
    <w:rsid w:val="008C1B23"/>
    <w:rsid w:val="008C3C44"/>
    <w:rsid w:val="008D0676"/>
    <w:rsid w:val="008D172F"/>
    <w:rsid w:val="008F1DFC"/>
    <w:rsid w:val="00907D46"/>
    <w:rsid w:val="0091015E"/>
    <w:rsid w:val="009103EE"/>
    <w:rsid w:val="00910B67"/>
    <w:rsid w:val="009174B2"/>
    <w:rsid w:val="00926E0B"/>
    <w:rsid w:val="009373D4"/>
    <w:rsid w:val="00941882"/>
    <w:rsid w:val="00951FD0"/>
    <w:rsid w:val="00985EDA"/>
    <w:rsid w:val="009A2EE9"/>
    <w:rsid w:val="009A6663"/>
    <w:rsid w:val="009B548D"/>
    <w:rsid w:val="009B7329"/>
    <w:rsid w:val="009B75A6"/>
    <w:rsid w:val="009C4F65"/>
    <w:rsid w:val="009D56F0"/>
    <w:rsid w:val="009E7760"/>
    <w:rsid w:val="009F5049"/>
    <w:rsid w:val="009F59E5"/>
    <w:rsid w:val="00A243A7"/>
    <w:rsid w:val="00A47F87"/>
    <w:rsid w:val="00A50367"/>
    <w:rsid w:val="00A51050"/>
    <w:rsid w:val="00A61F4C"/>
    <w:rsid w:val="00A76ED4"/>
    <w:rsid w:val="00A802EB"/>
    <w:rsid w:val="00A84C1C"/>
    <w:rsid w:val="00A91DD8"/>
    <w:rsid w:val="00AA46FB"/>
    <w:rsid w:val="00AC04C2"/>
    <w:rsid w:val="00AC4020"/>
    <w:rsid w:val="00AE2256"/>
    <w:rsid w:val="00AF70DC"/>
    <w:rsid w:val="00B234DC"/>
    <w:rsid w:val="00B31CE9"/>
    <w:rsid w:val="00B33DFD"/>
    <w:rsid w:val="00B425FC"/>
    <w:rsid w:val="00B70571"/>
    <w:rsid w:val="00B72939"/>
    <w:rsid w:val="00B80EE6"/>
    <w:rsid w:val="00B87F43"/>
    <w:rsid w:val="00B934CF"/>
    <w:rsid w:val="00B94512"/>
    <w:rsid w:val="00BB1809"/>
    <w:rsid w:val="00BB6921"/>
    <w:rsid w:val="00BE3015"/>
    <w:rsid w:val="00BE4B29"/>
    <w:rsid w:val="00BE6738"/>
    <w:rsid w:val="00C1451A"/>
    <w:rsid w:val="00C205D3"/>
    <w:rsid w:val="00C3309D"/>
    <w:rsid w:val="00C4554F"/>
    <w:rsid w:val="00C74510"/>
    <w:rsid w:val="00C75100"/>
    <w:rsid w:val="00C80DE1"/>
    <w:rsid w:val="00C97171"/>
    <w:rsid w:val="00CA16E5"/>
    <w:rsid w:val="00CB071E"/>
    <w:rsid w:val="00CB3C69"/>
    <w:rsid w:val="00CB4563"/>
    <w:rsid w:val="00CC797E"/>
    <w:rsid w:val="00CD32CA"/>
    <w:rsid w:val="00CE3E86"/>
    <w:rsid w:val="00CF1B1D"/>
    <w:rsid w:val="00D03A85"/>
    <w:rsid w:val="00D2142F"/>
    <w:rsid w:val="00D21DE0"/>
    <w:rsid w:val="00D2248B"/>
    <w:rsid w:val="00D36DD9"/>
    <w:rsid w:val="00D47C1E"/>
    <w:rsid w:val="00D51863"/>
    <w:rsid w:val="00D538FF"/>
    <w:rsid w:val="00D5552E"/>
    <w:rsid w:val="00D55DBF"/>
    <w:rsid w:val="00D60784"/>
    <w:rsid w:val="00D64DF6"/>
    <w:rsid w:val="00D82701"/>
    <w:rsid w:val="00D93C9E"/>
    <w:rsid w:val="00DC1BF3"/>
    <w:rsid w:val="00DC33A1"/>
    <w:rsid w:val="00DC4331"/>
    <w:rsid w:val="00DD35EA"/>
    <w:rsid w:val="00DE504E"/>
    <w:rsid w:val="00E116B5"/>
    <w:rsid w:val="00E1633E"/>
    <w:rsid w:val="00E21C87"/>
    <w:rsid w:val="00E27AD2"/>
    <w:rsid w:val="00E45A76"/>
    <w:rsid w:val="00E54050"/>
    <w:rsid w:val="00E611E9"/>
    <w:rsid w:val="00E62FD0"/>
    <w:rsid w:val="00E64F15"/>
    <w:rsid w:val="00E651BE"/>
    <w:rsid w:val="00E96E3D"/>
    <w:rsid w:val="00E97C73"/>
    <w:rsid w:val="00EA073A"/>
    <w:rsid w:val="00EA294A"/>
    <w:rsid w:val="00EA3E4A"/>
    <w:rsid w:val="00EF735D"/>
    <w:rsid w:val="00F05331"/>
    <w:rsid w:val="00F168B7"/>
    <w:rsid w:val="00F2118B"/>
    <w:rsid w:val="00F21C81"/>
    <w:rsid w:val="00F45C44"/>
    <w:rsid w:val="00F600F0"/>
    <w:rsid w:val="00F72758"/>
    <w:rsid w:val="00F823FF"/>
    <w:rsid w:val="00F82F68"/>
    <w:rsid w:val="00F847A1"/>
    <w:rsid w:val="00F92B5F"/>
    <w:rsid w:val="00F9667C"/>
    <w:rsid w:val="00FA36EA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3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4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3A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3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4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3A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2016.</izvorni_sadrzaj>
    <derivirana_varijabla naziv="DomainObject.Predmet.DatumRjesavanja_1">5.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St-559/2013</izvorni_sadrzaj>
    <derivirana_varijabla naziv="DomainObject.Predmet.OznakaBroj_1">St-559/2013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PULS-MONTAŽA d.o.o. za usluge i trgovinu, SLAVONSKI BROD</izvorni_sadrzaj>
    <derivirana_varijabla naziv="DomainObject.Predmet.ProtustrankaFormated_1">  PULS-MONTAŽA d.o.o. za usluge i trgovinu, SLAVONSKI BROD</derivirana_varijabla>
  </DomainObject.Predmet.ProtustrankaFormated>
  <DomainObject.Predmet.ProtustrankaFormatedOIB>
    <izvorni_sadrzaj>  PULS-MONTAŽA d.o.o. za usluge i trgovinu, SLAVONSKI BROD, OIB 85689986971</izvorni_sadrzaj>
    <derivirana_varijabla naziv="DomainObject.Predmet.ProtustrankaFormatedOIB_1">  PULS-MONTAŽA d.o.o. za usluge i trgovinu, SLAVONSKI BROD, OIB 85689986971</derivirana_varijabla>
  </DomainObject.Predmet.ProtustrankaFormatedOIB>
  <DomainObject.Predmet.ProtustrankaFormatedWithAdress>
    <izvorni_sadrzaj> PULS-MONTAŽA d.o.o. za usluge i trgovinu, SLAVONSKI BROD, Zagrebačka 10, Slavonski Brod</izvorni_sadrzaj>
    <derivirana_varijabla naziv="DomainObject.Predmet.ProtustrankaFormatedWithAdress_1"> PULS-MONTAŽA d.o.o. za usluge i trgovinu, SLAVONSKI BROD, Zagrebačka 10, Slavonski Brod</derivirana_varijabla>
  </DomainObject.Predmet.ProtustrankaFormatedWithAdress>
  <DomainObject.Predmet.ProtustrankaFormatedWithAdressOIB>
    <izvorni_sadrzaj> PULS-MONTAŽA d.o.o. za usluge i trgovinu, SLAVONSKI BROD, OIB 85689986971, Zagrebačka 10, Slavonski Brod</izvorni_sadrzaj>
    <derivirana_varijabla naziv="DomainObject.Predmet.ProtustrankaFormatedWithAdressOIB_1"> PULS-MONTAŽA d.o.o. za usluge i trgovinu, SLAVONSKI BROD, OIB 85689986971, Zagrebačka 10, Slavonski Brod</derivirana_varijabla>
  </DomainObject.Predmet.ProtustrankaFormatedWithAdressOIB>
  <DomainObject.Predmet.ProtustrankaWithAdress>
    <izvorni_sadrzaj>PULS-MONTAŽA d.o.o. za usluge i trgovinu, SLAVONSKI BROD Zagrebačka 10, Slavonski Brod</izvorni_sadrzaj>
    <derivirana_varijabla naziv="DomainObject.Predmet.ProtustrankaWithAdress_1">PULS-MONTAŽA d.o.o. za usluge i trgovinu, SLAVONSKI BROD Zagrebačka 10, Slavonski Brod</derivirana_varijabla>
  </DomainObject.Predmet.ProtustrankaWithAdress>
  <DomainObject.Predmet.ProtustrankaWithAdressOIB>
    <izvorni_sadrzaj>PULS-MONTAŽA d.o.o. za usluge i trgovinu, SLAVONSKI BROD, OIB 85689986971, Zagrebačka 10, Slavonski Brod</izvorni_sadrzaj>
    <derivirana_varijabla naziv="DomainObject.Predmet.ProtustrankaWithAdressOIB_1">PULS-MONTAŽA d.o.o. za usluge i trgovinu, SLAVONSKI BROD, OIB 85689986971, Zagrebačka 10, Slavonski Brod</derivirana_varijabla>
  </DomainObject.Predmet.ProtustrankaWithAdressOIB>
  <DomainObject.Predmet.ProtustrankaNazivFormated>
    <izvorni_sadrzaj>PULS-MONTAŽA d.o.o. za usluge i trgovinu, SLAVONSKI BROD</izvorni_sadrzaj>
    <derivirana_varijabla naziv="DomainObject.Predmet.ProtustrankaNazivFormated_1">PULS-MONTAŽA d.o.o. za usluge i trgovinu, SLAVONSKI BROD</derivirana_varijabla>
  </DomainObject.Predmet.ProtustrankaNazivFormated>
  <DomainObject.Predmet.ProtustrankaNazivFormatedOIB>
    <izvorni_sadrzaj>PULS-MONTAŽA d.o.o. za usluge i trgovinu, SLAVONSKI BROD, OIB 85689986971</izvorni_sadrzaj>
    <derivirana_varijabla naziv="DomainObject.Predmet.ProtustrankaNazivFormatedOIB_1">PULS-MONTAŽA d.o.o. za usluge i trgovinu, SLAVONSKI BROD, OIB 85689986971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Slavonski Brod</izvorni_sadrzaj>
    <derivirana_varijabla naziv="DomainObject.Predmet.StrankaFormated_1">  Financijska agencija - Podružnica Slavonski Brod</derivirana_varijabla>
  </DomainObject.Predmet.StrankaFormated>
  <DomainObject.Predmet.StrankaFormatedOIB>
    <izvorni_sadrzaj>  Financijska agencija - Podružnica Slavonski Brod, OIB 85821130368</izvorni_sadrzaj>
    <derivirana_varijabla naziv="DomainObject.Predmet.StrankaFormatedOIB_1">  Financijska agencija - Podružnica Slavonski Brod, OIB 85821130368</derivirana_varijabla>
  </DomainObject.Predmet.StrankaFormatedOIB>
  <DomainObject.Predmet.StrankaFormatedWithAdress>
    <izvorni_sadrzaj> Financijska agencija - Podružnica Slavonski Brod, Vrtni put 3, 10000 Zagreb</izvorni_sadrzaj>
    <derivirana_varijabla naziv="DomainObject.Predmet.StrankaFormatedWithAdress_1"> Financijska agencija - Podružnica Slavonski Brod, Vrtni put 3, 10000 Zagreb</derivirana_varijabla>
  </DomainObject.Predmet.StrankaFormatedWithAdress>
  <DomainObject.Predmet.StrankaFormatedWithAdressOIB>
    <izvorni_sadrzaj> Financijska agencija - Podružnica Slavonski Brod, OIB 85821130368, Vrtni put 3, 10000 Zagreb</izvorni_sadrzaj>
    <derivirana_varijabla naziv="DomainObject.Predmet.StrankaFormatedWithAdressOIB_1"> Financijska agencija - Podružnica Slavonski Brod, OIB 85821130368, Vrtni put 3, 10000 Zagreb</derivirana_varijabla>
  </DomainObject.Predmet.StrankaFormatedWithAdressOIB>
  <DomainObject.Predmet.StrankaWithAdress>
    <izvorni_sadrzaj>Financijska agencija - Podružnica Slavonski Brod Vrtni put 3,10000 Zagreb</izvorni_sadrzaj>
    <derivirana_varijabla naziv="DomainObject.Predmet.StrankaWithAdress_1">Financijska agencija - Podružnica Slavonski Brod Vrtni put 3,10000 Zagreb</derivirana_varijabla>
  </DomainObject.Predmet.StrankaWithAdress>
  <DomainObject.Predmet.StrankaWithAdressOIB>
    <izvorni_sadrzaj>Financijska agencija - Podružnica Slavonski Brod, OIB 85821130368, Vrtni put 3,10000 Zagreb</izvorni_sadrzaj>
    <derivirana_varijabla naziv="DomainObject.Predmet.StrankaWithAdressOIB_1">Financijska agencija - Podružnica Slavonski Brod, OIB 85821130368, Vrtni put 3,10000 Zagreb</derivirana_varijabla>
  </DomainObject.Predmet.StrankaWithAdressOIB>
  <DomainObject.Predmet.StrankaNazivFormated>
    <izvorni_sadrzaj>Financijska agencija - Podružnica Slavonski Brod</izvorni_sadrzaj>
    <derivirana_varijabla naziv="DomainObject.Predmet.StrankaNazivFormated_1">Financijska agencija - Podružnica Slavonski Brod</derivirana_varijabla>
  </DomainObject.Predmet.StrankaNazivFormated>
  <DomainObject.Predmet.StrankaNazivFormatedOIB>
    <izvorni_sadrzaj>Financijska agencija - Podružnica Slavonski Brod, OIB 85821130368</izvorni_sadrzaj>
    <derivirana_varijabla naziv="DomainObject.Predmet.StrankaNazivFormatedOIB_1">Financijska agencija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- Podružnica Slavonski Brod</item>
    </izvorni_sadrzaj>
    <derivirana_varijabla naziv="DomainObject.Predmet.StrankaListFormated_1">
      <item>Financijska agencija - Podružnica Slavonski Brod</item>
    </derivirana_varijabla>
  </DomainObject.Predmet.StrankaListFormated>
  <DomainObject.Predmet.StrankaListFormatedOIB>
    <izvorni_sadrzaj>
      <item>Financijska agencija - Podružnica Slavonski Brod, OIB 85821130368</item>
    </izvorni_sadrzaj>
    <derivirana_varijabla naziv="DomainObject.Predmet.StrankaListFormatedOIB_1">
      <item>Financijska agencija - Podružnica Slavonski Brod, OIB 85821130368</item>
    </derivirana_varijabla>
  </DomainObject.Predmet.StrankaListFormatedOIB>
  <DomainObject.Predmet.StrankaListFormatedWithAdress>
    <izvorni_sadrzaj>
      <item>Financijska agencija - Podružnica Slavonski Brod, Vrtni put 3, 10000 Zagreb</item>
    </izvorni_sadrzaj>
    <derivirana_varijabla naziv="DomainObject.Predmet.StrankaListFormatedWithAdress_1">
      <item>Financijska agencija - Podružnica Slavonski Brod, Vrtni put 3, 10000 Zagreb</item>
    </derivirana_varijabla>
  </DomainObject.Predmet.StrankaListFormatedWithAdress>
  <DomainObject.Predmet.StrankaListFormatedWithAdressOIB>
    <izvorni_sadrzaj>
      <item>Financijska agencija - Podružnica Slavonski Brod, OIB 85821130368, Vrtni put 3, 10000 Zagreb</item>
    </izvorni_sadrzaj>
    <derivirana_varijabla naziv="DomainObject.Predmet.StrankaListFormatedWithAdressOIB_1">
      <item>Financijska agencija - Podružnica Slavonski Brod, OIB 85821130368, Vrtni put 3, 10000 Zagreb</item>
    </derivirana_varijabla>
  </DomainObject.Predmet.StrankaListFormatedWithAdressOIB>
  <DomainObject.Predmet.StrankaListNazivFormated>
    <izvorni_sadrzaj>
      <item>Financijska agencija - Podružnica Slavonski Brod</item>
    </izvorni_sadrzaj>
    <derivirana_varijabla naziv="DomainObject.Predmet.StrankaListNazivFormated_1">
      <item>Financijska agencija - Podružnica Slavonski Brod</item>
    </derivirana_varijabla>
  </DomainObject.Predmet.StrankaListNazivFormated>
  <DomainObject.Predmet.StrankaListNazivFormatedOIB>
    <izvorni_sadrzaj>
      <item>Financijska agencija - Podružnica Slavonski Brod, OIB 85821130368</item>
    </izvorni_sadrzaj>
    <derivirana_varijabla naziv="DomainObject.Predmet.StrankaListNazivFormatedOIB_1">
      <item>Financijska agencija - Podružnica Slavonski Brod, OIB 85821130368</item>
    </derivirana_varijabla>
  </DomainObject.Predmet.StrankaListNazivFormatedOIB>
  <DomainObject.Predmet.ProtuStrankaListFormated>
    <izvorni_sadrzaj>
      <item>PULS-MONTAŽA d.o.o. za usluge i trgovinu, SLAVONSKI BROD</item>
    </izvorni_sadrzaj>
    <derivirana_varijabla naziv="DomainObject.Predmet.ProtuStrankaListFormated_1">
      <item>PULS-MONTAŽA d.o.o. za usluge i trgovinu, SLAVONSKI BROD</item>
    </derivirana_varijabla>
  </DomainObject.Predmet.ProtuStrankaListFormated>
  <DomainObject.Predmet.ProtuStrankaListFormatedOIB>
    <izvorni_sadrzaj>
      <item>PULS-MONTAŽA d.o.o. za usluge i trgovinu, SLAVONSKI BROD, OIB 85689986971</item>
    </izvorni_sadrzaj>
    <derivirana_varijabla naziv="DomainObject.Predmet.ProtuStrankaListFormatedOIB_1">
      <item>PULS-MONTAŽA d.o.o. za usluge i trgovinu, SLAVONSKI BROD, OIB 85689986971</item>
    </derivirana_varijabla>
  </DomainObject.Predmet.ProtuStrankaListFormatedOIB>
  <DomainObject.Predmet.ProtuStrankaListFormatedWithAdress>
    <izvorni_sadrzaj>
      <item>PULS-MONTAŽA d.o.o. za usluge i trgovinu, SLAVONSKI BROD, Zagrebačka 10, Slavonski Brod</item>
    </izvorni_sadrzaj>
    <derivirana_varijabla naziv="DomainObject.Predmet.ProtuStrankaListFormatedWithAdress_1">
      <item>PULS-MONTAŽA d.o.o. za usluge i trgovinu, SLAVONSKI BROD, Zagrebačka 10, Slavonski Brod</item>
    </derivirana_varijabla>
  </DomainObject.Predmet.ProtuStrankaListFormatedWithAdress>
  <DomainObject.Predmet.ProtuStrankaListFormatedWithAdressOIB>
    <izvorni_sadrzaj>
      <item>PULS-MONTAŽA d.o.o. za usluge i trgovinu, SLAVONSKI BROD, OIB 85689986971, Zagrebačka 10, Slavonski Brod</item>
    </izvorni_sadrzaj>
    <derivirana_varijabla naziv="DomainObject.Predmet.ProtuStrankaListFormatedWithAdressOIB_1">
      <item>PULS-MONTAŽA d.o.o. za usluge i trgovinu, SLAVONSKI BROD, OIB 85689986971, Zagrebačka 10, Slavonski Brod</item>
    </derivirana_varijabla>
  </DomainObject.Predmet.ProtuStrankaListFormatedWithAdressOIB>
  <DomainObject.Predmet.ProtuStrankaListNazivFormated>
    <izvorni_sadrzaj>
      <item>PULS-MONTAŽA d.o.o. za usluge i trgovinu, SLAVONSKI BROD</item>
    </izvorni_sadrzaj>
    <derivirana_varijabla naziv="DomainObject.Predmet.ProtuStrankaListNazivFormated_1">
      <item>PULS-MONTAŽA d.o.o. za usluge i trgovinu, SLAVONSKI BROD</item>
    </derivirana_varijabla>
  </DomainObject.Predmet.ProtuStrankaListNazivFormated>
  <DomainObject.Predmet.ProtuStrankaListNazivFormatedOIB>
    <izvorni_sadrzaj>
      <item>PULS-MONTAŽA d.o.o. za usluge i trgovinu, SLAVONSKI BROD, OIB 85689986971</item>
    </izvorni_sadrzaj>
    <derivirana_varijabla naziv="DomainObject.Predmet.ProtuStrankaListNazivFormatedOIB_1">
      <item>PULS-MONTAŽA d.o.o. za usluge i trgovinu, SLAVONSKI BROD, OIB 85689986971</item>
    </derivirana_varijabla>
  </DomainObject.Predmet.ProtuStrankaListNazivFormatedOIB>
  <DomainObject.Predmet.OstaliList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Formated>
  <DomainObject.Predmet.OstaliList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FormatedOIB>
  <DomainObject.Predmet.OstaliListFormatedWithAdress>
    <izvorni_sadrzaj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_1">
      <item>Jadranko Marić, Slav.Brod</item>
      <item>Zemira Marić, Slav.Brod</item>
      <item>Zdravko Grubeša, Zagrebačka 8A, 31410 Piškorevci</item>
      <item>Jadranko Marić, Ivana Belostenca 76, 35000 Slavonski Brod</item>
      <item>Zemira Marić, Zagrebačka 10, 35000 Slavonski Brod</item>
      <item>Ana Slišković, odvj.vježb.</item>
      <item>Vesna Lazarić,zamj.ždo</item>
      <item>Berislav Jagodić, Sl.Brod</item>
    </derivirana_varijabla>
  </DomainObject.Predmet.OstaliListFormatedWithAdress>
  <DomainObject.Predmet.OstaliListFormatedWithAdressOIB>
    <izvorni_sadrzaj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izvorni_sadrzaj>
    <derivirana_varijabla naziv="DomainObject.Predmet.OstaliListFormatedWithAdressOIB_1">
      <item>Jadranko Marić, Slav.Brod</item>
      <item>Zemira Marić, Slav.Brod</item>
      <item>Zdravko Grubeša, OIB 38584131681, Zagrebačka 8A, 31410 Piškorevci</item>
      <item>Jadranko Marić, OIB 67209629844, Ivana Belostenca 76, 35000 Slavonski Brod</item>
      <item>Zemira Marić, OIB 20937541350, Zagrebačka 10, 35000 Slavonski Brod</item>
      <item>Ana Slišković, odvj.vježb.</item>
      <item>Vesna Lazarić,zamj.ždo</item>
      <item>Berislav Jagodić, Sl.Brod</item>
    </derivirana_varijabla>
  </DomainObject.Predmet.OstaliListFormatedWithAdressOIB>
  <DomainObject.Predmet.OstaliListNazivFormated>
    <izvorni_sadrzaj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OstaliListNazivFormated_1"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OstaliListNazivFormated>
  <DomainObject.Predmet.OstaliListNazivFormatedOIB>
    <izvorni_sadrzaj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izvorni_sadrzaj>
    <derivirana_varijabla naziv="DomainObject.Predmet.OstaliListNazivFormatedOIB_1">
      <item>Jadranko Marić, Slav.Brod</item>
      <item>Zemira Marić, Slav.Brod</item>
      <item>Zdravko Grubeša, OIB 38584131681</item>
      <item>Jadranko Marić, OIB 67209629844</item>
      <item>Zemira Marić, OIB 20937541350</item>
      <item>Ana Slišković, odvj.vježb.</item>
      <item>Vesna Lazarić,zamj.ždo</item>
      <item>Berislav Jagodić,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Slavonski Brod</izvorni_sadrzaj>
    <derivirana_varijabla naziv="DomainObject.Predmet.StrankaIDrugi_1">Financijska agencija - Podružnica Slavonski Brod</derivirana_varijabla>
  </DomainObject.Predmet.StrankaIDrugi>
  <DomainObject.Predmet.ProtustrankaIDrugi>
    <izvorni_sadrzaj>PULS-MONTAŽA d.o.o. za usluge i trgovinu, SLAVONSKI BROD</izvorni_sadrzaj>
    <derivirana_varijabla naziv="DomainObject.Predmet.ProtustrankaIDrugi_1">PULS-MONTAŽA d.o.o. za usluge i trgovinu, SLAVONSKI BROD</derivirana_varijabla>
  </DomainObject.Predmet.ProtustrankaIDrugi>
  <DomainObject.Predmet.StrankaIDrugiAdressOIB>
    <izvorni_sadrzaj>Financijska agencija - Podružnica Slavonski Brod, OIB 85821130368, Vrtni put 3, 10000 Zagreb</izvorni_sadrzaj>
    <derivirana_varijabla naziv="DomainObject.Predmet.StrankaIDrugiAdressOIB_1">Financijska agencija - Podružnica Slavonski Brod, OIB 85821130368, Vrtni put 3, 10000 Zagreb</derivirana_varijabla>
  </DomainObject.Predmet.StrankaIDrugiAdressOIB>
  <DomainObject.Predmet.ProtustrankaIDrugiAdressOIB>
    <izvorni_sadrzaj>PULS-MONTAŽA d.o.o. za usluge i trgovinu, SLAVONSKI BROD, OIB 85689986971, Zagrebačka 10, Slavonski Brod</izvorni_sadrzaj>
    <derivirana_varijabla naziv="DomainObject.Predmet.ProtustrankaIDrugiAdressOIB_1">PULS-MONTAŽA d.o.o. za usluge i trgovinu, SLAVONSKI BROD, OIB 85689986971, Zagrebačka 10,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>22. rujna 2016.</izvorni_sadrzaj>
    <derivirana_varijabla naziv="DomainObject.Predmet.OdlukaRjesenje.DatumPravomocnosti_1">22. rujna 2016.</derivirana_varijabla>
  </DomainObject.Predmet.OdlukaRjesenje.DatumPravomocnosti>
  <DomainObject.Predmet.OdlukaRjesenje.Oznaka>
    <izvorni_sadrzaj>St-559/2013-66</izvorni_sadrzaj>
    <derivirana_varijabla naziv="DomainObject.Predmet.OdlukaRjesenje.Oznaka_1">St-559/2013-66</derivirana_varijabla>
  </DomainObject.Predmet.OdlukaRjesenje.Oznaka>
  <DomainObject.Predmet.SudioniciListNaziv>
    <izvorni_sadrzaj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izvorni_sadrzaj>
    <derivirana_varijabla naziv="DomainObject.Predmet.SudioniciListNaziv_1">
      <item>Financijska agencija - Podružnica Slavonski Brod</item>
      <item>PULS-MONTAŽA d.o.o. za usluge i trgovinu, SLAVONSKI BROD</item>
      <item>Jadranko Marić, Slav.Brod</item>
      <item>Zemira Marić, Slav.Brod</item>
      <item>Zdravko Grubeša</item>
      <item>Jadranko Marić</item>
      <item>Zemira Marić</item>
      <item>Ana Slišković, odvj.vježb.</item>
      <item>Vesna Lazarić,zamj.ždo</item>
      <item>Berislav Jagodić, Sl.Brod</item>
    </derivirana_varijabla>
  </DomainObject.Predmet.SudioniciListNaziv>
  <DomainObject.Predmet.SudioniciListAdressOIB>
    <izvorni_sadrzaj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izvorni_sadrzaj>
    <derivirana_varijabla naziv="DomainObject.Predmet.SudioniciListAdressOIB_1">
      <item>Financijska agencija - Podružnica Slavonski Brod, OIB 85821130368, Vrtni put 3,10000 Zagreb</item>
      <item>PULS-MONTAŽA d.o.o. za usluge i trgovinu, SLAVONSKI BROD, OIB 85689986971, Zagrebačka 10,Slavonski Brod</item>
      <item>Jadranko Marić, Slav.Brod</item>
      <item>Zemira Marić, Slav.Brod</item>
      <item>Zdravko Grubeša, OIB 38584131681, Zagrebačka 8A,31410 Piškorevci</item>
      <item>Jadranko Marić, OIB 67209629844, Ivana Belostenca 76,35000 Slavonski Brod</item>
      <item>Zemira Marić, OIB 20937541350, Zagrebačka 10,35000 Slavonski Brod</item>
      <item>Ana Slišković, odvj.vježb.</item>
      <item>Vesna Lazarić,zamj.ždo</item>
      <item>Berislav Jagodić, Sl.Brod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izvorni_sadrzaj>
    <derivirana_varijabla naziv="DomainObject.Predmet.SudioniciListNazivOIB_1">
      <item>, OIB 85821130368</item>
      <item>, OIB 85689986971</item>
      <item>, OIB null</item>
      <item>, OIB null</item>
      <item>, OIB 38584131681</item>
      <item>, OIB 67209629844</item>
      <item>, OIB 20937541350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138</properties:Words>
  <properties:Characters>735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2017-04-12T06:15:00Z</dcterms:created>
  <dc:creator>Trgovacki sud</dc:creator>
  <cp:lastModifiedBy>wsadmin</cp:lastModifiedBy>
  <cp:lastPrinted>2017-04-12T06:13:00Z</cp:lastPrinted>
  <dcterms:modified xmlns:xsi="http://www.w3.org/2001/XMLSchema-instance" xsi:type="dcterms:W3CDTF">2017-04-12T06:15:00Z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