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29b8" w14:paraId="62429b8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091FCA" w:rsidRPr="00091FCA">
        <w:t>OLIMPIK TRADE d.o.o</w:t>
      </w:r>
      <w:r w:rsidR="009745DD">
        <w:t xml:space="preserve">, </w:t>
      </w:r>
      <w:r w:rsidR="00091FCA" w:rsidRPr="00091FCA">
        <w:t>Zagreb</w:t>
      </w:r>
      <w:r w:rsidR="009745DD">
        <w:t xml:space="preserve">, </w:t>
      </w:r>
      <w:r w:rsidR="00091FCA" w:rsidRPr="00091FCA">
        <w:t>Potok 57</w:t>
      </w:r>
      <w:r w:rsidR="009745DD">
        <w:t xml:space="preserve">, MBS: </w:t>
      </w:r>
      <w:r w:rsidR="00091FCA" w:rsidRPr="00091FCA">
        <w:t>081001999</w:t>
      </w:r>
      <w:r w:rsidR="009745DD">
        <w:t xml:space="preserve">, OIB: </w:t>
      </w:r>
      <w:r w:rsidR="00091FCA" w:rsidRPr="00091FCA">
        <w:t>08339562108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03C18" w:rsidRPr="00091FCA">
        <w:t>OLIMPIK TRADE d.o.o</w:t>
      </w:r>
      <w:r w:rsidR="00A03C18">
        <w:t xml:space="preserve">, </w:t>
      </w:r>
      <w:r w:rsidR="00A03C18" w:rsidRPr="00091FCA">
        <w:t>Zagreb</w:t>
      </w:r>
      <w:r w:rsidR="00A03C18">
        <w:t xml:space="preserve">, </w:t>
      </w:r>
      <w:r w:rsidR="00A03C18" w:rsidRPr="00091FCA">
        <w:t>Potok 57</w:t>
      </w:r>
      <w:r w:rsidR="00A03C18">
        <w:t xml:space="preserve">, MBS: </w:t>
      </w:r>
      <w:r w:rsidR="00A03C18" w:rsidRPr="00091FCA">
        <w:t>081001999</w:t>
      </w:r>
      <w:r w:rsidR="00A03C18">
        <w:t xml:space="preserve">, OIB: </w:t>
      </w:r>
      <w:r w:rsidR="00A03C18" w:rsidRPr="00091FCA">
        <w:t>08339562108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6017CC">
        <w:t xml:space="preserve">Blanka </w:t>
      </w:r>
      <w:proofErr w:type="spellStart"/>
      <w:r w:rsidR="006017CC">
        <w:t>Gambiraža</w:t>
      </w:r>
      <w:proofErr w:type="spellEnd"/>
      <w:r w:rsidR="006017CC">
        <w:t xml:space="preserve"> sa sjedištem i poslovnom adresom u Osijeku, </w:t>
      </w:r>
      <w:proofErr w:type="spellStart"/>
      <w:r w:rsidR="006017CC">
        <w:t>Šamačka</w:t>
      </w:r>
      <w:proofErr w:type="spellEnd"/>
      <w:r w:rsidR="006017CC">
        <w:t xml:space="preserve"> 9/I i adresom prebivališta u Osijeku, Bakarska 42, OIB: 81085118009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03C18" w:rsidRPr="00091FCA">
        <w:t>OLIMPIK TRADE d.o.o</w:t>
      </w:r>
      <w:r w:rsidR="00A03C18">
        <w:t xml:space="preserve">, </w:t>
      </w:r>
      <w:r w:rsidR="00A03C18" w:rsidRPr="00091FCA">
        <w:t>Zagreb</w:t>
      </w:r>
      <w:r w:rsidR="00A03C18">
        <w:t xml:space="preserve">, </w:t>
      </w:r>
      <w:r w:rsidR="00A03C18" w:rsidRPr="00091FCA">
        <w:t>Potok 57</w:t>
      </w:r>
      <w:r w:rsidR="00A03C18">
        <w:t xml:space="preserve">, MBS: </w:t>
      </w:r>
      <w:r w:rsidR="00A03C18" w:rsidRPr="00091FCA">
        <w:t>081001999</w:t>
      </w:r>
      <w:r w:rsidR="00A03C18">
        <w:t xml:space="preserve">, OIB: </w:t>
      </w:r>
      <w:r w:rsidR="00A03C18" w:rsidRPr="00091FCA">
        <w:t>08339562108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200C5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21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A03C18"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7D4509">
        <w:t>24</w:t>
      </w:r>
      <w:r>
        <w:t xml:space="preserve">. travnja 2017. godine Trgovačkom sudu u Zagrebu zahtjev za provedbu stečajnog postupka nad dužnikom </w:t>
      </w:r>
      <w:r w:rsidR="00EF644A" w:rsidRPr="00091FCA">
        <w:t>OLIMPIK TRADE d.o.o</w:t>
      </w:r>
      <w:r w:rsidR="00EF644A">
        <w:t xml:space="preserve">, </w:t>
      </w:r>
      <w:r w:rsidR="00EF644A" w:rsidRPr="00091FCA">
        <w:t>Zagreb</w:t>
      </w:r>
      <w:r w:rsidR="00EF644A">
        <w:t xml:space="preserve">, </w:t>
      </w:r>
      <w:r w:rsidR="00EF644A" w:rsidRPr="00091FCA">
        <w:t>Potok 57</w:t>
      </w:r>
      <w:r w:rsidR="00EF644A">
        <w:t xml:space="preserve">, MBS: </w:t>
      </w:r>
      <w:r w:rsidR="00EF644A" w:rsidRPr="00091FCA">
        <w:t>081001999</w:t>
      </w:r>
      <w:r w:rsidR="00EF644A">
        <w:t xml:space="preserve">, OIB: </w:t>
      </w:r>
      <w:r w:rsidR="00EF644A" w:rsidRPr="00091FCA">
        <w:t>08339562108</w:t>
      </w:r>
      <w:r w:rsidR="00EF644A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01798A">
        <w:t>1</w:t>
      </w:r>
      <w:r w:rsidR="00EF644A">
        <w:t>9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EF644A">
        <w:t>22.811,06</w:t>
      </w:r>
      <w:r>
        <w:t xml:space="preserve"> kn, u koji iznos je uračunata kamata i naknada FINE za provedbu ovrhe na novčanim sredstvima dužnika. Navodi da dužnik ima </w:t>
      </w:r>
      <w:r w:rsidR="00F86341">
        <w:t>4</w:t>
      </w:r>
      <w:r>
        <w:t xml:space="preserve"> zaposlen</w:t>
      </w:r>
      <w:r w:rsidR="00F86341">
        <w:t>a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7055F5">
        <w:t>1</w:t>
      </w:r>
      <w:r w:rsidR="007E2782">
        <w:t>9</w:t>
      </w:r>
      <w:r w:rsidR="002B277C">
        <w:t>. travnja 2017.</w:t>
      </w:r>
      <w:r w:rsidR="006E732E">
        <w:t xml:space="preserve"> te u svom podnesku od </w:t>
      </w:r>
      <w:r w:rsidR="007E2782">
        <w:t>20</w:t>
      </w:r>
      <w:r w:rsidR="002B277C">
        <w:t>. travnja 2017.</w:t>
      </w:r>
      <w:r w:rsidR="006E732E">
        <w:t xml:space="preserve"> navodi da dužnik na dan </w:t>
      </w:r>
      <w:r w:rsidR="007055F5">
        <w:t>1</w:t>
      </w:r>
      <w:r w:rsidR="007E2782">
        <w:t>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7E2782">
        <w:t xml:space="preserve">HR8023600001102510630 </w:t>
      </w:r>
      <w:r w:rsidR="007E2782">
        <w:rPr>
          <w:color w:val="000000"/>
        </w:rPr>
        <w:t>Zagrebačka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E11C57">
        <w:t>1</w:t>
      </w:r>
      <w:r w:rsidR="00710257">
        <w:t>9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856A3" w:rsidP="00C856A3" w:rsidR="00C856A3" w:rsidRPr="00C856A3">
      <w:pPr>
        <w:jc w:val="both"/>
        <w:rPr>
          <w:color w:val="000000"/>
        </w:rPr>
      </w:pPr>
      <w:r w:rsidRPr="00C856A3">
        <w:rPr>
          <w:color w:val="000000"/>
        </w:rPr>
        <w:t xml:space="preserve">-privremenom </w:t>
      </w:r>
      <w:proofErr w:type="spellStart"/>
      <w:r w:rsidRPr="00C856A3">
        <w:rPr>
          <w:color w:val="000000"/>
        </w:rPr>
        <w:t>steč</w:t>
      </w:r>
      <w:proofErr w:type="spellEnd"/>
      <w:r w:rsidRPr="00C856A3">
        <w:rPr>
          <w:color w:val="000000"/>
        </w:rPr>
        <w:t xml:space="preserve">. upravitelju </w:t>
      </w:r>
      <w:r w:rsidR="006D38AC">
        <w:t xml:space="preserve">Blanki </w:t>
      </w:r>
      <w:proofErr w:type="spellStart"/>
      <w:r w:rsidR="006D38AC">
        <w:t>Gambiraža</w:t>
      </w:r>
      <w:proofErr w:type="spellEnd"/>
      <w:r w:rsidR="006D38AC">
        <w:t xml:space="preserve"> Osijek, </w:t>
      </w:r>
      <w:proofErr w:type="spellStart"/>
      <w:r w:rsidR="006D38AC">
        <w:t>Šamačka</w:t>
      </w:r>
      <w:proofErr w:type="spellEnd"/>
      <w:r w:rsidR="006D38AC">
        <w:t xml:space="preserve"> 9/I </w:t>
      </w:r>
      <w:r w:rsidRPr="00C856A3">
        <w:rPr>
          <w:color w:val="000000"/>
        </w:rPr>
        <w:t>uz presliku lista 1,2</w:t>
      </w:r>
    </w:p>
    <w:p w:rsidRDefault="00C856A3" w:rsidP="00C856A3" w:rsidR="007D682B">
      <w:pPr>
        <w:jc w:val="both"/>
      </w:pPr>
      <w:r w:rsidRPr="00C856A3">
        <w:rPr>
          <w:color w:val="000000"/>
        </w:rPr>
        <w:t>-dužniku</w:t>
      </w:r>
      <w:r w:rsidR="007D682B">
        <w:rPr>
          <w:color w:val="000000"/>
        </w:rPr>
        <w:t xml:space="preserve"> </w:t>
      </w:r>
      <w:r w:rsidR="007D682B">
        <w:t xml:space="preserve">OLIMPIK TRADE d.o.o, Zagreb, Potok 57, </w:t>
      </w:r>
    </w:p>
    <w:p w:rsidRDefault="00C856A3" w:rsidP="00C856A3" w:rsidR="00C856A3" w:rsidRPr="00C856A3">
      <w:pPr>
        <w:jc w:val="both"/>
        <w:rPr>
          <w:color w:val="000000"/>
        </w:rPr>
      </w:pPr>
      <w:r w:rsidRPr="00C856A3">
        <w:rPr>
          <w:color w:val="000000"/>
        </w:rPr>
        <w:t>-</w:t>
      </w:r>
      <w:proofErr w:type="spellStart"/>
      <w:r w:rsidRPr="00C856A3">
        <w:rPr>
          <w:color w:val="000000"/>
        </w:rPr>
        <w:t>zz</w:t>
      </w:r>
      <w:proofErr w:type="spellEnd"/>
      <w:r w:rsidRPr="00C856A3">
        <w:rPr>
          <w:color w:val="000000"/>
        </w:rPr>
        <w:t xml:space="preserve"> dužnika</w:t>
      </w:r>
      <w:r w:rsidR="007D682B">
        <w:rPr>
          <w:color w:val="000000"/>
        </w:rPr>
        <w:t xml:space="preserve"> </w:t>
      </w:r>
      <w:r w:rsidR="007D682B" w:rsidRPr="007D682B">
        <w:rPr>
          <w:color w:val="000000"/>
        </w:rPr>
        <w:t xml:space="preserve">Manuela </w:t>
      </w:r>
      <w:proofErr w:type="spellStart"/>
      <w:r w:rsidR="007D682B" w:rsidRPr="007D682B">
        <w:rPr>
          <w:color w:val="000000"/>
        </w:rPr>
        <w:t>Dimač</w:t>
      </w:r>
      <w:proofErr w:type="spellEnd"/>
      <w:r w:rsidR="007D682B" w:rsidRPr="007D682B">
        <w:rPr>
          <w:color w:val="000000"/>
        </w:rPr>
        <w:t>, Zagreb, Gospodska 102 B</w:t>
      </w:r>
    </w:p>
    <w:p w:rsidRDefault="00C856A3" w:rsidP="00C856A3" w:rsidR="00C856A3" w:rsidRPr="00C856A3">
      <w:pPr>
        <w:jc w:val="both"/>
        <w:rPr>
          <w:color w:val="000000"/>
        </w:rPr>
      </w:pPr>
      <w:r w:rsidRPr="00C856A3">
        <w:rPr>
          <w:color w:val="000000"/>
        </w:rPr>
        <w:t>-FINA ZG</w:t>
      </w:r>
    </w:p>
    <w:p w:rsidRDefault="00C856A3" w:rsidP="00C856A3" w:rsidR="00C856A3" w:rsidRPr="00C856A3">
      <w:pPr>
        <w:jc w:val="both"/>
        <w:rPr>
          <w:color w:val="000000"/>
        </w:rPr>
      </w:pPr>
      <w:r w:rsidRPr="00C856A3">
        <w:rPr>
          <w:color w:val="000000"/>
        </w:rPr>
        <w:t>-Ministarstvu pravosuđa RH, Zagreb, Ulica Grada Vukovara 49, elektroničkom poštom</w:t>
      </w:r>
    </w:p>
    <w:p w:rsidRDefault="00C856A3" w:rsidP="00C856A3" w:rsidR="00C856A3" w:rsidRPr="00C856A3">
      <w:pPr>
        <w:jc w:val="both"/>
        <w:rPr>
          <w:color w:val="000000"/>
        </w:rPr>
      </w:pPr>
      <w:r w:rsidRPr="00C856A3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C856A3">
        <w:rPr>
          <w:color w:val="000000"/>
        </w:rPr>
        <w:t>Ogl</w:t>
      </w:r>
      <w:proofErr w:type="spellEnd"/>
      <w:r w:rsidRPr="00C856A3">
        <w:rPr>
          <w:color w:val="000000"/>
        </w:rPr>
        <w:t>. ploča</w:t>
      </w:r>
    </w:p>
    <w:p w:rsidRDefault="007D682B" w:rsidP="00C856A3" w:rsidR="00C856A3">
      <w:pPr>
        <w:jc w:val="both"/>
        <w:rPr>
          <w:color w:val="000000"/>
        </w:rPr>
      </w:pPr>
      <w:r>
        <w:rPr>
          <w:color w:val="000000"/>
        </w:rPr>
        <w:t>-</w:t>
      </w:r>
      <w:r w:rsidR="00C856A3" w:rsidRPr="00C856A3">
        <w:rPr>
          <w:color w:val="000000"/>
        </w:rPr>
        <w:t>R 21.2.18. u 9,15h</w:t>
      </w:r>
    </w:p>
    <w:p w:rsidRDefault="00043FD1" w:rsidP="00C856A3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099" w:rsidR="00F40099">
      <w:r>
        <w:separator/>
      </w:r>
    </w:p>
  </w:endnote>
  <w:endnote w:id="0" w:type="continuationSeparator">
    <w:p w:rsidRDefault="00F40099" w:rsidR="00F40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099" w:rsidR="00F40099">
      <w:r>
        <w:separator/>
      </w:r>
    </w:p>
  </w:footnote>
  <w:footnote w:id="0" w:type="continuationSeparator">
    <w:p w:rsidRDefault="00F40099" w:rsidR="00F40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7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728D9" w:rsidR="00F728D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728D9">
      <w:t>7 St-129</w:t>
    </w:r>
    <w:r w:rsidR="001E720E">
      <w:t>7</w:t>
    </w:r>
    <w:r w:rsidR="00F728D9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F728D9">
      <w:t>9</w:t>
    </w:r>
    <w:r w:rsidR="001E720E">
      <w:t>7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98A"/>
    <w:rsid w:val="00017DD7"/>
    <w:rsid w:val="000201CE"/>
    <w:rsid w:val="00020A8B"/>
    <w:rsid w:val="000210A2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1FCA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211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E720E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0C5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5598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1CC7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CC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8AC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5F5"/>
    <w:rsid w:val="00706CA4"/>
    <w:rsid w:val="00707579"/>
    <w:rsid w:val="00710257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4509"/>
    <w:rsid w:val="007D5372"/>
    <w:rsid w:val="007D682B"/>
    <w:rsid w:val="007E278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33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3C18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6A3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75A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C57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44A"/>
    <w:rsid w:val="00EF6A98"/>
    <w:rsid w:val="00EF7A6A"/>
    <w:rsid w:val="00F0145D"/>
    <w:rsid w:val="00F02D9D"/>
    <w:rsid w:val="00F03036"/>
    <w:rsid w:val="00F0337C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099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8D9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4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28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7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07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07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7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7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28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7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07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07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7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7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4308A-7DC4-4625-A6B9-8751A6E6A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771</properties:Words>
  <properties:Characters>4282</properties:Characters>
  <properties:Lines>135</properties:Lines>
  <properties:Paragraphs>38</properties:Paragraphs>
  <properties:TotalTime>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2018-01-08T10:43:00Z</dcterms:modified>
  <cp:revision>435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