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6b9c3a6" w14:paraId="6b9c3a6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274DF1">
        <w:rPr>
          <w:sz w:val="22"/>
          <w:szCs w:val="22"/>
        </w:rPr>
        <w:t>851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D0571" w:rsidR="00D7388E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 w:rsidR="00274DF1">
        <w:t xml:space="preserve">Financijske agencije, Regionalni centar Osijek, OIB: 85821130368, Osijek, L. </w:t>
      </w:r>
      <w:proofErr w:type="spellStart"/>
      <w:r w:rsidR="00274DF1">
        <w:t>J</w:t>
      </w:r>
      <w:r w:rsidR="00CF2761">
        <w:t>a</w:t>
      </w:r>
      <w:r w:rsidR="00274DF1">
        <w:t>gera</w:t>
      </w:r>
      <w:proofErr w:type="spellEnd"/>
      <w:r w:rsidR="00274DF1">
        <w:t xml:space="preserve"> 3, </w:t>
      </w:r>
      <w:r w:rsidRPr="00D7388E">
        <w:t xml:space="preserve">za </w:t>
      </w:r>
      <w:r w:rsidR="00CF2761">
        <w:t>provedbu</w:t>
      </w:r>
      <w:r w:rsidRPr="00D7388E">
        <w:t xml:space="preserve"> skraćenog </w:t>
      </w:r>
      <w:r w:rsidR="00502A74">
        <w:t>stečajnog postupka nad</w:t>
      </w:r>
      <w:r w:rsidR="00B562FA">
        <w:t xml:space="preserve"> stečajnim</w:t>
      </w:r>
      <w:r w:rsidR="00502A74">
        <w:t xml:space="preserve"> dužnikom </w:t>
      </w:r>
      <w:r w:rsidR="00274DF1">
        <w:t>ZVJEZDANE STAZE jednostavno društvo s ograničenom odgovornošću za prijevoz i usluge, MBS: 030147281, OIB: 34185510281</w:t>
      </w:r>
      <w:r w:rsidR="00155D4E">
        <w:t>,</w:t>
      </w:r>
      <w:r w:rsidR="00274DF1">
        <w:t xml:space="preserve"> Osijek, </w:t>
      </w:r>
      <w:proofErr w:type="spellStart"/>
      <w:r w:rsidR="00274DF1">
        <w:t>Sjenjak</w:t>
      </w:r>
      <w:proofErr w:type="spellEnd"/>
      <w:r w:rsidR="00274DF1">
        <w:t xml:space="preserve"> 75,</w:t>
      </w:r>
      <w:r w:rsidRPr="00D7388E">
        <w:t xml:space="preserve"> temeljem </w:t>
      </w:r>
      <w:r w:rsidR="00C2202D">
        <w:t>članka 430. Stečajnog zakona (Narodne novine, broj:</w:t>
      </w:r>
      <w:r w:rsidRPr="00D7388E">
        <w:t xml:space="preserve"> 71/15</w:t>
      </w:r>
      <w:r w:rsidR="00C2202D">
        <w:t xml:space="preserve"> i 104/17; u daljnjem tekstu</w:t>
      </w:r>
      <w:r w:rsidRPr="00D7388E">
        <w:t xml:space="preserve"> SZ), </w:t>
      </w:r>
      <w:r w:rsidR="00712A8B">
        <w:t>2</w:t>
      </w:r>
      <w:r w:rsidR="00274DF1">
        <w:t>4</w:t>
      </w:r>
      <w:r w:rsidRPr="00D7388E">
        <w:t xml:space="preserve">. </w:t>
      </w:r>
      <w:r w:rsidR="00274DF1">
        <w:t>svibnja</w:t>
      </w:r>
      <w:r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iznos evidentiranog duga</w:t>
      </w:r>
      <w:r w:rsidR="00C2202D">
        <w:rPr>
          <w:bCs/>
        </w:rPr>
        <w:t xml:space="preserve"> steč</w:t>
      </w:r>
      <w:r w:rsidR="00C24376">
        <w:rPr>
          <w:bCs/>
        </w:rPr>
        <w:t>aj</w:t>
      </w:r>
      <w:r w:rsidR="00C2202D">
        <w:rPr>
          <w:bCs/>
        </w:rPr>
        <w:t>nog</w:t>
      </w:r>
      <w:r w:rsidRPr="00D7388E">
        <w:rPr>
          <w:bCs/>
        </w:rPr>
        <w:t xml:space="preserve"> dužnika </w:t>
      </w:r>
      <w:r w:rsidR="00274DF1">
        <w:t xml:space="preserve">ZVJEZDANE STAZE jednostavno društvo s ograničenom odgovornošću za prijevoz i usluge, MBS: 030147281, OIB: 34185510281, Osijek, </w:t>
      </w:r>
      <w:proofErr w:type="spellStart"/>
      <w:r w:rsidR="00274DF1">
        <w:t>Sjenjak</w:t>
      </w:r>
      <w:proofErr w:type="spellEnd"/>
      <w:r w:rsidR="00274DF1">
        <w:t xml:space="preserve"> 75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274DF1">
        <w:t>7.285,44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274DF1">
        <w:t>Hrvoje Pavlović</w:t>
      </w:r>
      <w:r w:rsidR="00FD4C38">
        <w:t xml:space="preserve">, OIB: </w:t>
      </w:r>
      <w:r w:rsidR="00274DF1">
        <w:t>77178475629</w:t>
      </w:r>
      <w:r w:rsidR="006737B3">
        <w:t xml:space="preserve">, </w:t>
      </w:r>
      <w:r w:rsidR="00274DF1">
        <w:t>Tenja</w:t>
      </w:r>
      <w:r w:rsidR="00D7391B">
        <w:t xml:space="preserve">, </w:t>
      </w:r>
      <w:r w:rsidR="00274DF1">
        <w:t>Ulica Josipa Kosora 22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274DF1">
        <w:t>851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274DF1">
        <w:t>4</w:t>
      </w:r>
      <w:r w:rsidRPr="00D7388E">
        <w:t xml:space="preserve">. </w:t>
      </w:r>
      <w:r w:rsidR="00274DF1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274DF1">
        <w:t>6</w:t>
      </w:r>
      <w:r>
        <w:t>/</w:t>
      </w:r>
      <w:r w:rsidR="00274DF1">
        <w:t>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46A" w:rsidP="00D95CE2" w:rsidR="0071446A">
      <w:r>
        <w:separator/>
      </w:r>
    </w:p>
  </w:endnote>
  <w:endnote w:id="0" w:type="continuationSeparator">
    <w:p w:rsidRDefault="0071446A" w:rsidP="00D95CE2" w:rsidR="00714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46A" w:rsidP="00D95CE2" w:rsidR="0071446A">
      <w:r>
        <w:separator/>
      </w:r>
    </w:p>
  </w:footnote>
  <w:footnote w:id="0" w:type="continuationSeparator">
    <w:p w:rsidRDefault="0071446A" w:rsidP="00D95CE2" w:rsidR="00714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DF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26F09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5C4D"/>
    <w:rsid w:val="001D0571"/>
    <w:rsid w:val="001D7DC0"/>
    <w:rsid w:val="001E1494"/>
    <w:rsid w:val="001E315F"/>
    <w:rsid w:val="001F248F"/>
    <w:rsid w:val="001F3355"/>
    <w:rsid w:val="001F4081"/>
    <w:rsid w:val="00251B38"/>
    <w:rsid w:val="002555BE"/>
    <w:rsid w:val="00274DF1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46A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0B94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562FA"/>
    <w:rsid w:val="00B6125C"/>
    <w:rsid w:val="00B81691"/>
    <w:rsid w:val="00B81BF6"/>
    <w:rsid w:val="00BE2F48"/>
    <w:rsid w:val="00C05BEE"/>
    <w:rsid w:val="00C13E72"/>
    <w:rsid w:val="00C17CEB"/>
    <w:rsid w:val="00C2202D"/>
    <w:rsid w:val="00C24376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CF2761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St-851/2018</izvorni_sadrzaj>
    <derivirana_varijabla naziv="DomainObject.Predmet.OznakaBroj_1">St-851/2018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ZVJEZDANE STAZE jednostavno društvo s ograničenom odgovornošću za prijevoz i usluge</izvorni_sadrzaj>
    <derivirana_varijabla naziv="DomainObject.Predmet.ProtustrankaFormated_1">  ZVJEZDANE STAZE jednostavno društvo s ograničenom odgovornošću za prijevoz i usluge</derivirana_varijabla>
  </DomainObject.Predmet.ProtustrankaFormated>
  <DomainObject.Predmet.ProtustrankaFormatedOIB>
    <izvorni_sadrzaj>  ZVJEZDANE STAZE jednostavno društvo s ograničenom odgovornošću za prijevoz i usluge, OIB 34185510281</izvorni_sadrzaj>
    <derivirana_varijabla naziv="DomainObject.Predmet.ProtustrankaFormatedOIB_1">  ZVJEZDANE STAZE jednostavno društvo s ograničenom odgovornošću za prijevoz i usluge, OIB 34185510281</derivirana_varijabla>
  </DomainObject.Predmet.ProtustrankaFormatedOIB>
  <DomainObject.Predmet.ProtustrankaFormatedWithAdress>
    <izvorni_sadrzaj> ZVJEZDANE STAZE jednostavno društvo s ograničenom odgovornošću za prijevoz i usluge, Sjenjak 75, 31000 Osijek</izvorni_sadrzaj>
    <derivirana_varijabla naziv="DomainObject.Predmet.ProtustrankaFormatedWithAdress_1"> ZVJEZDANE STAZE jednostavno društvo s ograničenom odgovornošću za prijevoz i usluge, Sjenjak 75, 31000 Osijek</derivirana_varijabla>
  </DomainObject.Predmet.ProtustrankaFormatedWithAdress>
  <DomainObject.Predmet.ProtustrankaFormatedWithAdressOIB>
    <izvorni_sadrzaj> ZVJEZDANE STAZE jednostavno društvo s ograničenom odgovornošću za prijevoz i usluge, OIB 34185510281, Sjenjak 75, 31000 Osijek</izvorni_sadrzaj>
    <derivirana_varijabla naziv="DomainObject.Predmet.ProtustrankaFormatedWithAdressOIB_1"> ZVJEZDANE STAZE jednostavno društvo s ograničenom odgovornošću za prijevoz i usluge, OIB 34185510281, Sjenjak 75, 31000 Osijek</derivirana_varijabla>
  </DomainObject.Predmet.ProtustrankaFormatedWithAdressOIB>
  <DomainObject.Predmet.ProtustrankaWithAdress>
    <izvorni_sadrzaj>ZVJEZDANE STAZE jednostavno društvo s ograničenom odgovornošću za prijevoz i usluge Sjenjak 75, 31000 Osijek</izvorni_sadrzaj>
    <derivirana_varijabla naziv="DomainObject.Predmet.ProtustrankaWithAdress_1">ZVJEZDANE STAZE jednostavno društvo s ograničenom odgovornošću za prijevoz i usluge Sjenjak 75, 31000 Osijek</derivirana_varijabla>
  </DomainObject.Predmet.ProtustrankaWithAdress>
  <DomainObject.Predmet.ProtustrankaWithAdressOIB>
    <izvorni_sadrzaj>ZVJEZDANE STAZE jednostavno društvo s ograničenom odgovornošću za prijevoz i usluge, OIB 34185510281, Sjenjak 75, 31000 Osijek</izvorni_sadrzaj>
    <derivirana_varijabla naziv="DomainObject.Predmet.ProtustrankaWithAdressOIB_1">ZVJEZDANE STAZE jednostavno društvo s ograničenom odgovornošću za prijevoz i usluge, OIB 34185510281, Sjenjak 75, 31000 Osijek</derivirana_varijabla>
  </DomainObject.Predmet.ProtustrankaWithAdressOIB>
  <DomainObject.Predmet.ProtustrankaNazivFormated>
    <izvorni_sadrzaj>ZVJEZDANE STAZE jednostavno društvo s ograničenom odgovornošću za prijevoz i usluge</izvorni_sadrzaj>
    <derivirana_varijabla naziv="DomainObject.Predmet.ProtustrankaNazivFormated_1">ZVJEZDANE STAZE jednostavno društvo s ograničenom odgovornošću za prijevoz i usluge</derivirana_varijabla>
  </DomainObject.Predmet.ProtustrankaNazivFormated>
  <DomainObject.Predmet.ProtustrankaNazivFormatedOIB>
    <izvorni_sadrzaj>ZVJEZDANE STAZE jednostavno društvo s ograničenom odgovornošću za prijevoz i usluge, OIB 34185510281</izvorni_sadrzaj>
    <derivirana_varijabla naziv="DomainObject.Predmet.ProtustrankaNazivFormatedOIB_1">ZVJEZDANE STAZE jednostavno društvo s ograničenom odgovornošću za prijevoz i usluge, OIB 34185510281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ZVJEZDANE STAZE jednostavno društvo s ograničenom odgovornošću za prijevoz i usluge</item>
    </izvorni_sadrzaj>
    <derivirana_varijabla naziv="DomainObject.Predmet.ProtuStrankaListFormated_1">
      <item>ZVJEZDANE STAZE jednostavno društvo s ograničenom odgovornošću za prijevoz i usluge</item>
    </derivirana_varijabla>
  </DomainObject.Predmet.ProtuStrankaListFormated>
  <DomainObject.Predmet.ProtuStrankaListFormatedOIB>
    <izvorni_sadrzaj>
      <item>ZVJEZDANE STAZE jednostavno društvo s ograničenom odgovornošću za prijevoz i usluge, OIB 34185510281</item>
    </izvorni_sadrzaj>
    <derivirana_varijabla naziv="DomainObject.Predmet.ProtuStrankaListFormatedOIB_1">
      <item>ZVJEZDANE STAZE jednostavno društvo s ograničenom odgovornošću za prijevoz i usluge, OIB 34185510281</item>
    </derivirana_varijabla>
  </DomainObject.Predmet.ProtuStrankaListFormatedOIB>
  <DomainObject.Predmet.ProtuStrankaListFormatedWithAdress>
    <izvorni_sadrzaj>
      <item>ZVJEZDANE STAZE jednostavno društvo s ograničenom odgovornošću za prijevoz i usluge, Sjenjak 75, 31000 Osijek</item>
    </izvorni_sadrzaj>
    <derivirana_varijabla naziv="DomainObject.Predmet.ProtuStrankaListFormatedWithAdress_1">
      <item>ZVJEZDANE STAZE jednostavno društvo s ograničenom odgovornošću za prijevoz i usluge, Sjenjak 75, 31000 Osijek</item>
    </derivirana_varijabla>
  </DomainObject.Predmet.ProtuStrankaListFormatedWithAdress>
  <DomainObject.Predmet.ProtuStrankaListFormatedWithAdressOIB>
    <izvorni_sadrzaj>
      <item>ZVJEZDANE STAZE jednostavno društvo s ograničenom odgovornošću za prijevoz i usluge, OIB 34185510281, Sjenjak 75, 31000 Osijek</item>
    </izvorni_sadrzaj>
    <derivirana_varijabla naziv="DomainObject.Predmet.ProtuStrankaListFormatedWithAdressOIB_1">
      <item>ZVJEZDANE STAZE jednostavno društvo s ograničenom odgovornošću za prijevoz i usluge, OIB 34185510281, Sjenjak 75, 31000 Osijek</item>
    </derivirana_varijabla>
  </DomainObject.Predmet.ProtuStrankaListFormatedWithAdressOIB>
  <DomainObject.Predmet.ProtuStrankaListNazivFormated>
    <izvorni_sadrzaj>
      <item>ZVJEZDANE STAZE jednostavno društvo s ograničenom odgovornošću za prijevoz i usluge</item>
    </izvorni_sadrzaj>
    <derivirana_varijabla naziv="DomainObject.Predmet.ProtuStrankaListNazivFormated_1">
      <item>ZVJEZDANE STAZE jednostavno društvo s ograničenom odgovornošću za prijevoz i usluge</item>
    </derivirana_varijabla>
  </DomainObject.Predmet.ProtuStrankaListNazivFormated>
  <DomainObject.Predmet.ProtuStrankaListNazivFormatedOIB>
    <izvorni_sadrzaj>
      <item>ZVJEZDANE STAZE jednostavno društvo s ograničenom odgovornošću za prijevoz i usluge, OIB 34185510281</item>
    </izvorni_sadrzaj>
    <derivirana_varijabla naziv="DomainObject.Predmet.ProtuStrankaListNazivFormatedOIB_1">
      <item>ZVJEZDANE STAZE jednostavno društvo s ograničenom odgovornošću za prijevoz i usluge, OIB 34185510281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ZVJEZDANE STAZE jednostavno društvo s ograničenom odgovornošću za prijevoz i usluge</izvorni_sadrzaj>
    <derivirana_varijabla naziv="DomainObject.Predmet.ProtustrankaIDrugi_1">ZVJEZDANE STAZE jednostavno društvo s ograničenom odgovornošću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ZVJEZDANE STAZE jednostavno društvo s ograničenom odgovornošću za prijevoz i usluge, OIB 34185510281, Sjenjak 75, 31000 Osijek</izvorni_sadrzaj>
    <derivirana_varijabla naziv="DomainObject.Predmet.ProtustrankaIDrugiAdressOIB_1">ZVJEZDANE STAZE jednostavno društvo s ograničenom odgovornošću za prijevoz i usluge, OIB 34185510281, Sjenjak 75,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ZVJEZDANE STAZE jednostavno društvo s ograničenom odgovornošću za prijevoz i usluge</item>
    </izvorni_sadrzaj>
    <derivirana_varijabla naziv="DomainObject.Predmet.SudioniciListNaziv_1">
      <item>FINA RC OSIJEK</item>
      <item>ZVJEZDANE STAZE jednostavno društvo s ograničenom odgovornošću za prijevoz i usluge</item>
    </derivirana_varijabla>
  </DomainObject.Predmet.SudioniciListNaziv>
  <DomainObject.Predmet.SudioniciListAdressOIB>
    <izvorni_sadrzaj>
      <item>FINA RC OSIJEK, OIB 85821130368</item>
      <item>ZVJEZDANE STAZE jednostavno društvo s ograničenom odgovornošću za prijevoz i usluge, OIB 34185510281, Sjenjak 75,31000 Osijek</item>
    </izvorni_sadrzaj>
    <derivirana_varijabla naziv="DomainObject.Predmet.SudioniciListAdressOIB_1">
      <item>FINA RC OSIJEK, OIB 85821130368</item>
      <item>ZVJEZDANE STAZE jednostavno društvo s ograničenom odgovornošću za prijevoz i usluge, OIB 34185510281, Sjenjak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34185510281</item>
    </izvorni_sadrzaj>
    <derivirana_varijabla naziv="DomainObject.Predmet.SudioniciListNazivOIB_1">
      <item>, OIB 85821130368</item>
      <item>, OIB 34185510281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D2AEC-77F8-4212-A333-01A851441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407</properties:Words>
  <properties:Characters>2253</properties:Characters>
  <properties:Lines>58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2018-05-24T06:09:00Z</dcterms:created>
  <dc:creator>Snježana Andrijanić</dc:creator>
  <cp:lastModifiedBy>Renata Horvat</cp:lastModifiedBy>
  <cp:lastPrinted>2018-04-25T11:34:00Z</cp:lastPrinted>
  <dcterms:modified xmlns:xsi="http://www.w3.org/2001/XMLSchema-instance" xsi:type="dcterms:W3CDTF">2018-05-24T06:21:00Z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(St-851-18 -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