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ef5d" w14:paraId="e13ef5d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584E32">
        <w:rPr>
          <w:bCs/>
        </w:rPr>
        <w:t>201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584E32">
        <w:t>LIFE HEALTH j.d.o.o. za uzgoj, preradu i prodaju aromatičnog bilja, Rupalj</w:t>
      </w:r>
      <w:r w:rsidR="00584E32" w:rsidRPr="006826E8">
        <w:t xml:space="preserve">, </w:t>
      </w:r>
      <w:r w:rsidR="00584E32">
        <w:t>Dr. Franje Tuđmana 99</w:t>
      </w:r>
      <w:r w:rsidR="00584E32" w:rsidRPr="006826E8">
        <w:t xml:space="preserve">, OIB: </w:t>
      </w:r>
      <w:r w:rsidR="00584E32">
        <w:t>91784001694</w:t>
      </w:r>
      <w:r w:rsidR="00C947ED">
        <w:t xml:space="preserve">, povodom zahtjeva Financijske agencije, Regionalnog centra Split, Podružnice Zadar, Ivana Danila 4, OIB: 85821130368 od </w:t>
      </w:r>
      <w:r w:rsidR="00584E32">
        <w:t>11</w:t>
      </w:r>
      <w:r w:rsidR="00A57491">
        <w:t>. lipnja</w:t>
      </w:r>
      <w:r w:rsidR="00757DF3">
        <w:t xml:space="preserve"> 2018</w:t>
      </w:r>
      <w:r w:rsidR="00C947ED">
        <w:t xml:space="preserve">., </w:t>
      </w:r>
      <w:r w:rsidR="00584E32">
        <w:t>29</w:t>
      </w:r>
      <w:r w:rsidR="00572FB9">
        <w:t xml:space="preserve">. </w:t>
      </w:r>
      <w:r w:rsidR="007F4A0A">
        <w:t>lipnja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584E32">
        <w:t>LIFE HEALTH j.d.o.o. za uzgoj, preradu i prodaju aromatičnog bilja, Rupalj</w:t>
      </w:r>
      <w:r w:rsidR="00584E32" w:rsidRPr="006826E8">
        <w:t xml:space="preserve">, </w:t>
      </w:r>
      <w:r w:rsidR="00584E32">
        <w:t>Dr. Franje Tuđmana 99</w:t>
      </w:r>
      <w:r w:rsidR="00584E32" w:rsidRPr="006826E8">
        <w:t xml:space="preserve">, OIB: </w:t>
      </w:r>
      <w:r w:rsidR="00584E32">
        <w:t>91784001694</w:t>
      </w:r>
      <w:r w:rsidR="00A57491">
        <w:t>,</w:t>
      </w:r>
      <w:r>
        <w:t xml:space="preserve"> na temelju neizvršenih osnova za plaćanje iznosi </w:t>
      </w:r>
      <w:r w:rsidR="00584E32">
        <w:t>37</w:t>
      </w:r>
      <w:r w:rsidR="005722E9">
        <w:t>.</w:t>
      </w:r>
      <w:r w:rsidR="00584E32">
        <w:t>739</w:t>
      </w:r>
      <w:r w:rsidR="005722E9">
        <w:t>,</w:t>
      </w:r>
      <w:r w:rsidR="00584E32">
        <w:t>62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584E32" w:rsidRPr="00584E32">
        <w:t>GERALD KARL SCHÜLL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584E32">
        <w:t>29</w:t>
      </w:r>
      <w:r w:rsidR="00572FB9">
        <w:t xml:space="preserve">. </w:t>
      </w:r>
      <w:r w:rsidR="007F4A0A">
        <w:t>lipnja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584E32" w:rsidR="00584E32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584E32">
      <w:rPr>
        <w:bCs/>
      </w:rPr>
      <w:t>Poslovni broj: 6 St-201/2018-5</w:t>
    </w: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96643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93D8D"/>
    <w:rsid w:val="00BD1275"/>
    <w:rsid w:val="00C049D8"/>
    <w:rsid w:val="00C6554D"/>
    <w:rsid w:val="00C7185F"/>
    <w:rsid w:val="00C736E2"/>
    <w:rsid w:val="00C947ED"/>
    <w:rsid w:val="00D54EC3"/>
    <w:rsid w:val="00DA7158"/>
    <w:rsid w:val="00DB66B2"/>
    <w:rsid w:val="00E13686"/>
    <w:rsid w:val="00E8100C"/>
    <w:rsid w:val="00F81FA4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6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6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6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6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St-201/2018</izvorni_sadrzaj>
    <derivirana_varijabla naziv="DomainObject.Predmet.OznakaBroj_1">St-201/2018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LIFE HEALTH j.d.o.o. za uzgoj, preradu i prodaju aromatičnog bilja</izvorni_sadrzaj>
    <derivirana_varijabla naziv="DomainObject.Predmet.ProtustrankaFormated_1">  LIFE HEALTH j.d.o.o. za uzgoj, preradu i prodaju aromatičnog bilja</derivirana_varijabla>
  </DomainObject.Predmet.ProtustrankaFormated>
  <DomainObject.Predmet.ProtustrankaFormatedOIB>
    <izvorni_sadrzaj>  LIFE HEALTH j.d.o.o. za uzgoj, preradu i prodaju aromatičnog bilja, OIB 91784001694</izvorni_sadrzaj>
    <derivirana_varijabla naziv="DomainObject.Predmet.ProtustrankaFormatedOIB_1">  LIFE HEALTH j.d.o.o. za uzgoj, preradu i prodaju aromatičnog bilja, OIB 91784001694</derivirana_varijabla>
  </DomainObject.Predmet.ProtustrankaFormatedOIB>
  <DomainObject.Predmet.ProtustrankaFormatedWithAdress>
    <izvorni_sadrzaj> LIFE HEALTH j.d.o.o. za uzgoj, preradu i prodaju aromatičnog bilja, Dr. Franje Tuđmana 99, 23241 Rupalj</izvorni_sadrzaj>
    <derivirana_varijabla naziv="DomainObject.Predmet.ProtustrankaFormatedWithAdress_1"> LIFE HEALTH j.d.o.o. za uzgoj, preradu i prodaju aromatičnog bilja, Dr. Franje Tuđmana 99, 23241 Rupalj</derivirana_varijabla>
  </DomainObject.Predmet.ProtustrankaFormatedWithAdress>
  <DomainObject.Predmet.ProtustrankaFormatedWithAdressOIB>
    <izvorni_sadrzaj> LIFE HEALTH j.d.o.o. za uzgoj, preradu i prodaju aromatičnog bilja, OIB 91784001694, Dr. Franje Tuđmana 99, 23241 Rupalj</izvorni_sadrzaj>
    <derivirana_varijabla naziv="DomainObject.Predmet.ProtustrankaFormatedWithAdressOIB_1"> LIFE HEALTH j.d.o.o. za uzgoj, preradu i prodaju aromatičnog bilja, OIB 91784001694, Dr. Franje Tuđmana 99, 23241 Rupalj</derivirana_varijabla>
  </DomainObject.Predmet.ProtustrankaFormatedWithAdressOIB>
  <DomainObject.Predmet.ProtustrankaWithAdress>
    <izvorni_sadrzaj>LIFE HEALTH j.d.o.o. za uzgoj, preradu i prodaju aromatičnog bilja Dr. Franje Tuđmana 99, 23241 Rupalj</izvorni_sadrzaj>
    <derivirana_varijabla naziv="DomainObject.Predmet.ProtustrankaWithAdress_1">LIFE HEALTH j.d.o.o. za uzgoj, preradu i prodaju aromatičnog bilja Dr. Franje Tuđmana 99, 23241 Rupalj</derivirana_varijabla>
  </DomainObject.Predmet.ProtustrankaWithAdress>
  <DomainObject.Predmet.ProtustrankaWithAdressOIB>
    <izvorni_sadrzaj>LIFE HEALTH j.d.o.o. za uzgoj, preradu i prodaju aromatičnog bilja, OIB 91784001694, Dr. Franje Tuđmana 99, 23241 Rupalj</izvorni_sadrzaj>
    <derivirana_varijabla naziv="DomainObject.Predmet.ProtustrankaWithAdressOIB_1">LIFE HEALTH j.d.o.o. za uzgoj, preradu i prodaju aromatičnog bilja, OIB 91784001694, Dr. Franje Tuđmana 99, 23241 Rupalj</derivirana_varijabla>
  </DomainObject.Predmet.ProtustrankaWithAdressOIB>
  <DomainObject.Predmet.ProtustrankaNazivFormated>
    <izvorni_sadrzaj>LIFE HEALTH j.d.o.o. za uzgoj, preradu i prodaju aromatičnog bilja</izvorni_sadrzaj>
    <derivirana_varijabla naziv="DomainObject.Predmet.ProtustrankaNazivFormated_1">LIFE HEALTH j.d.o.o. za uzgoj, preradu i prodaju aromatičnog bilja</derivirana_varijabla>
  </DomainObject.Predmet.ProtustrankaNazivFormated>
  <DomainObject.Predmet.ProtustrankaNazivFormatedOIB>
    <izvorni_sadrzaj>LIFE HEALTH j.d.o.o. za uzgoj, preradu i prodaju aromatičnog bilja, OIB 91784001694</izvorni_sadrzaj>
    <derivirana_varijabla naziv="DomainObject.Predmet.ProtustrankaNazivFormatedOIB_1">LIFE HEALTH j.d.o.o. za uzgoj, preradu i prodaju aromatičnog bilja, OIB 91784001694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LIFE HEALTH j.d.o.o. za uzgoj, preradu i prodaju aromatičnog bilja</item>
    </izvorni_sadrzaj>
    <derivirana_varijabla naziv="DomainObject.Predmet.ProtuStrankaListFormated_1">
      <item>LIFE HEALTH j.d.o.o. za uzgoj, preradu i prodaju aromatičnog bilja</item>
    </derivirana_varijabla>
  </DomainObject.Predmet.ProtuStrankaListFormated>
  <DomainObject.Predmet.ProtuStrankaListFormatedOIB>
    <izvorni_sadrzaj>
      <item>LIFE HEALTH j.d.o.o. za uzgoj, preradu i prodaju aromatičnog bilja, OIB 91784001694</item>
    </izvorni_sadrzaj>
    <derivirana_varijabla naziv="DomainObject.Predmet.ProtuStrankaListFormatedOIB_1">
      <item>LIFE HEALTH j.d.o.o. za uzgoj, preradu i prodaju aromatičnog bilja, OIB 91784001694</item>
    </derivirana_varijabla>
  </DomainObject.Predmet.ProtuStrankaListFormatedOIB>
  <DomainObject.Predmet.ProtuStrankaListFormatedWithAdress>
    <izvorni_sadrzaj>
      <item>LIFE HEALTH j.d.o.o. za uzgoj, preradu i prodaju aromatičnog bilja, Dr. Franje Tuđmana 99, 23241 Rupalj</item>
    </izvorni_sadrzaj>
    <derivirana_varijabla naziv="DomainObject.Predmet.ProtuStrankaListFormatedWithAdress_1">
      <item>LIFE HEALTH j.d.o.o. za uzgoj, preradu i prodaju aromatičnog bilja, Dr. Franje Tuđmana 99, 23241 Rupalj</item>
    </derivirana_varijabla>
  </DomainObject.Predmet.ProtuStrankaListFormatedWithAdress>
  <DomainObject.Predmet.ProtuStrankaListFormatedWithAdressOIB>
    <izvorni_sadrzaj>
      <item>LIFE HEALTH j.d.o.o. za uzgoj, preradu i prodaju aromatičnog bilja, OIB 91784001694, Dr. Franje Tuđmana 99, 23241 Rupalj</item>
    </izvorni_sadrzaj>
    <derivirana_varijabla naziv="DomainObject.Predmet.ProtuStrankaListFormatedWithAdressOIB_1">
      <item>LIFE HEALTH j.d.o.o. za uzgoj, preradu i prodaju aromatičnog bilja, OIB 91784001694, Dr. Franje Tuđmana 99, 23241 Rupalj</item>
    </derivirana_varijabla>
  </DomainObject.Predmet.ProtuStrankaListFormatedWithAdressOIB>
  <DomainObject.Predmet.ProtuStrankaListNazivFormated>
    <izvorni_sadrzaj>
      <item>LIFE HEALTH j.d.o.o. za uzgoj, preradu i prodaju aromatičnog bilja</item>
    </izvorni_sadrzaj>
    <derivirana_varijabla naziv="DomainObject.Predmet.ProtuStrankaListNazivFormated_1">
      <item>LIFE HEALTH j.d.o.o. za uzgoj, preradu i prodaju aromatičnog bilja</item>
    </derivirana_varijabla>
  </DomainObject.Predmet.ProtuStrankaListNazivFormated>
  <DomainObject.Predmet.ProtuStrankaListNazivFormatedOIB>
    <izvorni_sadrzaj>
      <item>LIFE HEALTH j.d.o.o. za uzgoj, preradu i prodaju aromatičnog bilja, OIB 91784001694</item>
    </izvorni_sadrzaj>
    <derivirana_varijabla naziv="DomainObject.Predmet.ProtuStrankaListNazivFormatedOIB_1">
      <item>LIFE HEALTH j.d.o.o. za uzgoj, preradu i prodaju aromatičnog bilja, OIB 91784001694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LIFE HEALTH j.d.o.o. za uzgoj, preradu i prodaju aromatičnog bilja</izvorni_sadrzaj>
    <derivirana_varijabla naziv="DomainObject.Predmet.ProtustrankaIDrugi_1">LIFE HEALTH j.d.o.o. za uzgoj, preradu i prodaju aromatičnog bilja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LIFE HEALTH j.d.o.o. za uzgoj, preradu i prodaju aromatičnog bilja, OIB 91784001694, Dr. Franje Tuđmana 99, 23241 Rupalj</izvorni_sadrzaj>
    <derivirana_varijabla naziv="DomainObject.Predmet.ProtustrankaIDrugiAdressOIB_1">LIFE HEALTH j.d.o.o. za uzgoj, preradu i prodaju aromatičnog bilja, OIB 91784001694, Dr. Franje Tuđmana 99, 23241 Rupalj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LIFE HEALTH j.d.o.o. za uzgoj, preradu i prodaju aromatičnog bilja</item>
    </izvorni_sadrzaj>
    <derivirana_varijabla naziv="DomainObject.Predmet.SudioniciListNaziv_1">
      <item>FINA</item>
      <item>LIFE HEALTH j.d.o.o. za uzgoj, preradu i prodaju aromatičnog bilja</item>
    </derivirana_varijabla>
  </DomainObject.Predmet.SudioniciListNaziv>
  <DomainObject.Predmet.SudioniciListAdressOIB>
    <izvorni_sadrzaj>
      <item>FINA, OIB 85821130368, Ivana Danila 4,23000 Zadar</item>
      <item>LIFE HEALTH j.d.o.o. za uzgoj, preradu i prodaju aromatičnog bilja, OIB 91784001694, Dr. Franje Tuđmana 99,23241 Rupalj</item>
    </izvorni_sadrzaj>
    <derivirana_varijabla naziv="DomainObject.Predmet.SudioniciListAdressOIB_1">
      <item>FINA, OIB 85821130368, Ivana Danila 4,23000 Zadar</item>
      <item>LIFE HEALTH j.d.o.o. za uzgoj, preradu i prodaju aromatičnog bilja, OIB 91784001694, Dr. Franje Tuđmana 99,23241 Rupalj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91784001694</item>
    </izvorni_sadrzaj>
    <derivirana_varijabla naziv="DomainObject.Predmet.SudioniciListNazivOIB_1">
      <item>, OIB 85821130368</item>
      <item>, OIB 91784001694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405</properties:Words>
  <properties:Characters>2074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2018-06-29T08:32:00Z</dcterms:created>
  <dc:creator>mklismanic</dc:creator>
  <cp:lastModifiedBy>Anita Ivandić</cp:lastModifiedBy>
  <cp:lastPrinted>2018-06-29T08:32:00Z</cp:lastPrinted>
  <dcterms:modified xmlns:xsi="http://www.w3.org/2001/XMLSchema-instance" xsi:type="dcterms:W3CDTF">2018-06-29T09:30:00Z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