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5da8f" w14:paraId="ec5da8f" w:rsidRDefault="00C84164" w:rsidP="00C84164" w:rsidR="00C84164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4164" w:rsidP="00C84164" w:rsidR="00C84164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C84164" w:rsidP="00C84164" w:rsidR="00C8416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C84164" w:rsidP="00C84164" w:rsidR="00C8416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C84164" w:rsidP="00C84164" w:rsidR="00C84164"/>
    <w:p w:rsidRDefault="00C84164" w:rsidP="00C84164" w:rsidR="00C8416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C84164" w:rsidP="00C84164" w:rsidR="00C8416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C84164" w:rsidP="00C84164" w:rsidR="00C8416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C84164" w:rsidP="00C84164" w:rsidR="00C8416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84164" w:rsidP="00C84164" w:rsidR="00C8416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7426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ISTRA d. o. o. Tar, Partizanska 3B, OIB 58930223458,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C84164" w:rsidP="00C84164" w:rsidR="00C8416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84164" w:rsidP="00C84164" w:rsidR="00C8416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C84164" w:rsidP="00C84164" w:rsidR="00C8416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84164" w:rsidP="00C84164" w:rsidR="00C84164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ISTRA d. o. o. Tar, Partizanska 3B, OIB 58930223458.</w:t>
      </w:r>
    </w:p>
    <w:p w:rsidRDefault="00C84164" w:rsidP="00C84164" w:rsidR="00C8416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84164" w:rsidP="00C84164" w:rsidR="00C84164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C84164" w:rsidP="00C84164" w:rsidR="00C8416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84164" w:rsidP="00C84164" w:rsidR="00C8416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ISTRA d. o. o. Tar.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2709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12.736,18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C84164" w:rsidP="00C84164" w:rsidR="00C8416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C84164" w:rsidP="00C84164" w:rsidR="00C8416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C84164" w:rsidP="00C84164" w:rsidR="00C8416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84164" w:rsidP="00C84164" w:rsidR="00C8416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C84164" w:rsidP="00C84164" w:rsidR="00C84164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C84164" w:rsidP="00C84164" w:rsidR="00C84164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C84164" w:rsidP="00C84164" w:rsidR="00C84164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C84164" w:rsidP="00C84164" w:rsidR="00C8416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C84164" w:rsidP="00C84164" w:rsidR="00C8416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C84164" w:rsidP="00C84164" w:rsidR="00C8416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C84164" w:rsidP="00C84164" w:rsidR="00C8416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p w:rsidRDefault="00C84164" w:rsidP="00C84164" w:rsidR="00C84164" w:rsidRPr="00D05CA9">
      <w:pPr>
        <w:tabs>
          <w:tab w:pos="4116" w:val="left"/>
        </w:tabs>
      </w:pPr>
    </w:p>
    <w:p w:rsidRDefault="00C84164" w:rsidP="00C84164" w:rsidR="00C84164" w:rsidRPr="00D05CA9">
      <w:pPr>
        <w:tabs>
          <w:tab w:pos="4116" w:val="left"/>
        </w:tabs>
      </w:pPr>
    </w:p>
    <w:p w:rsidRDefault="00C84164" w:rsidP="00C84164" w:rsidR="00C84164" w:rsidRPr="00D05CA9">
      <w:pPr>
        <w:tabs>
          <w:tab w:pos="4116" w:val="left"/>
        </w:tabs>
      </w:pPr>
    </w:p>
    <w:p w:rsidRDefault="00C84164" w:rsidP="00C84164" w:rsidR="00C84164" w:rsidRPr="00D05CA9">
      <w:pPr>
        <w:tabs>
          <w:tab w:pos="4116" w:val="left"/>
        </w:tabs>
      </w:pPr>
    </w:p>
    <w:p w:rsidRDefault="00C84164" w:rsidP="00C84164" w:rsidR="00C84164" w:rsidRPr="00D05CA9">
      <w:pPr>
        <w:tabs>
          <w:tab w:pos="4116" w:val="left"/>
        </w:tabs>
      </w:pPr>
    </w:p>
    <w:p w:rsidRDefault="00C84164" w:rsidP="00C84164" w:rsidR="00C84164" w:rsidRPr="00D05CA9">
      <w:pPr>
        <w:tabs>
          <w:tab w:pos="4116" w:val="left"/>
        </w:tabs>
      </w:pPr>
    </w:p>
    <w:p w:rsidRDefault="00C84164" w:rsidP="00C84164" w:rsidR="00C84164" w:rsidRPr="00D05CA9">
      <w:pPr>
        <w:tabs>
          <w:tab w:pos="4116" w:val="left"/>
        </w:tabs>
      </w:pPr>
    </w:p>
    <w:p w:rsidRDefault="00C84164" w:rsidP="00C84164" w:rsidR="00C84164" w:rsidRPr="00D05CA9">
      <w:pPr>
        <w:tabs>
          <w:tab w:pos="4116" w:val="left"/>
        </w:tabs>
      </w:pPr>
    </w:p>
    <w:p w:rsidRDefault="00C84164" w:rsidP="00C84164" w:rsidR="00C84164" w:rsidRPr="00D05CA9">
      <w:pPr>
        <w:tabs>
          <w:tab w:pos="4116" w:val="left"/>
        </w:tabs>
      </w:pPr>
    </w:p>
    <w:p w:rsidRDefault="00C84164" w:rsidP="00C84164" w:rsidR="00C84164" w:rsidRPr="00D05CA9"/>
    <w:p w:rsidRDefault="00C84164" w:rsidP="00C84164" w:rsidR="00C84164" w:rsidRPr="00D05CA9"/>
    <w:p w:rsidRDefault="00C84164" w:rsidP="00C84164" w:rsidR="00C84164" w:rsidRPr="00D05CA9"/>
    <w:p w:rsidRDefault="00C84164" w:rsidP="00C84164" w:rsidR="00C84164" w:rsidRPr="00D05CA9"/>
    <w:p w:rsidRDefault="00C84164" w:rsidP="00C84164" w:rsidR="00C84164" w:rsidRPr="00D05CA9"/>
    <w:p w:rsidRDefault="00C84164" w:rsidP="00C84164" w:rsidR="00C84164" w:rsidRPr="00D05CA9"/>
    <w:p w:rsidRDefault="00C84164" w:rsidP="00C84164" w:rsidR="00C84164" w:rsidRPr="00D05CA9"/>
    <w:p w:rsidRDefault="00C84164" w:rsidP="00C84164" w:rsidR="00C84164" w:rsidRPr="00D05CA9"/>
    <w:p w:rsidRDefault="00C84164" w:rsidP="00C84164" w:rsidR="00C84164" w:rsidRPr="00D05CA9"/>
    <w:p w:rsidRDefault="00C84164" w:rsidP="00C84164" w:rsidR="00C84164" w:rsidRPr="00D05CA9"/>
    <w:p w:rsidRDefault="00C84164" w:rsidP="00C84164" w:rsidR="00C84164" w:rsidRPr="00D05CA9"/>
    <w:p w:rsidRDefault="00C84164" w:rsidP="00C84164" w:rsidR="00C84164" w:rsidRPr="00D05CA9"/>
    <w:p w:rsidRDefault="00C84164" w:rsidP="00C84164" w:rsidR="00C84164" w:rsidRPr="00D05CA9"/>
    <w:p w:rsidRDefault="00C84164" w:rsidP="00C84164" w:rsidR="00C84164" w:rsidRPr="00D05CA9"/>
    <w:p w:rsidRDefault="00C84164" w:rsidP="00C84164" w:rsidR="00C84164" w:rsidRPr="00D05CA9"/>
    <w:p w:rsidRDefault="00C84164" w:rsidP="00C84164" w:rsidR="00C84164"/>
    <w:p w:rsidRDefault="00C84164" w:rsidP="00C84164" w:rsidR="00C84164"/>
    <w:p w:rsidRDefault="00C84164" w:rsidP="00C84164" w:rsidR="00C84164"/>
    <w:p w:rsidRDefault="00C84164" w:rsidP="00C84164" w:rsidR="00C84164"/>
    <w:p w:rsidRDefault="00C84164" w:rsidP="00C84164" w:rsidR="00C84164"/>
    <w:p w:rsidRDefault="00C84164" w:rsidP="00C84164" w:rsidR="00C84164"/>
    <w:p w:rsidRDefault="00C84164" w:rsidP="00C84164" w:rsidR="00C84164"/>
    <w:p w:rsidRDefault="00C84164" w:rsidP="00C84164" w:rsidR="00C84164"/>
    <w:p w:rsidRDefault="00C84164" w:rsidP="00C84164" w:rsidR="00C84164"/>
    <w:p w:rsidRDefault="00C84164" w:rsidP="00C84164" w:rsidR="00C84164"/>
    <w:p w:rsidRDefault="00C84164" w:rsidP="00C84164" w:rsidR="00C84164"/>
    <w:p w:rsidRDefault="00C84164" w:rsidP="00C84164" w:rsidR="00C84164"/>
    <w:p w:rsidRDefault="00C84164" w:rsidP="00C84164" w:rsidR="00C84164"/>
    <w:p w:rsidRDefault="00C84164" w:rsidP="00C84164" w:rsidR="00C84164"/>
    <w:p w:rsidRDefault="00C84164" w:rsidP="00C84164" w:rsidR="00C84164"/>
    <w:p w:rsidRDefault="00C84164" w:rsidP="00C84164" w:rsidR="00C84164"/>
    <w:p w:rsidRDefault="00C84164" w:rsidP="00C84164" w:rsidR="00C84164"/>
    <w:p w:rsidRDefault="00C84164" w:rsidP="00C84164" w:rsidR="00C84164"/>
    <w:p w:rsidRDefault="00C84164" w:rsidP="00C84164" w:rsidR="00C84164"/>
    <w:p w:rsidRDefault="00C84164" w:rsidP="00C84164" w:rsidR="00C84164"/>
    <w:p w:rsidRDefault="00C84164" w:rsidP="00C84164" w:rsidR="00C84164"/>
    <w:p w:rsidRDefault="00C84164" w:rsidP="00C84164" w:rsidR="00C84164"/>
    <w:p w:rsidRDefault="00C84164" w:rsidP="00C84164" w:rsidR="00C84164"/>
    <w:p w:rsidRDefault="007621E8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BB5" w:rsidP="00C84164" w:rsidR="00DF1BB5">
      <w:r>
        <w:separator/>
      </w:r>
    </w:p>
  </w:endnote>
  <w:endnote w:id="0" w:type="continuationSeparator">
    <w:p w:rsidRDefault="00DF1BB5" w:rsidP="00C84164" w:rsidR="00DF1B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BB5" w:rsidP="00C84164" w:rsidR="00DF1BB5">
      <w:r>
        <w:separator/>
      </w:r>
    </w:p>
  </w:footnote>
  <w:footnote w:id="0" w:type="continuationSeparator">
    <w:p w:rsidRDefault="00DF1BB5" w:rsidP="00C84164" w:rsidR="00DF1B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1BB5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621E8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St-2</w:t>
    </w:r>
    <w:r>
      <w:t>8</w:t>
    </w:r>
    <w:r w:rsidR="00C84164">
      <w:t>5</w:t>
    </w:r>
    <w:r w:rsidRPr="00F65D9B">
      <w:t>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1BB5" w:rsidP="00A81E97" w:rsidR="00A81E97">
    <w:pPr>
      <w:pStyle w:val="Zaglavlje"/>
      <w:jc w:val="right"/>
    </w:pPr>
    <w:r>
      <w:t>11 St-28</w:t>
    </w:r>
    <w:r w:rsidR="00C84164">
      <w:t>5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26F0"/>
    <w:rsid w:val="006C26F0"/>
    <w:rsid w:val="007621E8"/>
    <w:rsid w:val="009A6044"/>
    <w:rsid w:val="00BF033F"/>
    <w:rsid w:val="00C84164"/>
    <w:rsid w:val="00DF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416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416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416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41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416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841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416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621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1E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1E8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1E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1E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416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416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416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41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416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841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416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621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1E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1E8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1E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1E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St-285/2015</izvorni_sadrzaj>
    <derivirana_varijabla naziv="DomainObject.Predmet.OznakaBroj_1">St-285/2015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d.o.o. TAR</izvorni_sadrzaj>
    <derivirana_varijabla naziv="DomainObject.Predmet.ProtustrankaFormated_1">  ISTRA d.o.o. TAR</derivirana_varijabla>
  </DomainObject.Predmet.ProtustrankaFormated>
  <DomainObject.Predmet.ProtustrankaFormatedOIB>
    <izvorni_sadrzaj>  ISTRA d.o.o. TAR, OIB 58930223458</izvorni_sadrzaj>
    <derivirana_varijabla naziv="DomainObject.Predmet.ProtustrankaFormatedOIB_1">  ISTRA d.o.o. TAR, OIB 58930223458</derivirana_varijabla>
  </DomainObject.Predmet.ProtustrankaFormatedOIB>
  <DomainObject.Predmet.ProtustrankaFormatedWithAdress>
    <izvorni_sadrzaj> ISTRA d.o.o. TAR, Partizanska 3B, 52465 Tar</izvorni_sadrzaj>
    <derivirana_varijabla naziv="DomainObject.Predmet.ProtustrankaFormatedWithAdress_1"> ISTRA d.o.o. TAR, Partizanska 3B, 52465 Tar</derivirana_varijabla>
  </DomainObject.Predmet.ProtustrankaFormatedWithAdress>
  <DomainObject.Predmet.ProtustrankaFormatedWithAdressOIB>
    <izvorni_sadrzaj> ISTRA d.o.o. TAR, OIB 58930223458, Partizanska 3B, 52465 Tar</izvorni_sadrzaj>
    <derivirana_varijabla naziv="DomainObject.Predmet.ProtustrankaFormatedWithAdressOIB_1"> ISTRA d.o.o. TAR, OIB 58930223458, Partizanska 3B, 52465 Tar</derivirana_varijabla>
  </DomainObject.Predmet.ProtustrankaFormatedWithAdressOIB>
  <DomainObject.Predmet.ProtustrankaWithAdress>
    <izvorni_sadrzaj>ISTRA d.o.o. TAR Partizanska 3B, 52465 Tar</izvorni_sadrzaj>
    <derivirana_varijabla naziv="DomainObject.Predmet.ProtustrankaWithAdress_1">ISTRA d.o.o. TAR Partizanska 3B, 52465 Tar</derivirana_varijabla>
  </DomainObject.Predmet.ProtustrankaWithAdress>
  <DomainObject.Predmet.ProtustrankaWithAdressOIB>
    <izvorni_sadrzaj>ISTRA d.o.o. TAR, OIB 58930223458, Partizanska 3B, 52465 Tar</izvorni_sadrzaj>
    <derivirana_varijabla naziv="DomainObject.Predmet.ProtustrankaWithAdressOIB_1">ISTRA d.o.o. TAR, OIB 58930223458, Partizanska 3B, 52465 Tar</derivirana_varijabla>
  </DomainObject.Predmet.ProtustrankaWithAdressOIB>
  <DomainObject.Predmet.ProtustrankaNazivFormated>
    <izvorni_sadrzaj>ISTRA d.o.o. TAR</izvorni_sadrzaj>
    <derivirana_varijabla naziv="DomainObject.Predmet.ProtustrankaNazivFormated_1">ISTRA d.o.o. TAR</derivirana_varijabla>
  </DomainObject.Predmet.ProtustrankaNazivFormated>
  <DomainObject.Predmet.ProtustrankaNazivFormatedOIB>
    <izvorni_sadrzaj>ISTRA d.o.o. TAR, OIB 58930223458</izvorni_sadrzaj>
    <derivirana_varijabla naziv="DomainObject.Predmet.ProtustrankaNazivFormatedOIB_1">ISTRA d.o.o. TAR, OIB 58930223458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12736.18</izvorni_sadrzaj>
    <derivirana_varijabla naziv="DomainObject.Predmet.TrenutnaVrijednost_1">12736.18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d.o.o. TAR</item>
    </izvorni_sadrzaj>
    <derivirana_varijabla naziv="DomainObject.Predmet.ProtuStrankaListFormated_1">
      <item>ISTRA d.o.o. TAR</item>
    </derivirana_varijabla>
  </DomainObject.Predmet.ProtuStrankaListFormated>
  <DomainObject.Predmet.ProtuStrankaListFormatedOIB>
    <izvorni_sadrzaj>
      <item>ISTRA d.o.o. TAR, OIB 58930223458</item>
    </izvorni_sadrzaj>
    <derivirana_varijabla naziv="DomainObject.Predmet.ProtuStrankaListFormatedOIB_1">
      <item>ISTRA d.o.o. TAR, OIB 58930223458</item>
    </derivirana_varijabla>
  </DomainObject.Predmet.ProtuStrankaListFormatedOIB>
  <DomainObject.Predmet.ProtuStrankaListFormatedWithAdress>
    <izvorni_sadrzaj>
      <item>ISTRA d.o.o. TAR, Partizanska 3B, 52465 Tar</item>
    </izvorni_sadrzaj>
    <derivirana_varijabla naziv="DomainObject.Predmet.ProtuStrankaListFormatedWithAdress_1">
      <item>ISTRA d.o.o. TAR, Partizanska 3B, 52465 Tar</item>
    </derivirana_varijabla>
  </DomainObject.Predmet.ProtuStrankaListFormatedWithAdress>
  <DomainObject.Predmet.ProtuStrankaListFormatedWithAdressOIB>
    <izvorni_sadrzaj>
      <item>ISTRA d.o.o. TAR, OIB 58930223458, Partizanska 3B, 52465 Tar</item>
    </izvorni_sadrzaj>
    <derivirana_varijabla naziv="DomainObject.Predmet.ProtuStrankaListFormatedWithAdressOIB_1">
      <item>ISTRA d.o.o. TAR, OIB 58930223458, Partizanska 3B, 52465 Tar</item>
    </derivirana_varijabla>
  </DomainObject.Predmet.ProtuStrankaListFormatedWithAdressOIB>
  <DomainObject.Predmet.ProtuStrankaListNazivFormated>
    <izvorni_sadrzaj>
      <item>ISTRA d.o.o. TAR</item>
    </izvorni_sadrzaj>
    <derivirana_varijabla naziv="DomainObject.Predmet.ProtuStrankaListNazivFormated_1">
      <item>ISTRA d.o.o. TAR</item>
    </derivirana_varijabla>
  </DomainObject.Predmet.ProtuStrankaListNazivFormated>
  <DomainObject.Predmet.ProtuStrankaListNazivFormatedOIB>
    <izvorni_sadrzaj>
      <item>ISTRA d.o.o. TAR, OIB 58930223458</item>
    </izvorni_sadrzaj>
    <derivirana_varijabla naziv="DomainObject.Predmet.ProtuStrankaListNazivFormatedOIB_1">
      <item>ISTRA d.o.o. TAR, OIB 58930223458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d.o.o. TAR</izvorni_sadrzaj>
    <derivirana_varijabla naziv="DomainObject.Predmet.ProtustrankaIDrugi_1">ISTRA d.o.o. TAR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d.o.o. TAR, OIB 58930223458, Partizanska 3B, 52465 Tar</izvorni_sadrzaj>
    <derivirana_varijabla naziv="DomainObject.Predmet.ProtustrankaIDrugiAdressOIB_1">ISTRA d.o.o. TAR, OIB 58930223458, Partizanska 3B,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d.o.o. TAR</item>
    </izvorni_sadrzaj>
    <derivirana_varijabla naziv="DomainObject.Predmet.SudioniciListNaziv_1">
      <item>FINANCIJSKA AGENCIJA, RC RIJEKA, PODRUŽNICA PULA, PULA</item>
      <item>ISTRA d.o.o. TAR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d.o.o. TAR, OIB 58930223458, Partizanska 3B,52465 Tar</item>
    </izvorni_sadrzaj>
    <derivirana_varijabla naziv="DomainObject.Predmet.SudioniciListAdressOIB_1">
      <item>FINANCIJSKA AGENCIJA, RC RIJEKA, PODRUŽNICA PULA, PULA, OIB 85821130368, Giardini 5,52100 Pula</item>
      <item>ISTRA d.o.o. TAR, OIB 58930223458, Partizanska 3B,52465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58930223458</item>
    </izvorni_sadrzaj>
    <derivirana_varijabla naziv="DomainObject.Predmet.SudioniciListNazivOIB_1">
      <item>, OIB 85821130368</item>
      <item>, OIB 58930223458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362</properties:Words>
  <properties:Characters>1944</properties:Characters>
  <properties:Lines>96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2015-11-18T12:50:00Z</dcterms:created>
  <dc:creator>Mihaela Kaligari</dc:creator>
  <dc:description/>
  <cp:keywords/>
  <cp:lastModifiedBy>Ana Jeromela</cp:lastModifiedBy>
  <cp:lastPrinted>2015-11-25T09:25:00Z</cp:lastPrinted>
  <dcterms:modified xmlns:xsi="http://www.w3.org/2001/XMLSchema-instance" xsi:type="dcterms:W3CDTF">2015-11-25T09:25:00Z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