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7b97" w14:paraId="b447b9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</w:p>
    <w:p w:rsidRDefault="00646FF1" w:rsidP="00646FF1" w:rsidR="00646FF1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FF1" w:rsidP="00646FF1" w:rsidR="00646FF1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46FF1" w:rsidP="00646FF1" w:rsidR="00646FF1">
      <w:r>
        <w:t>Trgovački</w:t>
      </w:r>
      <w:r w:rsidRPr="009077C2">
        <w:t xml:space="preserve"> sud u </w:t>
      </w:r>
      <w:r>
        <w:t>Osijeku</w:t>
      </w:r>
    </w:p>
    <w:p w:rsidRDefault="00646FF1" w:rsidP="00646FF1" w:rsidR="00646FF1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St-2073/18-3</w:t>
      </w:r>
    </w:p>
    <w:p w:rsidRDefault="00646FF1" w:rsidP="00646FF1" w:rsidR="00646FF1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46FF1" w:rsidP="00646FF1" w:rsidR="00646FF1">
      <w:pPr>
        <w:ind w:hanging="720" w:left="360"/>
        <w:rPr>
          <w:sz w:val="22"/>
          <w:szCs w:val="22"/>
        </w:rPr>
      </w:pPr>
    </w:p>
    <w:p w:rsidRDefault="00646FF1" w:rsidP="00646FF1" w:rsidR="007B7EDC">
      <w:pPr>
        <w:jc w:val="center"/>
      </w:pPr>
      <w:r>
        <w:t>R E P U B L I K A  H R V A T S K A</w:t>
      </w:r>
    </w:p>
    <w:p w:rsidRDefault="00646FF1" w:rsidP="00646FF1" w:rsidR="00646FF1">
      <w:pPr>
        <w:jc w:val="center"/>
      </w:pP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8D3EAF" w:rsidRPr="00895554">
        <w:t xml:space="preserve">RH, MF, Porezna uprava, Područni ured Osijek, zastupana po ŽDO u Osijeku OIB 18683136487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37588C">
        <w:t>KORMORAN</w:t>
      </w:r>
      <w:r w:rsidR="008D3EAF">
        <w:t xml:space="preserve"> j.d.o.o. za trgovinu i usluge, </w:t>
      </w:r>
      <w:r w:rsidR="0037588C">
        <w:t>Tenja, Tituša Brezovačkog 18</w:t>
      </w:r>
      <w:r w:rsidR="008D3EAF" w:rsidRPr="007A72DD">
        <w:t>, MBS 0</w:t>
      </w:r>
      <w:r w:rsidR="008D3EAF">
        <w:t>3015</w:t>
      </w:r>
      <w:r w:rsidR="0037588C">
        <w:t>7062</w:t>
      </w:r>
      <w:r w:rsidR="008D3EAF" w:rsidRPr="007A72DD">
        <w:t xml:space="preserve">, OIB </w:t>
      </w:r>
      <w:r w:rsidR="0037588C">
        <w:t>46363414626</w:t>
      </w:r>
      <w:r w:rsidR="008D3EAF" w:rsidRPr="0041082E">
        <w:t xml:space="preserve">, dana </w:t>
      </w:r>
      <w:r w:rsidR="0037588C" w:rsidRPr="0037588C">
        <w:t xml:space="preserve">10. prosinca </w:t>
      </w:r>
      <w:r w:rsidR="008D3EAF" w:rsidRPr="0041082E">
        <w:t>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080DB7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80DB7" w:rsidRPr="00080DB7">
        <w:t>KORMORAN j.d.o.o. za trgovinu i usluge, Tenja, Tituša Brezovačkog 18, MBS 030157062, OIB 46363414626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080DB7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080DB7" w:rsidRPr="00080DB7">
        <w:t>Nada Gagro, Vinkovci, Glagoljaška 52, OIB 04212100945</w:t>
      </w:r>
      <w:r w:rsidR="00C354FB">
        <w:t>,</w:t>
      </w:r>
      <w:r>
        <w:t xml:space="preserve"> </w:t>
      </w:r>
      <w:r w:rsidR="00EA7C38">
        <w:t>izabran</w:t>
      </w:r>
      <w:r w:rsidR="00812C58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71A11">
        <w:t>16</w:t>
      </w:r>
      <w:r w:rsidR="00406F6D">
        <w:t xml:space="preserve">. </w:t>
      </w:r>
      <w:r w:rsidR="00871A11">
        <w:t>siječ</w:t>
      </w:r>
      <w:r w:rsidR="00812C58">
        <w:t>nj</w:t>
      </w:r>
      <w:r w:rsidR="007E0931">
        <w:t>a</w:t>
      </w:r>
      <w:r w:rsidR="00406F6D">
        <w:t xml:space="preserve"> 201</w:t>
      </w:r>
      <w:r w:rsidR="00871A11">
        <w:t>9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871A11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871A11" w:rsidRPr="00871A11">
        <w:t>KORMORAN j.d.o.o. za trgovinu i usluge, Tenja, Tituša Brezovačkog 18, MBS 030157062, OIB 46363414626</w:t>
      </w:r>
    </w:p>
    <w:p w:rsidRDefault="00850ADD" w:rsidP="009365DD" w:rsidR="00850ADD">
      <w:pPr>
        <w:jc w:val="both"/>
      </w:pPr>
    </w:p>
    <w:p w:rsidRDefault="006E4B39" w:rsidP="009365DD" w:rsidR="006E4B39">
      <w:pPr>
        <w:jc w:val="both"/>
      </w:pPr>
    </w:p>
    <w:p w:rsidRDefault="00871A11" w:rsidP="00A320F5" w:rsidR="00F12013">
      <w:pPr>
        <w:ind w:firstLine="720" w:left="2160"/>
      </w:pPr>
      <w:r>
        <w:t>22</w:t>
      </w:r>
      <w:r w:rsidR="00F12013">
        <w:t xml:space="preserve">. </w:t>
      </w:r>
      <w:r>
        <w:t>siječ</w:t>
      </w:r>
      <w:r w:rsidR="00812C58">
        <w:t>nj</w:t>
      </w:r>
      <w:r w:rsidR="00DE6DFB">
        <w:t>a</w:t>
      </w:r>
      <w:r w:rsidR="00F12013">
        <w:t xml:space="preserve"> 201</w:t>
      </w:r>
      <w:r>
        <w:t>9</w:t>
      </w:r>
      <w:r w:rsidR="00F12013">
        <w:t xml:space="preserve">. u </w:t>
      </w:r>
      <w:r w:rsidR="00812C58">
        <w:t>9</w:t>
      </w:r>
      <w:r w:rsidR="00650092">
        <w:t>,</w:t>
      </w:r>
      <w:r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6E4B39" w:rsidP="004E475E" w:rsidR="006E4B39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812C58" w:rsidP="00812C58" w:rsidR="00812C58">
      <w:pPr>
        <w:ind w:firstLine="720"/>
        <w:jc w:val="both"/>
      </w:pPr>
      <w:r>
        <w:t>Dana 1</w:t>
      </w:r>
      <w:r w:rsidR="00871A11">
        <w:t>7</w:t>
      </w:r>
      <w:r>
        <w:t>.</w:t>
      </w:r>
      <w:r w:rsidR="00871A11">
        <w:t>08</w:t>
      </w:r>
      <w:r>
        <w:t>.201</w:t>
      </w:r>
      <w:r w:rsidR="00871A11">
        <w:t>8</w:t>
      </w:r>
      <w:r>
        <w:t xml:space="preserve">. zaprimljen je na </w:t>
      </w:r>
      <w:r w:rsidR="003A3904">
        <w:t>ovome</w:t>
      </w:r>
      <w:r>
        <w:t xml:space="preserve"> sudu zahtjev FINE Regionalni centar Osijek, Podružnica Osijek, Klasa: 110-07/1</w:t>
      </w:r>
      <w:r w:rsidR="00974C4E">
        <w:t>8</w:t>
      </w:r>
      <w:r>
        <w:t>-01/04, Ur.broj: 04-06-1</w:t>
      </w:r>
      <w:r w:rsidR="00974C4E">
        <w:t>8</w:t>
      </w:r>
      <w:r>
        <w:t>-</w:t>
      </w:r>
      <w:r w:rsidR="00974C4E">
        <w:t>3</w:t>
      </w:r>
      <w:r>
        <w:t xml:space="preserve">596 od </w:t>
      </w:r>
      <w:r w:rsidR="00974C4E">
        <w:t>16</w:t>
      </w:r>
      <w:r>
        <w:t>.</w:t>
      </w:r>
      <w:r w:rsidR="00974C4E">
        <w:t>08</w:t>
      </w:r>
      <w:r>
        <w:t>.201</w:t>
      </w:r>
      <w:r w:rsidR="00974C4E">
        <w:t>8</w:t>
      </w:r>
      <w:r>
        <w:t xml:space="preserve">. za provedbu skraćenog stečajnog postupka nad </w:t>
      </w:r>
      <w:r w:rsidR="00974C4E" w:rsidRPr="00080DB7">
        <w:t>KORMORAN j.d.o.o. za trgovinu i usluge, Tenja, Tituša Brezovačkog 18, MBS 030157062, OIB 46363414626</w:t>
      </w:r>
      <w:r>
        <w:t>, temeljem odredbe čl. 429 st. 1.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U prijedlogu je navela da na dan </w:t>
      </w:r>
      <w:r w:rsidR="00974C4E">
        <w:t>15</w:t>
      </w:r>
      <w:r>
        <w:t>.</w:t>
      </w:r>
      <w:r w:rsidR="00974C4E">
        <w:t>08</w:t>
      </w:r>
      <w:r>
        <w:t>.201</w:t>
      </w:r>
      <w:r w:rsidR="00974C4E">
        <w:t>8</w:t>
      </w:r>
      <w:r>
        <w:t>. dužnik u Očevidniku redoslijeda osnova za plaćanje ima evidentirane neizvršene osnove za plaćanje u neprekinutom razdoblju od 1</w:t>
      </w:r>
      <w:r w:rsidR="00AE3E3E">
        <w:t>20</w:t>
      </w:r>
      <w:r>
        <w:t xml:space="preserve"> dana, u ukupnom iznosu od </w:t>
      </w:r>
      <w:r w:rsidR="00AE3E3E">
        <w:t>14.534,63</w:t>
      </w:r>
      <w:r>
        <w:t xml:space="preserve"> kn, u koji iznos je uračunata kamata i naknada FINE za provedbe ovrhe na novčanim sredstvima dužnika. Navodi da dužnik nema zaposlenih radnika.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Dostavlja popis računa i oročenih novčanih sredstava dužnika na dan </w:t>
      </w:r>
      <w:r w:rsidR="00AE3E3E" w:rsidRPr="00AE3E3E">
        <w:t>15.08.2018</w:t>
      </w:r>
      <w:r>
        <w:t xml:space="preserve">., te navodi da na temelju čl. 112. st. 5. SZ dužnik na ime predujma za namirenje troškova stečajnog postupka nema zaplijenjena novčana sredstva na dan </w:t>
      </w:r>
      <w:r w:rsidR="00AE3E3E" w:rsidRPr="00AE3E3E">
        <w:t>15.08.2018</w:t>
      </w:r>
      <w:r>
        <w:t xml:space="preserve">. </w:t>
      </w:r>
    </w:p>
    <w:p w:rsidRDefault="00812C58" w:rsidP="00812C58" w:rsidR="00812C58">
      <w:pPr>
        <w:ind w:firstLine="720"/>
        <w:jc w:val="both"/>
      </w:pPr>
    </w:p>
    <w:p w:rsidRDefault="00812C58" w:rsidP="00850ADD" w:rsidR="005B41BB">
      <w:pPr>
        <w:ind w:firstLine="720"/>
        <w:jc w:val="both"/>
      </w:pPr>
      <w:r>
        <w:t xml:space="preserve">Dana </w:t>
      </w:r>
      <w:r w:rsidR="00AE3E3E">
        <w:t>7</w:t>
      </w:r>
      <w:r>
        <w:t>.</w:t>
      </w:r>
      <w:r w:rsidR="00AE3E3E">
        <w:t>09</w:t>
      </w:r>
      <w:r>
        <w:t>.201</w:t>
      </w:r>
      <w:r w:rsidR="00AE3E3E">
        <w:t>8</w:t>
      </w:r>
      <w:r>
        <w:t>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6E4B39" w:rsidP="00850ADD" w:rsidR="006E4B39">
      <w:pPr>
        <w:ind w:firstLine="720"/>
        <w:jc w:val="both"/>
      </w:pPr>
    </w:p>
    <w:p w:rsidRDefault="006E4B39" w:rsidP="00850ADD" w:rsidR="006E4B39">
      <w:pPr>
        <w:ind w:firstLine="720"/>
        <w:jc w:val="both"/>
      </w:pPr>
    </w:p>
    <w:p w:rsidRDefault="006E4B39" w:rsidP="00850ADD" w:rsidR="006E4B39">
      <w:pPr>
        <w:ind w:firstLine="720"/>
        <w:jc w:val="both"/>
      </w:pPr>
    </w:p>
    <w:p w:rsidRDefault="006E4B39" w:rsidP="00850ADD" w:rsidR="006E4B39">
      <w:pPr>
        <w:ind w:firstLine="720"/>
        <w:jc w:val="both"/>
      </w:pPr>
    </w:p>
    <w:p w:rsidRDefault="006E4B39" w:rsidP="00850ADD" w:rsidR="006E4B39">
      <w:pPr>
        <w:ind w:firstLine="720"/>
        <w:jc w:val="both"/>
      </w:pPr>
    </w:p>
    <w:p w:rsidRDefault="006E4B39" w:rsidP="00850ADD" w:rsidR="006E4B39">
      <w:pPr>
        <w:ind w:firstLine="720"/>
        <w:jc w:val="both"/>
      </w:pPr>
    </w:p>
    <w:p w:rsidRDefault="006E4B39" w:rsidP="00850ADD" w:rsidR="006E4B39">
      <w:pPr>
        <w:ind w:firstLine="720"/>
        <w:jc w:val="both"/>
      </w:pPr>
    </w:p>
    <w:p w:rsidRDefault="006E4B39" w:rsidP="00850ADD" w:rsidR="006E4B39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37588C" w:rsidRPr="0037588C">
        <w:t xml:space="preserve">10. prosinca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553266" w:rsidP="007158FC" w:rsidR="00553266">
      <w:pPr>
        <w:numPr>
          <w:ilvl w:val="0"/>
          <w:numId w:val="7"/>
        </w:numPr>
        <w:jc w:val="both"/>
      </w:pPr>
      <w:r>
        <w:t>FINI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553266" w:rsidP="0094444D" w:rsidR="007158FC">
      <w:pPr>
        <w:numPr>
          <w:ilvl w:val="0"/>
          <w:numId w:val="7"/>
        </w:numPr>
        <w:jc w:val="both"/>
      </w:pPr>
      <w:r>
        <w:t>zakonski zastupnik dužnika Ivan Kordić, Tenja, Tituša Brezovačkog 18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4444D">
        <w:t>a</w:t>
      </w:r>
      <w:r>
        <w:t xml:space="preserve"> stečajn</w:t>
      </w:r>
      <w:r w:rsidR="0094444D">
        <w:t>a</w:t>
      </w:r>
      <w:r>
        <w:t xml:space="preserve"> upravitelj</w:t>
      </w:r>
      <w:r w:rsidR="0094444D">
        <w:t>ica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074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</w:t>
    </w:r>
    <w:r w:rsidR="00080DB7" w:rsidRPr="00080DB7">
      <w:t xml:space="preserve">Poslovni broj: </w:t>
    </w:r>
    <w:r w:rsidR="002D5B4E" w:rsidRPr="002D5B4E">
      <w:t>14 St-</w:t>
    </w:r>
    <w:r w:rsidR="00646FF1" w:rsidRPr="00646FF1">
      <w:t>2073/18-3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0DB7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7588C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3266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46FF1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E4B39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1A11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74C4E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074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E3E3E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50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St-2073/2018</izvorni_sadrzaj>
    <derivirana_varijabla naziv="DomainObject.Predmet.OznakaBroj_1">St-2073/2018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KORMORAN j.d.o.o. za trgovinu i usluge</izvorni_sadrzaj>
    <derivirana_varijabla naziv="DomainObject.Predmet.ProtustrankaFormated_1">  KORMORAN j.d.o.o. za trgovinu i usluge</derivirana_varijabla>
  </DomainObject.Predmet.ProtustrankaFormated>
  <DomainObject.Predmet.ProtustrankaFormatedOIB>
    <izvorni_sadrzaj>  KORMORAN j.d.o.o. za trgovinu i usluge, OIB 46363414626</izvorni_sadrzaj>
    <derivirana_varijabla naziv="DomainObject.Predmet.ProtustrankaFormatedOIB_1">  KORMORAN j.d.o.o. za trgovinu i usluge, OIB 46363414626</derivirana_varijabla>
  </DomainObject.Predmet.ProtustrankaFormatedOIB>
  <DomainObject.Predmet.ProtustrankaFormatedWithAdress>
    <izvorni_sadrzaj> KORMORAN j.d.o.o. za trgovinu i usluge, Tituša Brezovačkog 18, 31207 Tenja</izvorni_sadrzaj>
    <derivirana_varijabla naziv="DomainObject.Predmet.ProtustrankaFormatedWithAdress_1"> KORMORAN j.d.o.o. za trgovinu i usluge, Tituša Brezovačkog 18, 31207 Tenja</derivirana_varijabla>
  </DomainObject.Predmet.ProtustrankaFormatedWithAdress>
  <DomainObject.Predmet.ProtustrankaFormatedWithAdressOIB>
    <izvorni_sadrzaj> KORMORAN j.d.o.o. za trgovinu i usluge, OIB 46363414626, Tituša Brezovačkog 18, 31207 Tenja</izvorni_sadrzaj>
    <derivirana_varijabla naziv="DomainObject.Predmet.ProtustrankaFormatedWithAdressOIB_1"> KORMORAN j.d.o.o. za trgovinu i usluge, OIB 46363414626, Tituša Brezovačkog 18, 31207 Tenja</derivirana_varijabla>
  </DomainObject.Predmet.ProtustrankaFormatedWithAdressOIB>
  <DomainObject.Predmet.ProtustrankaWithAdress>
    <izvorni_sadrzaj>KORMORAN j.d.o.o. za trgovinu i usluge Tituša Brezovačkog 18, 31207 Tenja</izvorni_sadrzaj>
    <derivirana_varijabla naziv="DomainObject.Predmet.ProtustrankaWithAdress_1">KORMORAN j.d.o.o. za trgovinu i usluge Tituša Brezovačkog 18, 31207 Tenja</derivirana_varijabla>
  </DomainObject.Predmet.ProtustrankaWithAdress>
  <DomainObject.Predmet.ProtustrankaWithAdressOIB>
    <izvorni_sadrzaj>KORMORAN j.d.o.o. za trgovinu i usluge, OIB 46363414626, Tituša Brezovačkog 18, 31207 Tenja</izvorni_sadrzaj>
    <derivirana_varijabla naziv="DomainObject.Predmet.ProtustrankaWithAdressOIB_1">KORMORAN j.d.o.o. za trgovinu i usluge, OIB 46363414626, Tituša Brezovačkog 18, 31207 Tenja</derivirana_varijabla>
  </DomainObject.Predmet.ProtustrankaWithAdressOIB>
  <DomainObject.Predmet.ProtustrankaNazivFormated>
    <izvorni_sadrzaj>KORMORAN j.d.o.o. za trgovinu i usluge</izvorni_sadrzaj>
    <derivirana_varijabla naziv="DomainObject.Predmet.ProtustrankaNazivFormated_1">KORMORAN j.d.o.o. za trgovinu i usluge</derivirana_varijabla>
  </DomainObject.Predmet.ProtustrankaNazivFormated>
  <DomainObject.Predmet.ProtustrankaNazivFormatedOIB>
    <izvorni_sadrzaj>KORMORAN j.d.o.o. za trgovinu i usluge, OIB 46363414626</izvorni_sadrzaj>
    <derivirana_varijabla naziv="DomainObject.Predmet.ProtustrankaNazivFormatedOIB_1">KORMORAN j.d.o.o. za trgovinu i usluge, OIB 46363414626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KORMORAN j.d.o.o. za trgovinu i usluge</item>
    </izvorni_sadrzaj>
    <derivirana_varijabla naziv="DomainObject.Predmet.ProtuStrankaListFormated_1">
      <item>KORMORAN j.d.o.o. za trgovinu i usluge</item>
    </derivirana_varijabla>
  </DomainObject.Predmet.ProtuStrankaListFormated>
  <DomainObject.Predmet.ProtuStrankaListFormatedOIB>
    <izvorni_sadrzaj>
      <item>KORMORAN j.d.o.o. za trgovinu i usluge, OIB 46363414626</item>
    </izvorni_sadrzaj>
    <derivirana_varijabla naziv="DomainObject.Predmet.ProtuStrankaListFormatedOIB_1">
      <item>KORMORAN j.d.o.o. za trgovinu i usluge, OIB 46363414626</item>
    </derivirana_varijabla>
  </DomainObject.Predmet.ProtuStrankaListFormatedOIB>
  <DomainObject.Predmet.ProtuStrankaListFormatedWithAdress>
    <izvorni_sadrzaj>
      <item>KORMORAN j.d.o.o. za trgovinu i usluge, Tituša Brezovačkog 18, 31207 Tenja</item>
    </izvorni_sadrzaj>
    <derivirana_varijabla naziv="DomainObject.Predmet.ProtuStrankaListFormatedWithAdress_1">
      <item>KORMORAN j.d.o.o. za trgovinu i usluge, Tituša Brezovačkog 18, 31207 Tenja</item>
    </derivirana_varijabla>
  </DomainObject.Predmet.ProtuStrankaListFormatedWithAdress>
  <DomainObject.Predmet.ProtuStrankaListFormatedWithAdressOIB>
    <izvorni_sadrzaj>
      <item>KORMORAN j.d.o.o. za trgovinu i usluge, OIB 46363414626, Tituša Brezovačkog 18, 31207 Tenja</item>
    </izvorni_sadrzaj>
    <derivirana_varijabla naziv="DomainObject.Predmet.ProtuStrankaListFormatedWithAdressOIB_1">
      <item>KORMORAN j.d.o.o. za trgovinu i usluge, OIB 46363414626, Tituša Brezovačkog 18, 31207 Tenja</item>
    </derivirana_varijabla>
  </DomainObject.Predmet.ProtuStrankaListFormatedWithAdressOIB>
  <DomainObject.Predmet.ProtuStrankaListNazivFormated>
    <izvorni_sadrzaj>
      <item>KORMORAN j.d.o.o. za trgovinu i usluge</item>
    </izvorni_sadrzaj>
    <derivirana_varijabla naziv="DomainObject.Predmet.ProtuStrankaListNazivFormated_1">
      <item>KORMORAN j.d.o.o. za trgovinu i usluge</item>
    </derivirana_varijabla>
  </DomainObject.Predmet.ProtuStrankaListNazivFormated>
  <DomainObject.Predmet.ProtuStrankaListNazivFormatedOIB>
    <izvorni_sadrzaj>
      <item>KORMORAN j.d.o.o. za trgovinu i usluge, OIB 46363414626</item>
    </izvorni_sadrzaj>
    <derivirana_varijabla naziv="DomainObject.Predmet.ProtuStrankaListNazivFormatedOIB_1">
      <item>KORMORAN j.d.o.o. za trgovinu i usluge, OIB 46363414626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KORMORAN j.d.o.o. za trgovinu i usluge</izvorni_sadrzaj>
    <derivirana_varijabla naziv="DomainObject.Predmet.ProtustrankaIDrugi_1">KORMORAN j.d.o.o.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KORMORAN j.d.o.o. za trgovinu i usluge, OIB 46363414626, Tituša Brezovačkog 18, 31207 Tenja</izvorni_sadrzaj>
    <derivirana_varijabla naziv="DomainObject.Predmet.ProtustrankaIDrugiAdressOIB_1">KORMORAN j.d.o.o. za trgovinu i usluge, OIB 46363414626, Tituša Brezovačkog 18,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KORMORAN j.d.o.o. za trgovinu i usluge</item>
      <item>RH MF Područni ured Osijek</item>
    </izvorni_sadrzaj>
    <derivirana_varijabla naziv="DomainObject.Predmet.SudioniciListNaziv_1">
      <item>KORMORAN j.d.o.o. za trgovinu i usluge</item>
      <item>RH MF Područni ured Osijek</item>
    </derivirana_varijabla>
  </DomainObject.Predmet.SudioniciListNaziv>
  <DomainObject.Predmet.SudioniciListAdressOIB>
    <izvorni_sadrzaj>
      <item>KORMORAN j.d.o.o. za trgovinu i usluge, OIB 46363414626, Tituša Brezovačkog 18,31207 Tenja</item>
      <item>RH MF Područni ured Osijek, OIB 18683136487</item>
    </izvorni_sadrzaj>
    <derivirana_varijabla naziv="DomainObject.Predmet.SudioniciListAdressOIB_1">
      <item>KORMORAN j.d.o.o. za trgovinu i usluge, OIB 46363414626, Tituša Brezovačkog 18,31207 Tenja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46363414626</item>
      <item>, OIB 18683136487</item>
    </izvorni_sadrzaj>
    <derivirana_varijabla naziv="DomainObject.Predmet.SudioniciListNazivOIB_1">
      <item>, OIB 46363414626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4866B0-A594-46C9-8876-006858B63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679</properties:Words>
  <properties:Characters>3746</properties:Characters>
  <properties:Lines>118</properties:Lines>
  <properties:Paragraphs>37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2018-12-10T12:46:00Z</dcterms:modified>
  <cp:revision>27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