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36235C" w:rsidR="00122E18" w:rsidRPr="00E003B6">
            <w:pPr>
              <w:jc w:val="right"/>
              <w:rPr>
                <w:noProof/>
              </w:rPr>
            </w:pPr>
            <w:r w:rsidRPr="00E003B6">
              <w:rPr>
                <w:noProof/>
              </w:rPr>
              <w:t>Poslovni broj: 11.St</w:t>
            </w:r>
            <w:r>
              <w:rPr>
                <w:noProof/>
              </w:rPr>
              <w:t>-</w:t>
            </w:r>
            <w:r w:rsidR="0036235C">
              <w:rPr>
                <w:noProof/>
              </w:rPr>
              <w:t>160/2017-9</w:t>
            </w:r>
          </w:p>
        </w:tc>
      </w:tr>
    </w:tbl>
    <w:p w14:textId="4e55858" w14:paraId="4e55858" w:rsidRDefault="007A053B" w:rsidP="006A5F54" w:rsidR="001E16FE" w:rsidRPr="00AF6214">
      <w:pPr>
        <w:spacing w:after="260" w:before="260"/>
        <w:jc w:val="center"/>
        <w15:collapsed w:val="false"/>
        <w:rPr>
          <w:spacing w:val="60"/>
        </w:rPr>
      </w:pPr>
      <w:r w:rsidRPr="00AF6214">
        <w:rPr>
          <w:spacing w:val="60"/>
        </w:rPr>
        <w:t>REPUBLIKA HRVATSKA</w:t>
      </w:r>
    </w:p>
    <w:p w:rsidRDefault="007A053B" w:rsidP="006A5F54" w:rsidR="00A1784B" w:rsidRPr="00AF6214">
      <w:pPr>
        <w:spacing w:after="260" w:before="26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36235C" w:rsidRPr="0036235C">
        <w:t>SPOJNICA d.o.o., OIB: 22901955829, Solin, A. Starčevića 197</w:t>
      </w:r>
      <w:r w:rsidR="008405A3" w:rsidRPr="008405A3">
        <w:t xml:space="preserve">, </w:t>
      </w:r>
      <w:r w:rsidR="0036235C">
        <w:t>1. listopada</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dužniku SPOJNICA d.o.o., OIB: 22901955829, Solin, A. Starčevića 197</w:t>
      </w:r>
      <w:r w:rsidR="00B32D61" w:rsidRPr="0036235C">
        <w:t xml:space="preserve">, </w:t>
      </w:r>
      <w:r w:rsidR="00090C84" w:rsidRPr="0036235C">
        <w:t xml:space="preserve">postavlja </w:t>
      </w:r>
      <w:r w:rsidR="0036235C">
        <w:t>Krešimir Peroš iz Zadra, Ivana Gundulića 4d, OIB: 3783560</w:t>
      </w:r>
      <w:r w:rsidR="001D6B64">
        <w:t>5570</w:t>
      </w:r>
      <w:r w:rsidR="002B21EE" w:rsidRPr="0036235C">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36235C" w:rsidP="0036235C" w:rsidR="0036235C" w:rsidRPr="0036235C">
      <w:pPr>
        <w:spacing w:before="40"/>
        <w:ind w:firstLine="709"/>
        <w:jc w:val="both"/>
        <w:rPr>
          <w:rFonts w:cstheme="minorBidi" w:eastAsiaTheme="minorHAnsi"/>
          <w:lang w:eastAsia="en-US"/>
        </w:rPr>
      </w:pPr>
      <w:r w:rsidRPr="0036235C">
        <w:rPr>
          <w:rFonts w:cstheme="minorBidi" w:eastAsiaTheme="minorHAnsi"/>
          <w:lang w:eastAsia="en-US"/>
        </w:rPr>
        <w:t xml:space="preserve">Financijska agencija, Regionalni centar Split, Podružnica Split, podnijela je ovom sudu 30. listopada 2015., na temelju odredbe </w:t>
      </w:r>
      <w:r>
        <w:rPr>
          <w:rFonts w:cstheme="minorBidi" w:eastAsiaTheme="minorHAnsi"/>
          <w:lang w:eastAsia="en-US"/>
        </w:rPr>
        <w:t>članka 444. stavka 1.</w:t>
      </w:r>
      <w:r w:rsidRPr="0036235C">
        <w:rPr>
          <w:rFonts w:cstheme="minorBidi" w:eastAsiaTheme="minorHAnsi"/>
          <w:lang w:eastAsia="en-US"/>
        </w:rPr>
        <w:t xml:space="preserve"> </w:t>
      </w:r>
      <w:r>
        <w:rPr>
          <w:rFonts w:cstheme="minorBidi" w:eastAsiaTheme="minorHAnsi"/>
          <w:lang w:eastAsia="en-US"/>
        </w:rPr>
        <w:t>Stečajnog zakona</w:t>
      </w:r>
      <w:r w:rsidRPr="0036235C">
        <w:rPr>
          <w:rFonts w:cstheme="minorBidi" w:eastAsiaTheme="minorHAnsi"/>
          <w:lang w:eastAsia="en-US"/>
        </w:rPr>
        <w:t>, zahtjev za provedbu skraćenog stečajnog postupka nad dužnikom SPOJNICA d.o.o., OIB: 22901955829, Solin, A. Starčevića 197.</w:t>
      </w:r>
      <w:r>
        <w:rPr>
          <w:rFonts w:cstheme="minorBidi" w:eastAsiaTheme="minorHAnsi"/>
          <w:lang w:eastAsia="en-US"/>
        </w:rPr>
        <w:t xml:space="preserve"> </w:t>
      </w:r>
      <w:r w:rsidRPr="0036235C">
        <w:rPr>
          <w:rFonts w:cstheme="minorBidi" w:eastAsiaTheme="minorHAnsi"/>
          <w:lang w:eastAsia="en-US"/>
        </w:rPr>
        <w:t xml:space="preserve">U prijedlogu se navodi da dužnik na dan 1. rujna 2015. godine u Očevidniku redoslijeda osnova za plaćanje ima evidentirane neizvršene osnove za plaćanja u neprekinutom razdoblju od 2428 dana, u ukupnom iznosu od 551.812,42 </w:t>
      </w:r>
      <w:r w:rsidRPr="0036235C">
        <w:rPr>
          <w:rFonts w:cstheme="minorBidi" w:eastAsiaTheme="minorHAnsi"/>
          <w:lang w:eastAsia="en-US"/>
        </w:rPr>
        <w:lastRenderedPageBreak/>
        <w:t>kn, kao i da prema podacima koji su dostavljeni od Hrvatskog zavoda za mirovinsko osiguranje, dužnik nema zaposlenih.</w:t>
      </w:r>
    </w:p>
    <w:p w:rsidRDefault="0036235C" w:rsidP="001D6B64" w:rsidR="0036235C" w:rsidRPr="0036235C">
      <w:pPr>
        <w:spacing w:before="100"/>
        <w:ind w:firstLine="709"/>
        <w:jc w:val="both"/>
      </w:pPr>
      <w:r w:rsidRPr="0036235C">
        <w:t>Utvr</w:t>
      </w:r>
      <w:r>
        <w:t>divši da su u smislu odredbe članka</w:t>
      </w:r>
      <w:r w:rsidRPr="0036235C">
        <w:t xml:space="preserve"> 428. </w:t>
      </w:r>
      <w:r>
        <w:t>Stečajnog zakona</w:t>
      </w:r>
      <w:r w:rsidRPr="0036235C">
        <w:t xml:space="preserve"> ispunjene pretpostavke za provedbu skraćenog stečajnog postupka, ovaj sud je 15. studenog 2016. na mrežnoj stranici e-Oglasna ploča sudova objavio oglas poslovni broj 11.St-1456/2015 </w:t>
      </w:r>
      <w:r>
        <w:t xml:space="preserve">u smislu odredbe članka </w:t>
      </w:r>
      <w:r w:rsidRPr="0036235C">
        <w:t xml:space="preserve">430. </w:t>
      </w:r>
      <w:r>
        <w:t>Stečajnog zakona.</w:t>
      </w:r>
    </w:p>
    <w:p w:rsidRDefault="0036235C" w:rsidP="001D6B64" w:rsidR="0036235C" w:rsidRPr="0036235C">
      <w:pPr>
        <w:spacing w:before="100"/>
        <w:ind w:firstLine="709"/>
        <w:jc w:val="both"/>
      </w:pPr>
      <w:r w:rsidRPr="0036235C">
        <w:t xml:space="preserve">Postupajući po predmetnom oglasu Republika Hrvatska, Ministarstvo financija, Porezna uprava, zastupana po Županijskom državnom odvjetništvu u Splitu, dostavila je 21. studenog </w:t>
      </w:r>
      <w:r w:rsidRPr="0036235C">
        <w:rPr>
          <w:rFonts w:cstheme="minorBidi" w:eastAsiaTheme="minorHAnsi"/>
          <w:szCs w:val="22"/>
          <w:lang w:eastAsia="en-US"/>
        </w:rPr>
        <w:t>2016</w:t>
      </w:r>
      <w:r w:rsidRPr="0036235C">
        <w:t xml:space="preserve">. obrazac kojim je, kao vjerovnik, predložila nad dužnikom otvoriti stečaj, nakon čega je ovaj sud, temeljem </w:t>
      </w:r>
      <w:r>
        <w:t>odredbe članka 433. i 435. stavka</w:t>
      </w:r>
      <w:r w:rsidRPr="0036235C">
        <w:t xml:space="preserve"> 2. </w:t>
      </w:r>
      <w:r>
        <w:t>Stečajnog zakona</w:t>
      </w:r>
      <w:r w:rsidRPr="0036235C">
        <w:t xml:space="preserve"> rješenjem poslovni broj 11.St-1456/2015 od 22. studenog 2016. obustavio skraćeni stečajni postupak nad dužnikom.</w:t>
      </w:r>
    </w:p>
    <w:p w:rsidRDefault="0036235C" w:rsidP="001D6B64" w:rsidR="0036235C" w:rsidRPr="0036235C">
      <w:pPr>
        <w:spacing w:before="100"/>
        <w:ind w:firstLine="709"/>
        <w:jc w:val="both"/>
      </w:pPr>
      <w:r w:rsidRPr="0036235C">
        <w:t>Po pravomoćnosti predmetnog rješenja stečajna pisarnica ovog suda zavela je predmet pod poslovni broj St-160/2017.</w:t>
      </w:r>
    </w:p>
    <w:p w:rsidRDefault="008405A3" w:rsidP="001D6B64" w:rsidR="008405A3" w:rsidRPr="008405A3">
      <w:pPr>
        <w:spacing w:before="100"/>
        <w:ind w:firstLine="708"/>
        <w:jc w:val="both"/>
      </w:pPr>
      <w:r w:rsidRPr="008405A3">
        <w:t>Rješenjem ovog suda poslovni broj 11.St-</w:t>
      </w:r>
      <w:r w:rsidR="0036235C">
        <w:t>160/2017</w:t>
      </w:r>
      <w:r w:rsidR="006A5F54">
        <w:t xml:space="preserve"> od </w:t>
      </w:r>
      <w:r w:rsidR="0036235C">
        <w:t>24</w:t>
      </w:r>
      <w:r w:rsidR="0030195D">
        <w:t>. travnja</w:t>
      </w:r>
      <w:r w:rsidRPr="008405A3">
        <w:t xml:space="preserve"> 201</w:t>
      </w:r>
      <w:r w:rsidR="002B21EE">
        <w:t>7</w:t>
      </w:r>
      <w:r w:rsidRPr="008405A3">
        <w:t xml:space="preserve">. pokrenut je postupak radi utvrđenja uvjeta za otvaranje stečajnog postupka (prethodni postupak). </w:t>
      </w:r>
    </w:p>
    <w:p w:rsidRDefault="0030195D" w:rsidP="001D6B64" w:rsidR="0036235C">
      <w:pPr>
        <w:spacing w:before="10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36235C">
        <w:t>3. srpnja 20</w:t>
      </w:r>
      <w:r w:rsidR="002B21EE">
        <w:t>17</w:t>
      </w:r>
      <w:r w:rsidR="008405A3" w:rsidRPr="008405A3">
        <w:t xml:space="preserve">. </w:t>
      </w:r>
      <w:r w:rsidR="006A5F54">
        <w:t xml:space="preserve">pristupio je </w:t>
      </w:r>
      <w:r w:rsidR="0036235C">
        <w:t>zastupnik po zakonu</w:t>
      </w:r>
      <w:r w:rsidR="006A5F54" w:rsidRPr="006A5F54">
        <w:t xml:space="preserve"> dužnika </w:t>
      </w:r>
      <w:r w:rsidR="006A5F54">
        <w:t>koji je izjavio d</w:t>
      </w:r>
      <w:r w:rsidR="006A5F54" w:rsidRPr="006A5F54">
        <w:t>a je dužnik suglasan sa prijedlogom za otvaranje stečajnog postupka te da priznaje postojanje stečajnog razloga nesposobnosti za plaćanje na strani dužnika.</w:t>
      </w:r>
      <w:r w:rsidR="006A5F54">
        <w:t xml:space="preserve"> Isti </w:t>
      </w:r>
      <w:r w:rsidR="0036235C">
        <w:t>je u svom iskazu naveo da je društvo Spojnica osnovano 1999., a bavilo se proizvodnjom ALU i PVC stolarije te crne bravarije (željezne konstrukcije i sl.). Do poslovnih problema da je došlo već 2006. i to kao posljedica njegovog lošeg zdravstvenog stanja do kojeg je došlo 2005. nakon teške prometne nesreće. U veljači 2006., dok je još bio na bolovanju, društvo da je dobilo dva veća posla. Vjerovao je da će po realizaciji tih poslova društvo biti likvidno i dobro poslovati, međutim, to nije bio slučaj. Prvi posao da je bio sa društvom Brig Bau Stolarija d.o.o. Duga Resa za koje je izvodilo određene radove i isporučilo robu. To društvo da je ostalo dužno iznos od preko 100.000,00 kn sa pripadajućim zakonskim zateznim kamatama, nakon čega je dužnik inicirao parnični postupak koji je rezultirao pravomoćnom presudom Trgovačkog suda u Karlovcu poslovni broj P-378/06 od 16. prosinca 2009.. Međutim, odmah po ishođenju klauzule pravomoćnosti na tu odluku, a nakon pokušaja provedbe ovrhe, ispostavilo se da je društvo Brig Bau Stolarija u blokadi i taj iznos nikada nije naplaćen. Društvo da je imalo određeno potraživanje prema firmi Visoko potkrovlje za koje je radilo kao podizvođač prema naručitelju Hotel Horizont, a Visoko potkrovlje ostalo je dužno iznos od oko 150.000,00 kn koji isto tako nije naplaćen. Društvo DA ima i potraživanje prema Zadruzi Privrednik iz Splita u iznosu od 107.000,00 kn. Upitan je li podnio prijavu tražbine u stečajnom postupku nad Privrednik p.u.t.z. Split, zastupnik po zakonu dužnika naveo je da nije te da nije imao saznanja da je otvoren stečajni postupak. Jedinu imovinu koju društvo ima da predstavljaju dva vozila – teretni automobil marke Mazda Pritsche koji je u voznom stanju i za kojeg se nije mogao izjasniti koliko bi vrijedio te Renault Laguna koji je uništen (totalna šteta u prometu).</w:t>
      </w:r>
    </w:p>
    <w:p w:rsidRDefault="0036235C" w:rsidP="001D6B64"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1D6B64"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1D6B64"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1D6B64"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1D6B64"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1D6B64"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36235C">
        <w:rPr>
          <w:rFonts w:cs="Times New Roman" w:hAnsi="Times New Roman" w:ascii="Times New Roman"/>
          <w:sz w:val="24"/>
          <w:szCs w:val="24"/>
        </w:rPr>
        <w:t>Krešimir Peroš</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1D6B64"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071FC6">
        <w:t>1. listopada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996540" w:rsidP="00944463" w:rsidR="00996540">
      <w:pPr>
        <w:jc w:val="both"/>
      </w:pPr>
    </w:p>
    <w:sectPr w:rsidSect="001D6B64" w:rsidR="0099654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F57454">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36235C">
      <w:t>160/2017-9</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5745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7454"/>
    <w:rPr>
      <w:color w:val="808080"/>
      <w:bdr w:space="0" w:sz="0" w:color="auto" w:val="none"/>
      <w:shd w:fill="auto" w:color="auto" w:val="clear"/>
    </w:rPr>
  </w:style>
  <w:style w:customStyle="true" w:styleId="eSPISCCParagraphDefaultFont" w:type="character">
    <w:name w:val="eSPIS_CC_Paragraph Default Font"/>
    <w:basedOn w:val="Zadanifontodlomka"/>
    <w:rsid w:val="00F574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7454"/>
    <w:rPr>
      <w:bdr w:space="0" w:sz="0" w:color="auto" w:val="none"/>
      <w:shd w:fill="FFFFCC" w:color="auto" w:val="clear"/>
      <w:lang w:val="hr-HR"/>
    </w:rPr>
  </w:style>
  <w:style w:customStyle="true" w:styleId="PozadinaSvijetloCrvena" w:type="character">
    <w:name w:val="Pozadina_SvijetloCrvena"/>
    <w:basedOn w:val="eSPISCCParagraphDefaultFont"/>
    <w:rsid w:val="00F574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74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7454"/>
    <w:rPr>
      <w:color w:val="808080"/>
      <w:bdr w:color="auto" w:space="0" w:sz="0" w:val="none"/>
      <w:shd w:color="auto" w:fill="auto" w:val="clear"/>
    </w:rPr>
  </w:style>
  <w:style w:customStyle="1" w:styleId="eSPISCCParagraphDefaultFont" w:type="character">
    <w:name w:val="eSPIS_CC_Paragraph Default Font"/>
    <w:basedOn w:val="Zadanifontodlomka"/>
    <w:rsid w:val="00F574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7454"/>
    <w:rPr>
      <w:bdr w:color="auto" w:space="0" w:sz="0" w:val="none"/>
      <w:shd w:color="auto" w:fill="FFFFCC" w:val="clear"/>
      <w:lang w:val="hr-HR"/>
    </w:rPr>
  </w:style>
  <w:style w:customStyle="1" w:styleId="PozadinaSvijetloCrvena" w:type="character">
    <w:name w:val="Pozadina_SvijetloCrvena"/>
    <w:basedOn w:val="eSPISCCParagraphDefaultFont"/>
    <w:rsid w:val="00F574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74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Obustavljeni skraćeni stečajni postupak</izvorni_sadrzaj>
    <derivirana_varijabla naziv="DomainObject.Predmet.Opis_1">Obustavljeni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St-160/2017</izvorni_sadrzaj>
    <derivirana_varijabla naziv="DomainObject.Predmet.OznakaBroj_1">St-160/2017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SPOJNICA d.o.o. za proizvodnju i trgovinu</izvorni_sadrzaj>
    <derivirana_varijabla naziv="DomainObject.Predmet.ProtustrankaFormated_1">  SPOJNICA d.o.o. za proizvodnju i trgovinu</derivirana_varijabla>
  </DomainObject.Predmet.ProtustrankaFormated>
  <DomainObject.Predmet.ProtustrankaFormatedOIB>
    <izvorni_sadrzaj>  SPOJNICA d.o.o. za proizvodnju i trgovinu, OIB 22901955829</izvorni_sadrzaj>
    <derivirana_varijabla naziv="DomainObject.Predmet.ProtustrankaFormatedOIB_1">  SPOJNICA d.o.o. za proizvodnju i trgovinu, OIB 22901955829</derivirana_varijabla>
  </DomainObject.Predmet.ProtustrankaFormatedOIB>
  <DomainObject.Predmet.ProtustrankaFormatedWithAdress>
    <izvorni_sadrzaj> SPOJNICA d.o.o. za proizvodnju i trgovinu, A. Starčevića 197, 21210 Solin</izvorni_sadrzaj>
    <derivirana_varijabla naziv="DomainObject.Predmet.ProtustrankaFormatedWithAdress_1"> SPOJNICA d.o.o. za proizvodnju i trgovinu, A. Starčevića 197, 21210 Solin</derivirana_varijabla>
  </DomainObject.Predmet.ProtustrankaFormatedWithAdress>
  <DomainObject.Predmet.ProtustrankaFormatedWithAdressOIB>
    <izvorni_sadrzaj> SPOJNICA d.o.o. za proizvodnju i trgovinu, OIB 22901955829, A. Starčevića 197, 21210 Solin</izvorni_sadrzaj>
    <derivirana_varijabla naziv="DomainObject.Predmet.ProtustrankaFormatedWithAdressOIB_1"> SPOJNICA d.o.o. za proizvodnju i trgovinu, OIB 22901955829, A. Starčevića 197, 21210 Solin</derivirana_varijabla>
  </DomainObject.Predmet.ProtustrankaFormatedWithAdressOIB>
  <DomainObject.Predmet.ProtustrankaWithAdress>
    <izvorni_sadrzaj>SPOJNICA d.o.o. za proizvodnju i trgovinu A. Starčevića 197, 21210 Solin</izvorni_sadrzaj>
    <derivirana_varijabla naziv="DomainObject.Predmet.ProtustrankaWithAdress_1">SPOJNICA d.o.o. za proizvodnju i trgovinu A. Starčevića 197, 21210 Solin</derivirana_varijabla>
  </DomainObject.Predmet.ProtustrankaWithAdress>
  <DomainObject.Predmet.ProtustrankaWithAdressOIB>
    <izvorni_sadrzaj>SPOJNICA d.o.o. za proizvodnju i trgovinu, OIB 22901955829, A. Starčevića 197, 21210 Solin</izvorni_sadrzaj>
    <derivirana_varijabla naziv="DomainObject.Predmet.ProtustrankaWithAdressOIB_1">SPOJNICA d.o.o. za proizvodnju i trgovinu, OIB 22901955829, A. Starčevića 197, 21210 Solin</derivirana_varijabla>
  </DomainObject.Predmet.ProtustrankaWithAdressOIB>
  <DomainObject.Predmet.ProtustrankaNazivFormated>
    <izvorni_sadrzaj>SPOJNICA d.o.o. za proizvodnju i trgovinu</izvorni_sadrzaj>
    <derivirana_varijabla naziv="DomainObject.Predmet.ProtustrankaNazivFormated_1">SPOJNICA d.o.o. za proizvodnju i trgovinu</derivirana_varijabla>
  </DomainObject.Predmet.ProtustrankaNazivFormated>
  <DomainObject.Predmet.ProtustrankaNazivFormatedOIB>
    <izvorni_sadrzaj>SPOJNICA d.o.o. za proizvodnju i trgovinu, OIB 22901955829</izvorni_sadrzaj>
    <derivirana_varijabla naziv="DomainObject.Predmet.ProtustrankaNazivFormatedOIB_1">SPOJNICA d.o.o. za proizvodnju i trgovinu, OIB 22901955829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SPOJNICA d.o.o. za proizvodnju i trgovinu</item>
    </izvorni_sadrzaj>
    <derivirana_varijabla naziv="DomainObject.Predmet.ProtuStrankaListFormated_1">
      <item>SPOJNICA d.o.o. za proizvodnju i trgovinu</item>
    </derivirana_varijabla>
  </DomainObject.Predmet.ProtuStrankaListFormated>
  <DomainObject.Predmet.ProtuStrankaListFormatedOIB>
    <izvorni_sadrzaj>
      <item>SPOJNICA d.o.o. za proizvodnju i trgovinu, OIB 22901955829</item>
    </izvorni_sadrzaj>
    <derivirana_varijabla naziv="DomainObject.Predmet.ProtuStrankaListFormatedOIB_1">
      <item>SPOJNICA d.o.o. za proizvodnju i trgovinu, OIB 22901955829</item>
    </derivirana_varijabla>
  </DomainObject.Predmet.ProtuStrankaListFormatedOIB>
  <DomainObject.Predmet.ProtuStrankaListFormatedWithAdress>
    <izvorni_sadrzaj>
      <item>SPOJNICA d.o.o. za proizvodnju i trgovinu, A. Starčevića 197, 21210 Solin</item>
    </izvorni_sadrzaj>
    <derivirana_varijabla naziv="DomainObject.Predmet.ProtuStrankaListFormatedWithAdress_1">
      <item>SPOJNICA d.o.o. za proizvodnju i trgovinu, A. Starčevića 197, 21210 Solin</item>
    </derivirana_varijabla>
  </DomainObject.Predmet.ProtuStrankaListFormatedWithAdress>
  <DomainObject.Predmet.ProtuStrankaListFormatedWithAdressOIB>
    <izvorni_sadrzaj>
      <item>SPOJNICA d.o.o. za proizvodnju i trgovinu, OIB 22901955829, A. Starčevića 197, 21210 Solin</item>
    </izvorni_sadrzaj>
    <derivirana_varijabla naziv="DomainObject.Predmet.ProtuStrankaListFormatedWithAdressOIB_1">
      <item>SPOJNICA d.o.o. za proizvodnju i trgovinu, OIB 22901955829, A. Starčevića 197, 21210 Solin</item>
    </derivirana_varijabla>
  </DomainObject.Predmet.ProtuStrankaListFormatedWithAdressOIB>
  <DomainObject.Predmet.ProtuStrankaListNazivFormated>
    <izvorni_sadrzaj>
      <item>SPOJNICA d.o.o. za proizvodnju i trgovinu</item>
    </izvorni_sadrzaj>
    <derivirana_varijabla naziv="DomainObject.Predmet.ProtuStrankaListNazivFormated_1">
      <item>SPOJNICA d.o.o. za proizvodnju i trgovinu</item>
    </derivirana_varijabla>
  </DomainObject.Predmet.ProtuStrankaListNazivFormated>
  <DomainObject.Predmet.ProtuStrankaListNazivFormatedOIB>
    <izvorni_sadrzaj>
      <item>SPOJNICA d.o.o. za proizvodnju i trgovinu, OIB 22901955829</item>
    </izvorni_sadrzaj>
    <derivirana_varijabla naziv="DomainObject.Predmet.ProtuStrankaListNazivFormatedOIB_1">
      <item>SPOJNICA d.o.o. za proizvodnju i trgovinu, OIB 22901955829</item>
    </derivirana_varijabla>
  </DomainObject.Predmet.ProtuStrankaListNazivFormatedOIB>
  <DomainObject.Predmet.OstaliListFormated>
    <izvorni_sadrzaj>
      <item>Županijsko državno odvjetništvo u Splitu</item>
      <item>Vladimir Katić</item>
    </izvorni_sadrzaj>
    <derivirana_varijabla naziv="DomainObject.Predmet.OstaliListFormated_1">
      <item>Županijsko državno odvjetništvo u Splitu</item>
      <item>Vladimir Katić</item>
    </derivirana_varijabla>
  </DomainObject.Predmet.OstaliListFormated>
  <DomainObject.Predmet.OstaliListFormatedOIB>
    <izvorni_sadrzaj>
      <item>Županijsko državno odvjetništvo u Splitu</item>
      <item>Vladimir Katić, OIB 76012375815</item>
    </izvorni_sadrzaj>
    <derivirana_varijabla naziv="DomainObject.Predmet.OstaliListFormatedOIB_1">
      <item>Županijsko državno odvjetništvo u Splitu</item>
      <item>Vladimir Katić, OIB 76012375815</item>
    </derivirana_varijabla>
  </DomainObject.Predmet.OstaliListFormatedOIB>
  <DomainObject.Predmet.OstaliListFormatedWithAdress>
    <izvorni_sadrzaj>
      <item>Županijsko državno odvjetništvo u Splitu</item>
      <item>Vladimir Katić, A. Starčevića 197, 21210 Solin</item>
    </izvorni_sadrzaj>
    <derivirana_varijabla naziv="DomainObject.Predmet.OstaliListFormatedWithAdress_1">
      <item>Županijsko državno odvjetništvo u Splitu</item>
      <item>Vladimir Katić, A. Starčevića 197, 21210 Solin</item>
    </derivirana_varijabla>
  </DomainObject.Predmet.OstaliListFormatedWithAdress>
  <DomainObject.Predmet.OstaliListFormatedWithAdressOIB>
    <izvorni_sadrzaj>
      <item>Županijsko državno odvjetništvo u Splitu</item>
      <item>Vladimir Katić, OIB 76012375815, A. Starčevića 197, 21210 Solin</item>
    </izvorni_sadrzaj>
    <derivirana_varijabla naziv="DomainObject.Predmet.OstaliListFormatedWithAdressOIB_1">
      <item>Županijsko državno odvjetništvo u Splitu</item>
      <item>Vladimir Katić, OIB 76012375815, A. Starčevića 197, 21210 Solin</item>
    </derivirana_varijabla>
  </DomainObject.Predmet.OstaliListFormatedWithAdressOIB>
  <DomainObject.Predmet.OstaliListNazivFormated>
    <izvorni_sadrzaj>
      <item>Županijsko državno odvjetništvo u Splitu</item>
      <item>Vladimir Katić</item>
    </izvorni_sadrzaj>
    <derivirana_varijabla naziv="DomainObject.Predmet.OstaliListNazivFormated_1">
      <item>Županijsko državno odvjetništvo u Splitu</item>
      <item>Vladimir Katić</item>
    </derivirana_varijabla>
  </DomainObject.Predmet.OstaliListNazivFormated>
  <DomainObject.Predmet.OstaliListNazivFormatedOIB>
    <izvorni_sadrzaj>
      <item>Županijsko državno odvjetništvo u Splitu</item>
      <item>Vladimir Katić, OIB 76012375815</item>
    </izvorni_sadrzaj>
    <derivirana_varijabla naziv="DomainObject.Predmet.OstaliListNazivFormatedOIB_1">
      <item>Županijsko državno odvjetništvo u Splitu</item>
      <item>Vladimir Katić, OIB 76012375815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SPOJNICA d.o.o. za proizvodnju i trgovinu</izvorni_sadrzaj>
    <derivirana_varijabla naziv="DomainObject.Predmet.ProtustrankaIDrugi_1">SPOJNICA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SPOJNICA d.o.o. za proizvodnju i trgovinu, OIB 22901955829, A. Starčevića 197, 21210 Solin</izvorni_sadrzaj>
    <derivirana_varijabla naziv="DomainObject.Predmet.ProtustrankaIDrugiAdressOIB_1">SPOJNICA d.o.o. za proizvodnju i trgovinu, OIB 22901955829, A. Starčevića 197,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SPOJNICA d.o.o. za proizvodnju i trgovinu</item>
      <item>FINANCIJSKA AGENCIJA, RC SPLIT</item>
      <item>Republika Hrvatska - Ministarstvo financija</item>
      <item>Županijsko državno odvjetništvo u Splitu</item>
      <item>Vladimir Katić</item>
    </izvorni_sadrzaj>
    <derivirana_varijabla naziv="DomainObject.Predmet.SudioniciListNaziv_1">
      <item>SPOJNICA d.o.o. za proizvodnju i trgovinu</item>
      <item>FINANCIJSKA AGENCIJA, RC SPLIT</item>
      <item>Republika Hrvatska - Ministarstvo financija</item>
      <item>Županijsko državno odvjetništvo u Splitu</item>
      <item>Vladimir Katić</item>
    </derivirana_varijabla>
  </DomainObject.Predmet.SudioniciListNaziv>
  <DomainObject.Predmet.SudioniciListAdressOIB>
    <izvorni_sadrzaj>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izvorni_sadrzaj>
    <derivirana_varijabla naziv="DomainObject.Predmet.SudioniciListAdressOIB_1">
      <item>SPOJNICA d.o.o. za proizvodnju i trgovinu, OIB 22901955829, A. Starčevića 197,21210 Solin</item>
      <item>FINANCIJSKA AGENCIJA, RC SPLIT, OIB 85821130368, Mažuranićevo šetalište 24 b,21000 Split</item>
      <item>Republika Hrvatska - Ministarstvo financija, OIB 18683136487</item>
      <item>Županijsko državno odvjetništvo u Splitu</item>
      <item>Vladimir Katić, OIB 76012375815, A. Starčevića 197,21210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22901955829</item>
      <item>, OIB 85821130368</item>
      <item>, OIB 18683136487</item>
      <item>, OIB null</item>
      <item>, OIB 76012375815</item>
    </izvorni_sadrzaj>
    <derivirana_varijabla naziv="DomainObject.Predmet.SudioniciListNazivOIB_1">
      <item>, OIB 22901955829</item>
      <item>, OIB 85821130368</item>
      <item>, OIB 18683136487</item>
      <item>, OIB null</item>
      <item>, OIB 76012375815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C3F430-51CC-499F-A162-ECD357E24B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1288</properties:Words>
  <properties:Characters>7316</properties:Characters>
  <properties:Lines>135</properties:Lines>
  <properties:Paragraphs>43</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2018-10-01T07:54:00Z</cp:lastPrinted>
  <dcterms:modified xmlns:xsi="http://www.w3.org/2001/XMLSchema-instance" xsi:type="dcterms:W3CDTF">2018-10-01T09:44:00Z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(St-160-2017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