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a8a6" w14:paraId="b95a8a6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84805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Zadar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r w:rsidR="00384805" w:rsidRPr="00384805">
        <w:rPr>
          <w:rFonts w:cs="Times New Roman" w:hAnsi="Times New Roman" w:ascii="Times New Roman"/>
          <w:sz w:val="24"/>
          <w:szCs w:val="24"/>
        </w:rPr>
        <w:t>Ivana Danila 4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10. </w:t>
      </w:r>
      <w:proofErr w:type="spellStart"/>
      <w:proofErr w:type="gramStart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7558B" w:rsidRPr="00B7558B">
        <w:rPr>
          <w:rFonts w:cs="Times New Roman" w:hAnsi="Times New Roman" w:ascii="Times New Roman"/>
          <w:sz w:val="24"/>
          <w:szCs w:val="24"/>
        </w:rPr>
        <w:t xml:space="preserve"> </w:t>
      </w:r>
      <w:r w:rsidR="00B7558B" w:rsidRPr="007B2AE7">
        <w:rPr>
          <w:rFonts w:cs="Times New Roman" w:hAnsi="Times New Roman" w:ascii="Times New Roman"/>
          <w:sz w:val="24"/>
          <w:szCs w:val="24"/>
        </w:rPr>
        <w:t>NADINA j.d.o.o., Zadar, Vukovarska 4 H, OIB: 14858029703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9. </w:t>
      </w:r>
      <w:proofErr w:type="spellStart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siječnja</w:t>
      </w:r>
      <w:proofErr w:type="spell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7558B" w:rsidRPr="00B7558B">
        <w:rPr>
          <w:rFonts w:cs="Times New Roman" w:hAnsi="Times New Roman" w:ascii="Times New Roman"/>
          <w:sz w:val="24"/>
          <w:szCs w:val="24"/>
        </w:rPr>
        <w:t xml:space="preserve"> </w:t>
      </w:r>
      <w:r w:rsidR="00B7558B" w:rsidRPr="007B2AE7">
        <w:rPr>
          <w:rFonts w:cs="Times New Roman" w:hAnsi="Times New Roman" w:ascii="Times New Roman"/>
          <w:sz w:val="24"/>
          <w:szCs w:val="24"/>
        </w:rPr>
        <w:t>NADINA j.d.o.o., Zadar, Vukovarska 4 H, OIB: 14858029703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9. </w:t>
      </w:r>
      <w:proofErr w:type="spellStart"/>
      <w:proofErr w:type="gramStart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siječnja</w:t>
      </w:r>
      <w:proofErr w:type="spellEnd"/>
      <w:proofErr w:type="gramEnd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395A8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11,40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4368FB" w:rsidR="003D5288" w:rsidRPr="004368FB">
      <w:pPr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368FB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</w:t>
      </w:r>
      <w:r w:rsidR="003D5288" w:rsidRPr="004368FB">
        <w:rPr>
          <w:rFonts w:cs="Times New Roman" w:eastAsia="Times New Roman" w:hAnsi="Times" w:ascii="Times"/>
          <w:sz w:val="24"/>
          <w:szCs w:val="24"/>
          <w:lang w:eastAsia="hr-HR"/>
        </w:rPr>
        <w:t>II.</w:t>
      </w:r>
      <w:r w:rsidR="003D5288"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cu</w:t>
      </w:r>
      <w:r w:rsidR="003D528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3D5288"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Pr="004368F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Iva </w:t>
      </w:r>
      <w:proofErr w:type="spellStart"/>
      <w:r w:rsidRPr="004368F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Petanjek</w:t>
      </w:r>
      <w:proofErr w:type="spellEnd"/>
      <w:r w:rsidRPr="004368F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iz Zagreba,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Trg Ivana</w:t>
      </w:r>
      <w:r w:rsidRPr="004368F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Kukuljevića 9,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4368F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OIB: 70764524701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7558B">
        <w:rPr>
          <w:rFonts w:cs="Times New Roman" w:hAnsi="Times New Roman" w:ascii="Times New Roman"/>
          <w:sz w:val="24"/>
          <w:szCs w:val="24"/>
        </w:rPr>
        <w:t xml:space="preserve"> </w:t>
      </w:r>
      <w:r w:rsidR="00B7558B" w:rsidRPr="007B2AE7">
        <w:rPr>
          <w:rFonts w:cs="Times New Roman" w:hAnsi="Times New Roman" w:ascii="Times New Roman"/>
          <w:sz w:val="24"/>
          <w:szCs w:val="24"/>
        </w:rPr>
        <w:t>NADINA j.d.o.o., Zadar, Vukovarska 4 H, OIB: 14858029703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Zadar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10.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spellEnd"/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5. </w:t>
      </w:r>
      <w:proofErr w:type="spellStart"/>
      <w:proofErr w:type="gramStart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spellEnd"/>
      <w:proofErr w:type="gramEnd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9.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siječnja</w:t>
      </w:r>
      <w:proofErr w:type="spellEnd"/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95A87" w:rsidP="00395A87" w:rsidR="00395A87">
      <w:pPr>
        <w:tabs>
          <w:tab w:pos="684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– ovlaštena službenica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Sudska savjetnica                                             </w:t>
      </w:r>
    </w:p>
    <w:p w:rsidRDefault="00395A87" w:rsidP="00395A87" w:rsidR="00395A87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Paula Mikulić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Anamarija Kovačić Milković,v.r.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</w:t>
      </w:r>
      <w:r w:rsidR="00C70B0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B7558B">
      <w:t>343</w:t>
    </w:r>
    <w:r>
      <w:t>/2018-</w:t>
    </w:r>
    <w:r w:rsidR="00B7558B">
      <w:t>10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B7558B">
      <w:t>343</w:t>
    </w:r>
    <w:r>
      <w:t>/2018-</w:t>
    </w:r>
    <w:r w:rsidR="00B7558B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0D7797"/>
    <w:rsid w:val="0010555A"/>
    <w:rsid w:val="002162B2"/>
    <w:rsid w:val="00227CCA"/>
    <w:rsid w:val="002A77A2"/>
    <w:rsid w:val="002D5D09"/>
    <w:rsid w:val="00326A19"/>
    <w:rsid w:val="00384805"/>
    <w:rsid w:val="00395A87"/>
    <w:rsid w:val="003D5288"/>
    <w:rsid w:val="004368FB"/>
    <w:rsid w:val="004D2C0D"/>
    <w:rsid w:val="004E1345"/>
    <w:rsid w:val="004E6CC1"/>
    <w:rsid w:val="0050470F"/>
    <w:rsid w:val="005432A0"/>
    <w:rsid w:val="005A5200"/>
    <w:rsid w:val="005B54D4"/>
    <w:rsid w:val="005E66F1"/>
    <w:rsid w:val="00612DC3"/>
    <w:rsid w:val="006469D7"/>
    <w:rsid w:val="00690C20"/>
    <w:rsid w:val="00751DFA"/>
    <w:rsid w:val="00836F0D"/>
    <w:rsid w:val="009076CF"/>
    <w:rsid w:val="00915CB2"/>
    <w:rsid w:val="0099797B"/>
    <w:rsid w:val="009C63D7"/>
    <w:rsid w:val="009F3EED"/>
    <w:rsid w:val="00A1324D"/>
    <w:rsid w:val="00A62F08"/>
    <w:rsid w:val="00A76E35"/>
    <w:rsid w:val="00A943B3"/>
    <w:rsid w:val="00B131F4"/>
    <w:rsid w:val="00B61270"/>
    <w:rsid w:val="00B630C9"/>
    <w:rsid w:val="00B750D0"/>
    <w:rsid w:val="00B7558B"/>
    <w:rsid w:val="00BE31E9"/>
    <w:rsid w:val="00BF6038"/>
    <w:rsid w:val="00C02C49"/>
    <w:rsid w:val="00C70B09"/>
    <w:rsid w:val="00C71075"/>
    <w:rsid w:val="00C9096E"/>
    <w:rsid w:val="00CB3332"/>
    <w:rsid w:val="00D17C83"/>
    <w:rsid w:val="00D3535D"/>
    <w:rsid w:val="00D6474C"/>
    <w:rsid w:val="00DC1CC5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A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5A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5A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5A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5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5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5A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St-343/2018</izvorni_sadrzaj>
    <derivirana_varijabla naziv="DomainObject.Predmet.OznakaBroj_1">St-343/2018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NADINA jednostavno društvo s ograničenom odgovornošću za trgovinu</izvorni_sadrzaj>
    <derivirana_varijabla naziv="DomainObject.Predmet.ProtustrankaFormated_1">  NADINA jednostavno društvo s ograničenom odgovornošću za trgovinu</derivirana_varijabla>
  </DomainObject.Predmet.ProtustrankaFormated>
  <DomainObject.Predmet.ProtustrankaFormatedOIB>
    <izvorni_sadrzaj>  NADINA jednostavno društvo s ograničenom odgovornošću za trgovinu, OIB 14858029703</izvorni_sadrzaj>
    <derivirana_varijabla naziv="DomainObject.Predmet.ProtustrankaFormatedOIB_1">  NADINA jednostavno društvo s ograničenom odgovornošću za trgovinu, OIB 14858029703</derivirana_varijabla>
  </DomainObject.Predmet.ProtustrankaFormatedOIB>
  <DomainObject.Predmet.ProtustrankaFormatedWithAdress>
    <izvorni_sadrzaj> NADINA jednostavno društvo s ograničenom odgovornošću za trgovinu, Vukovarska 4/H, 23000 Zadar</izvorni_sadrzaj>
    <derivirana_varijabla naziv="DomainObject.Predmet.ProtustrankaFormatedWithAdress_1"> NADINA jednostavno društvo s ograničenom odgovornošću za trgovinu, Vukovarska 4/H, 23000 Zadar</derivirana_varijabla>
  </DomainObject.Predmet.ProtustrankaFormatedWithAdress>
  <DomainObject.Predmet.ProtustrankaFormatedWithAdressOIB>
    <izvorni_sadrzaj> NADINA jednostavno društvo s ograničenom odgovornošću za trgovinu, OIB 14858029703, Vukovarska 4/H, 23000 Zadar</izvorni_sadrzaj>
    <derivirana_varijabla naziv="DomainObject.Predmet.ProtustrankaFormatedWithAdressOIB_1"> NADINA jednostavno društvo s ograničenom odgovornošću za trgovinu, OIB 14858029703, Vukovarska 4/H, 23000 Zadar</derivirana_varijabla>
  </DomainObject.Predmet.ProtustrankaFormatedWithAdressOIB>
  <DomainObject.Predmet.ProtustrankaWithAdress>
    <izvorni_sadrzaj>NADINA jednostavno društvo s ograničenom odgovornošću za trgovinu Vukovarska 4/H, 23000 Zadar</izvorni_sadrzaj>
    <derivirana_varijabla naziv="DomainObject.Predmet.ProtustrankaWithAdress_1">NADINA jednostavno društvo s ograničenom odgovornošću za trgovinu Vukovarska 4/H, 23000 Zadar</derivirana_varijabla>
  </DomainObject.Predmet.ProtustrankaWithAdress>
  <DomainObject.Predmet.ProtustrankaWithAdressOIB>
    <izvorni_sadrzaj>NADINA jednostavno društvo s ograničenom odgovornošću za trgovinu, OIB 14858029703, Vukovarska 4/H, 23000 Zadar</izvorni_sadrzaj>
    <derivirana_varijabla naziv="DomainObject.Predmet.ProtustrankaWithAdressOIB_1">NADINA jednostavno društvo s ograničenom odgovornošću za trgovinu, OIB 14858029703, Vukovarska 4/H, 23000 Zadar</derivirana_varijabla>
  </DomainObject.Predmet.ProtustrankaWithAdressOIB>
  <DomainObject.Predmet.ProtustrankaNazivFormated>
    <izvorni_sadrzaj>NADINA jednostavno društvo s ograničenom odgovornošću za trgovinu</izvorni_sadrzaj>
    <derivirana_varijabla naziv="DomainObject.Predmet.ProtustrankaNazivFormated_1">NADINA jednostavno društvo s ograničenom odgovornošću za trgovinu</derivirana_varijabla>
  </DomainObject.Predmet.ProtustrankaNazivFormated>
  <DomainObject.Predmet.ProtustrankaNazivFormatedOIB>
    <izvorni_sadrzaj>NADINA jednostavno društvo s ograničenom odgovornošću za trgovinu, OIB 14858029703</izvorni_sadrzaj>
    <derivirana_varijabla naziv="DomainObject.Predmet.ProtustrankaNazivFormatedOIB_1">NADINA jednostavno društvo s ograničenom odgovornošću za trgovinu, OIB 14858029703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10000 Zagreb</izvorni_sadrzaj>
    <derivirana_varijabla naziv="DomainObject.Predmet.StrankaFormatedWithAdress_1"> FINA, Ivana Danila 4, 10000 Zagreb</derivirana_varijabla>
  </DomainObject.Predmet.StrankaFormatedWithAdress>
  <DomainObject.Predmet.StrankaFormatedWithAdressOIB>
    <izvorni_sadrzaj> FINA, OIB 85821130368, Ivana Danila 4, 10000 Zagreb</izvorni_sadrzaj>
    <derivirana_varijabla naziv="DomainObject.Predmet.StrankaFormatedWithAdressOIB_1"> FINA, OIB 85821130368, Ivana Danila 4, 10000 Zagreb</derivirana_varijabla>
  </DomainObject.Predmet.StrankaFormatedWithAdressOIB>
  <DomainObject.Predmet.StrankaWithAdress>
    <izvorni_sadrzaj>FINA Ivana Danila 4,10000 Zagreb</izvorni_sadrzaj>
    <derivirana_varijabla naziv="DomainObject.Predmet.StrankaWithAdress_1">FINA Ivana Danila 4,10000 Zagreb</derivirana_varijabla>
  </DomainObject.Predmet.StrankaWithAdress>
  <DomainObject.Predmet.StrankaWithAdressOIB>
    <izvorni_sadrzaj>FINA, OIB 85821130368, Ivana Danila 4,10000 Zagreb</izvorni_sadrzaj>
    <derivirana_varijabla naziv="DomainObject.Predmet.StrankaWithAdressOIB_1">FINA, OIB 85821130368, Ivana Danila 4,10000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10000 Zagreb</item>
    </izvorni_sadrzaj>
    <derivirana_varijabla naziv="DomainObject.Predmet.StrankaListFormatedWithAdress_1">
      <item>FINA, Ivana Danila 4, 10000 Zagreb</item>
    </derivirana_varijabla>
  </DomainObject.Predmet.StrankaListFormatedWithAdress>
  <DomainObject.Predmet.StrankaListFormatedWithAdressOIB>
    <izvorni_sadrzaj>
      <item>FINA, OIB 85821130368, Ivana Danila 4, 10000 Zagreb</item>
    </izvorni_sadrzaj>
    <derivirana_varijabla naziv="DomainObject.Predmet.StrankaListFormatedWithAdressOIB_1">
      <item>FINA, OIB 85821130368, Ivana Danila 4,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NADINA jednostavno društvo s ograničenom odgovornošću za trgovinu</item>
    </izvorni_sadrzaj>
    <derivirana_varijabla naziv="DomainObject.Predmet.ProtuStrankaListFormated_1">
      <item>NADINA jednostavno društvo s ograničenom odgovornošću za trgovinu</item>
    </derivirana_varijabla>
  </DomainObject.Predmet.ProtuStrankaListFormated>
  <DomainObject.Predmet.ProtuStrankaListFormatedOIB>
    <izvorni_sadrzaj>
      <item>NADINA jednostavno društvo s ograničenom odgovornošću za trgovinu, OIB 14858029703</item>
    </izvorni_sadrzaj>
    <derivirana_varijabla naziv="DomainObject.Predmet.ProtuStrankaListFormatedOIB_1">
      <item>NADINA jednostavno društvo s ograničenom odgovornošću za trgovinu, OIB 14858029703</item>
    </derivirana_varijabla>
  </DomainObject.Predmet.ProtuStrankaListFormatedOIB>
  <DomainObject.Predmet.ProtuStrankaListFormatedWithAdress>
    <izvorni_sadrzaj>
      <item>NADINA jednostavno društvo s ograničenom odgovornošću za trgovinu, Vukovarska 4/H, 23000 Zadar</item>
    </izvorni_sadrzaj>
    <derivirana_varijabla naziv="DomainObject.Predmet.ProtuStrankaListFormatedWithAdress_1">
      <item>NADINA jednostavno društvo s ograničenom odgovornošću za trgovinu, Vukovarska 4/H, 23000 Zadar</item>
    </derivirana_varijabla>
  </DomainObject.Predmet.ProtuStrankaListFormatedWithAdress>
  <DomainObject.Predmet.ProtuStrankaListFormatedWithAdressOIB>
    <izvorni_sadrzaj>
      <item>NADINA jednostavno društvo s ograničenom odgovornošću za trgovinu, OIB 14858029703, Vukovarska 4/H, 23000 Zadar</item>
    </izvorni_sadrzaj>
    <derivirana_varijabla naziv="DomainObject.Predmet.ProtuStrankaListFormatedWithAdressOIB_1">
      <item>NADINA jednostavno društvo s ograničenom odgovornošću za trgovinu, OIB 14858029703, Vukovarska 4/H, 23000 Zadar</item>
    </derivirana_varijabla>
  </DomainObject.Predmet.ProtuStrankaListFormatedWithAdressOIB>
  <DomainObject.Predmet.ProtuStrankaListNazivFormated>
    <izvorni_sadrzaj>
      <item>NADINA jednostavno društvo s ograničenom odgovornošću za trgovinu</item>
    </izvorni_sadrzaj>
    <derivirana_varijabla naziv="DomainObject.Predmet.ProtuStrankaListNazivFormated_1">
      <item>NADINA jednostavno društvo s ograničenom odgovornošću za trgovinu</item>
    </derivirana_varijabla>
  </DomainObject.Predmet.ProtuStrankaListNazivFormated>
  <DomainObject.Predmet.ProtuStrankaListNazivFormatedOIB>
    <izvorni_sadrzaj>
      <item>NADINA jednostavno društvo s ograničenom odgovornošću za trgovinu, OIB 14858029703</item>
    </izvorni_sadrzaj>
    <derivirana_varijabla naziv="DomainObject.Predmet.ProtuStrankaListNazivFormatedOIB_1">
      <item>NADINA jednostavno društvo s ograničenom odgovornošću za trgovinu, OIB 14858029703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NADINA jednostavno društvo s ograničenom odgovornošću za trgovinu</izvorni_sadrzaj>
    <derivirana_varijabla naziv="DomainObject.Predmet.ProtustrankaIDrugi_1">NADINA jednostavno društvo s ograničenom odgovornošću za trgovinu</derivirana_varijabla>
  </DomainObject.Predmet.ProtustrankaIDrugi>
  <DomainObject.Predmet.StrankaIDrugiAdressOIB>
    <izvorni_sadrzaj>FINA, OIB 85821130368, Ivana Danila 4, 10000 Zagreb</izvorni_sadrzaj>
    <derivirana_varijabla naziv="DomainObject.Predmet.StrankaIDrugiAdressOIB_1">FINA, OIB 85821130368, Ivana Danila 4, 10000 Zagreb</derivirana_varijabla>
  </DomainObject.Predmet.StrankaIDrugiAdressOIB>
  <DomainObject.Predmet.ProtustrankaIDrugiAdressOIB>
    <izvorni_sadrzaj>NADINA jednostavno društvo s ograničenom odgovornošću za trgovinu, OIB 14858029703, Vukovarska 4/H, 23000 Zadar</izvorni_sadrzaj>
    <derivirana_varijabla naziv="DomainObject.Predmet.ProtustrankaIDrugiAdressOIB_1">NADINA jednostavno društvo s ograničenom odgovornošću za trgovinu, OIB 14858029703, Vukovarska 4/H,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NADINA jednostavno društvo s ograničenom odgovornošću za trgovinu</item>
    </izvorni_sadrzaj>
    <derivirana_varijabla naziv="DomainObject.Predmet.SudioniciListNaziv_1">
      <item>FINA</item>
      <item>NADINA jednostavno društvo s ograničenom odgovornošću za trgovinu</item>
    </derivirana_varijabla>
  </DomainObject.Predmet.SudioniciListNaziv>
  <DomainObject.Predmet.SudioniciListAdressOIB>
    <izvorni_sadrzaj>
      <item>FINA, OIB 85821130368, Ivana Danila 4,10000 Zagreb</item>
      <item>NADINA jednostavno društvo s ograničenom odgovornošću za trgovinu, OIB 14858029703, Vukovarska 4/H,23000 Zadar</item>
    </izvorni_sadrzaj>
    <derivirana_varijabla naziv="DomainObject.Predmet.SudioniciListAdressOIB_1">
      <item>FINA, OIB 85821130368, Ivana Danila 4,10000 Zagreb</item>
      <item>NADINA jednostavno društvo s ograničenom odgovornošću za trgovinu, OIB 14858029703, Vukovarska 4/H,23000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14858029703</item>
    </izvorni_sadrzaj>
    <derivirana_varijabla naziv="DomainObject.Predmet.SudioniciListNazivOIB_1">
      <item>, OIB 85821130368</item>
      <item>, OIB 14858029703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St-343/2018-5</izvorni_sadrzaj>
    <derivirana_varijabla naziv="DomainObject.PredzadnjaOdlukaIzPredmeta.Oznaka_1">St-343/2018-5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2918</properties:Characters>
  <properties:Lines>78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2019-01-09T09:47:00Z</dcterms:created>
  <dc:creator>Anamarija Kovačić Milković</dc:creator>
  <cp:lastModifiedBy>Paula Colić</cp:lastModifiedBy>
  <cp:lastPrinted>2019-01-09T09:53:00Z</cp:lastPrinted>
  <dcterms:modified xmlns:xsi="http://www.w3.org/2001/XMLSchema-instance" xsi:type="dcterms:W3CDTF">2019-01-09T10:38:00Z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(6-St-343-18-otvaranje i zaključenje-ZADAR.docx)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