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9a39" w14:paraId="4da9a39" w:rsidRDefault="001374A5" w:rsidP="001374A5" w:rsidR="001374A5">
      <w:pPr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075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4A5" w:rsidP="001374A5" w:rsidR="001374A5">
      <w:r>
        <w:t xml:space="preserve">REPUBLIKA HRVATSKA                                                                             </w:t>
      </w:r>
    </w:p>
    <w:p w:rsidRDefault="001374A5" w:rsidP="001374A5" w:rsidR="001374A5">
      <w:r>
        <w:t>Trgovački sud u Zagrebu</w:t>
      </w:r>
    </w:p>
    <w:p w:rsidRDefault="001374A5" w:rsidP="001374A5" w:rsidR="001374A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374A5" w:rsidP="001374A5" w:rsidR="001374A5"/>
    <w:p w:rsidRDefault="001374A5" w:rsidP="001374A5" w:rsidR="001374A5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1589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82</w:t>
      </w:r>
      <w:proofErr w:type="spellEnd"/>
    </w:p>
    <w:p w:rsidRDefault="001374A5" w:rsidP="001374A5" w:rsidR="001374A5"/>
    <w:p w:rsidRDefault="001374A5" w:rsidP="001374A5" w:rsidR="001374A5">
      <w:pPr>
        <w:jc w:val="center"/>
      </w:pPr>
      <w:r>
        <w:t>R E P U B L I K A    H R V A T S K A</w:t>
      </w:r>
    </w:p>
    <w:p w:rsidRDefault="001374A5" w:rsidP="001374A5" w:rsidR="001374A5">
      <w:pPr>
        <w:jc w:val="center"/>
      </w:pPr>
    </w:p>
    <w:p w:rsidRDefault="001374A5" w:rsidP="001374A5" w:rsidR="001374A5">
      <w:pPr>
        <w:jc w:val="center"/>
      </w:pPr>
      <w:r>
        <w:t>R J E Š E N J E</w:t>
      </w:r>
    </w:p>
    <w:p w:rsidRDefault="001374A5" w:rsidP="001374A5" w:rsidR="001374A5"/>
    <w:p w:rsidRDefault="001374A5" w:rsidP="001374A5" w:rsidR="001374A5"/>
    <w:p w:rsidRDefault="001374A5" w:rsidP="001374A5" w:rsidR="001374A5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proofErr w:type="spellStart"/>
      <w:r>
        <w:t>PARTING</w:t>
      </w:r>
      <w:proofErr w:type="spellEnd"/>
      <w:r>
        <w:t xml:space="preserve"> TRGOVINA d.o.o. za trgovinu i usluge – u stečaju,  </w:t>
      </w:r>
      <w:proofErr w:type="spellStart"/>
      <w:r>
        <w:t>OIB</w:t>
      </w:r>
      <w:proofErr w:type="spellEnd"/>
      <w:r>
        <w:t>:</w:t>
      </w:r>
      <w:proofErr w:type="spellStart"/>
      <w:r>
        <w:t>02077535248</w:t>
      </w:r>
      <w:proofErr w:type="spellEnd"/>
      <w:r>
        <w:t xml:space="preserve">, Zagreb, Vike </w:t>
      </w:r>
      <w:proofErr w:type="spellStart"/>
      <w:r>
        <w:t>Podgorske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dana </w:t>
      </w:r>
      <w:proofErr w:type="spellStart"/>
      <w:r>
        <w:t>27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>. godine</w:t>
      </w:r>
    </w:p>
    <w:p w:rsidRDefault="001374A5" w:rsidP="001374A5" w:rsidR="001374A5"/>
    <w:p w:rsidRDefault="001374A5" w:rsidP="001374A5" w:rsidR="001374A5">
      <w:pPr>
        <w:jc w:val="center"/>
      </w:pPr>
      <w:r>
        <w:t>r i j e š i o   j e</w:t>
      </w:r>
    </w:p>
    <w:p w:rsidRDefault="001374A5" w:rsidP="001374A5" w:rsidR="001374A5"/>
    <w:p w:rsidRDefault="001374A5" w:rsidP="001374A5" w:rsidR="001374A5">
      <w:pPr>
        <w:ind w:left="708"/>
        <w:jc w:val="both"/>
      </w:pPr>
      <w:r>
        <w:t xml:space="preserve">Ispravlja se </w:t>
      </w:r>
      <w:r w:rsidR="00E3411E">
        <w:t>rješenje</w:t>
      </w:r>
      <w:r>
        <w:t xml:space="preserve"> ovog suda poslovni broj St-</w:t>
      </w:r>
      <w:proofErr w:type="spellStart"/>
      <w:r>
        <w:t>1589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80</w:t>
      </w:r>
      <w:proofErr w:type="spellEnd"/>
      <w:r>
        <w:t xml:space="preserve"> od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>. godine tako da:</w:t>
      </w:r>
    </w:p>
    <w:p w:rsidRDefault="001374A5" w:rsidP="001374A5" w:rsidR="001374A5">
      <w:pPr>
        <w:ind w:left="708"/>
        <w:jc w:val="both"/>
      </w:pPr>
    </w:p>
    <w:p w:rsidRDefault="001374A5" w:rsidP="001374A5" w:rsidR="001374A5">
      <w:pPr>
        <w:ind w:left="708"/>
        <w:jc w:val="both"/>
      </w:pPr>
      <w:r>
        <w:t>- u drugom redu uvoda umjesto riječi „</w:t>
      </w:r>
      <w:proofErr w:type="spellStart"/>
      <w:r>
        <w:t>PARTNING</w:t>
      </w:r>
      <w:proofErr w:type="spellEnd"/>
      <w:r>
        <w:t>“ stoji riječ „</w:t>
      </w:r>
      <w:proofErr w:type="spellStart"/>
      <w:r>
        <w:t>PARTING</w:t>
      </w:r>
      <w:proofErr w:type="spellEnd"/>
      <w:r>
        <w:t>“, te</w:t>
      </w:r>
    </w:p>
    <w:p w:rsidRDefault="001374A5" w:rsidP="001374A5" w:rsidR="001374A5">
      <w:pPr>
        <w:ind w:left="708"/>
        <w:jc w:val="both"/>
      </w:pPr>
      <w:r>
        <w:t xml:space="preserve">- u točki </w:t>
      </w:r>
      <w:proofErr w:type="spellStart"/>
      <w:r>
        <w:t>IV</w:t>
      </w:r>
      <w:r w:rsidR="00E3411E">
        <w:t>.</w:t>
      </w:r>
      <w:r>
        <w:t>5</w:t>
      </w:r>
      <w:proofErr w:type="spellEnd"/>
      <w:r>
        <w:t xml:space="preserve"> umjesto iznosa "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kn" stoji iznos "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kn".</w:t>
      </w:r>
    </w:p>
    <w:p w:rsidRDefault="001374A5" w:rsidP="001374A5" w:rsidR="001374A5"/>
    <w:p w:rsidRDefault="001374A5" w:rsidP="001374A5" w:rsidR="001374A5">
      <w:pPr>
        <w:ind w:firstLine="708"/>
      </w:pPr>
      <w:r>
        <w:t>U ostalom dijelu rješenje ostaje neizmijenjeno.</w:t>
      </w:r>
    </w:p>
    <w:p w:rsidRDefault="001374A5" w:rsidP="001374A5" w:rsidR="001374A5"/>
    <w:p w:rsidRDefault="001374A5" w:rsidP="001374A5" w:rsidR="001374A5">
      <w:pPr>
        <w:jc w:val="center"/>
      </w:pPr>
      <w:r>
        <w:t>Obrazloženje</w:t>
      </w:r>
    </w:p>
    <w:p w:rsidRDefault="001374A5" w:rsidP="001374A5" w:rsidR="001374A5"/>
    <w:p w:rsidRDefault="001374A5" w:rsidP="001374A5" w:rsidR="001374A5">
      <w:r>
        <w:t xml:space="preserve">  </w:t>
      </w:r>
      <w:r>
        <w:tab/>
        <w:t>U  rješenju ovog suda br. St-</w:t>
      </w:r>
      <w:proofErr w:type="spellStart"/>
      <w:r>
        <w:t>1589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80</w:t>
      </w:r>
      <w:proofErr w:type="spellEnd"/>
      <w:r>
        <w:t xml:space="preserve"> od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 došlo je do očite pogreške u pisanju, pa je sud donio ovo rješenje sukladno odredbi čl. </w:t>
      </w:r>
      <w:proofErr w:type="spellStart"/>
      <w:r>
        <w:t>342</w:t>
      </w:r>
      <w:proofErr w:type="spellEnd"/>
      <w:r>
        <w:t xml:space="preserve">. st. 1, 2. i 4. </w:t>
      </w:r>
      <w:proofErr w:type="spellStart"/>
      <w:r>
        <w:t>ZPP</w:t>
      </w:r>
      <w:proofErr w:type="spellEnd"/>
      <w:r>
        <w:t xml:space="preserve">-a, a u vezi čl. </w:t>
      </w:r>
      <w:proofErr w:type="spellStart"/>
      <w:r>
        <w:t>19</w:t>
      </w:r>
      <w:proofErr w:type="spellEnd"/>
      <w:r>
        <w:t xml:space="preserve">. st. 1. Ovršnog zakona (Narodne novine </w:t>
      </w:r>
      <w:proofErr w:type="spellStart"/>
      <w:r>
        <w:t>57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42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173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194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151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67</w:t>
      </w:r>
      <w:proofErr w:type="spellEnd"/>
      <w:r>
        <w:t>/</w:t>
      </w:r>
      <w:proofErr w:type="spellStart"/>
      <w:r>
        <w:t>08</w:t>
      </w:r>
      <w:proofErr w:type="spellEnd"/>
      <w:r>
        <w:t xml:space="preserve">; dalje </w:t>
      </w:r>
      <w:proofErr w:type="spellStart"/>
      <w:r>
        <w:t>OZ</w:t>
      </w:r>
      <w:proofErr w:type="spellEnd"/>
      <w:r>
        <w:t>)</w:t>
      </w:r>
      <w:r w:rsidR="00C101F3">
        <w:t>.</w:t>
      </w:r>
    </w:p>
    <w:p w:rsidRDefault="001374A5" w:rsidP="001374A5" w:rsidR="001374A5"/>
    <w:p w:rsidRDefault="001374A5" w:rsidP="001374A5" w:rsidR="001374A5">
      <w:pPr>
        <w:jc w:val="center"/>
      </w:pPr>
      <w:r>
        <w:t xml:space="preserve">Zagreb, </w:t>
      </w:r>
      <w:proofErr w:type="spellStart"/>
      <w:r>
        <w:t>27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>.</w:t>
      </w:r>
    </w:p>
    <w:p w:rsidRDefault="001374A5" w:rsidP="001374A5" w:rsidR="001374A5"/>
    <w:p w:rsidRDefault="001374A5" w:rsidP="001374A5" w:rsidR="001374A5">
      <w:r>
        <w:t xml:space="preserve">                                                                                                    </w:t>
      </w:r>
      <w:r>
        <w:tab/>
      </w:r>
      <w:r>
        <w:tab/>
        <w:t>S U D A C:</w:t>
      </w:r>
    </w:p>
    <w:p w:rsidRDefault="001374A5" w:rsidP="001374A5" w:rsidR="001374A5"/>
    <w:p w:rsidRDefault="001374A5" w:rsidP="001374A5" w:rsidR="001374A5">
      <w:pPr>
        <w:jc w:val="right"/>
      </w:pPr>
      <w:r>
        <w:t xml:space="preserve">                                                                                     MIRJANA CHOUR </w:t>
      </w:r>
      <w:proofErr w:type="spellStart"/>
      <w:r>
        <w:t>HRŠAK</w:t>
      </w:r>
      <w:proofErr w:type="spellEnd"/>
      <w:r w:rsidR="00C83C0C">
        <w:t>, v.r.</w:t>
      </w:r>
    </w:p>
    <w:p w:rsidRDefault="001374A5" w:rsidP="001374A5" w:rsidR="001374A5"/>
    <w:p w:rsidRDefault="001374A5" w:rsidP="001374A5" w:rsidR="001374A5">
      <w:r>
        <w:t>POUKA O PRAVNOM LIJEKU:</w:t>
      </w:r>
    </w:p>
    <w:p w:rsidRDefault="001374A5" w:rsidP="001374A5" w:rsidR="001374A5">
      <w:pPr>
        <w:jc w:val="both"/>
      </w:pPr>
      <w: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1374A5" w:rsidP="001374A5" w:rsidR="001374A5"/>
    <w:p w:rsidRDefault="00C83C0C" w:rsidP="00C83C0C" w:rsidR="001E1F87">
      <w:pPr>
        <w:jc w:val="right"/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EF43A8"/>
    <w:multiLevelType w:val="hybridMultilevel"/>
    <w:tmpl w:val="A2E81DF4"/>
    <w:lvl w:tplc="51B4EE8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74A5"/>
    <w:rsid w:val="00045FAF"/>
    <w:rsid w:val="0005710B"/>
    <w:rsid w:val="00096970"/>
    <w:rsid w:val="001033F0"/>
    <w:rsid w:val="00117BC5"/>
    <w:rsid w:val="001374A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F40C4"/>
    <w:rsid w:val="00BA536C"/>
    <w:rsid w:val="00C101F3"/>
    <w:rsid w:val="00C83C0C"/>
    <w:rsid w:val="00CF6257"/>
    <w:rsid w:val="00E3411E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74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374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4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374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1131</properties:Characters>
  <properties:Lines>46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2017-11-27T10:36:00Z</dcterms:created>
  <dc:creator>Vlasta Bogović Milisavljević</dc:creator>
  <cp:lastModifiedBy>Vlasta Bogović Milisavljević</cp:lastModifiedBy>
  <cp:lastPrinted>2017-11-27T11:41:00Z</cp:lastPrinted>
  <dcterms:modified xmlns:xsi="http://www.w3.org/2001/XMLSchema-instance" xsi:type="dcterms:W3CDTF">2017-11-27T11:41:00Z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