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1da8" w14:paraId="2221da8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5E8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C645E8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St-381/2016</izvorni_sadrzaj>
    <derivirana_varijabla naziv="DomainObject.Predmet.OznakaBroj_1">St-381/2016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MEĐIMURSKO SRCE društvo s ograničenom odgovornošću za pekarstvo, usluge i trgovinu</izvorni_sadrzaj>
    <derivirana_varijabla naziv="DomainObject.Predmet.ProtustrankaFormated_1">  MEĐIMURSKO SRCE društvo s ograničenom odgovornošću za pekarstvo, usluge i trgovinu</derivirana_varijabla>
  </DomainObject.Predmet.ProtustrankaFormated>
  <DomainObject.Predmet.ProtustrankaFormatedOIB>
    <izvorni_sadrzaj>  MEĐIMURSKO SRCE društvo s ograničenom odgovornošću za pekarstvo, usluge i trgovinu, OIB 45870654487</izvorni_sadrzaj>
    <derivirana_varijabla naziv="DomainObject.Predmet.ProtustrankaFormatedOIB_1">  MEĐIMURSKO SRCE društvo s ograničenom odgovornošću za pekarstvo, usluge i trgovinu, OIB 45870654487</derivirana_varijabla>
  </DomainObject.Predmet.ProtustrankaFormatedOIB>
  <DomainObject.Predmet.ProtustrankaFormatedWithAdress>
    <izvorni_sadrzaj> MEĐIMURSKO SRCE društvo s ograničenom odgovornošću za pekarstvo, usluge i trgovinu, Zavrtna 10, 40000 Ivanovec</izvorni_sadrzaj>
    <derivirana_varijabla naziv="DomainObject.Predmet.ProtustrankaFormatedWithAdress_1"> MEĐIMURSKO SRCE društvo s ograničenom odgovornošću za pekarstvo, usluge i trgovinu, Zavrtna 10, 40000 Ivanovec</derivirana_varijabla>
  </DomainObject.Predmet.ProtustrankaFormatedWithAdress>
  <DomainObject.Predmet.ProtustrankaFormatedWithAdressOIB>
    <izvorni_sadrzaj> MEĐIMURSKO SRCE društvo s ograničenom odgovornošću za pekarstvo, usluge i trgovinu, OIB 45870654487, Zavrtna 10, 40000 Ivanovec</izvorni_sadrzaj>
    <derivirana_varijabla naziv="DomainObject.Predmet.ProtustrankaFormatedWithAdressOIB_1"> MEĐIMURSKO SRCE društvo s ograničenom odgovornošću za pekarstvo, usluge i trgovinu, OIB 45870654487, Zavrtna 10, 40000 Ivanovec</derivirana_varijabla>
  </DomainObject.Predmet.ProtustrankaFormatedWithAdressOIB>
  <DomainObject.Predmet.ProtustrankaWithAdress>
    <izvorni_sadrzaj>MEĐIMURSKO SRCE društvo s ograničenom odgovornošću za pekarstvo, usluge i trgovinu Zavrtna 10, 40000 Ivanovec</izvorni_sadrzaj>
    <derivirana_varijabla naziv="DomainObject.Predmet.ProtustrankaWithAdress_1">MEĐIMURSKO SRCE društvo s ograničenom odgovornošću za pekarstvo, usluge i trgovinu Zavrtna 10, 40000 Ivanovec</derivirana_varijabla>
  </DomainObject.Predmet.ProtustrankaWithAdress>
  <DomainObject.Predmet.ProtustrankaWithAdressOIB>
    <izvorni_sadrzaj>MEĐIMURSKO SRCE društvo s ograničenom odgovornošću za pekarstvo, usluge i trgovinu, OIB 45870654487, Zavrtna 10, 40000 Ivanovec</izvorni_sadrzaj>
    <derivirana_varijabla naziv="DomainObject.Predmet.ProtustrankaWithAdressOIB_1">MEĐIMURSKO SRCE društvo s ograničenom odgovornošću za pekarstvo, usluge i trgovinu, OIB 45870654487, Zavrtna 10, 40000 Ivanovec</derivirana_varijabla>
  </DomainObject.Predmet.ProtustrankaWithAdressOIB>
  <DomainObject.Predmet.ProtustrankaNazivFormated>
    <izvorni_sadrzaj>MEĐIMURSKO SRCE društvo s ograničenom odgovornošću za pekarstvo, usluge i trgovinu</izvorni_sadrzaj>
    <derivirana_varijabla naziv="DomainObject.Predmet.ProtustrankaNazivFormated_1">MEĐIMURSKO SRCE društvo s ograničenom odgovornošću za pekarstvo, usluge i trgovinu</derivirana_varijabla>
  </DomainObject.Predmet.ProtustrankaNazivFormated>
  <DomainObject.Predmet.ProtustrankaNazivFormatedOIB>
    <izvorni_sadrzaj>MEĐIMURSKO SRCE društvo s ograničenom odgovornošću za pekarstvo, usluge i trgovinu, OIB 45870654487</izvorni_sadrzaj>
    <derivirana_varijabla naziv="DomainObject.Predmet.ProtustrankaNazivFormatedOIB_1">MEĐIMURSKO SRCE društvo s ograničenom odgovornošću za pekarstvo, usluge i trgovinu, OIB 45870654487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MEĐIMURSKO SRCE društvo s ograničenom odgovornošću za pekarstvo, usluge i trgovinu</item>
    </izvorni_sadrzaj>
    <derivirana_varijabla naziv="DomainObject.Predmet.ProtuStrankaListFormated_1">
      <item>MEĐIMURSKO SRCE društvo s ograničenom odgovornošću za pekarstvo, usluge i trgovinu</item>
    </derivirana_varijabla>
  </DomainObject.Predmet.ProtuStrankaListFormated>
  <DomainObject.Predmet.ProtuStrankaListFormatedOIB>
    <izvorni_sadrzaj>
      <item>MEĐIMURSKO SRCE društvo s ograničenom odgovornošću za pekarstvo, usluge i trgovinu, OIB 45870654487</item>
    </izvorni_sadrzaj>
    <derivirana_varijabla naziv="DomainObject.Predmet.ProtuStrankaListFormatedOIB_1">
      <item>MEĐIMURSKO SRCE društvo s ograničenom odgovornošću za pekarstvo, usluge i trgovinu, OIB 45870654487</item>
    </derivirana_varijabla>
  </DomainObject.Predmet.ProtuStrankaListFormatedOIB>
  <DomainObject.Predmet.ProtuStrankaListFormatedWithAdress>
    <izvorni_sadrzaj>
      <item>MEĐIMURSKO SRCE društvo s ograničenom odgovornošću za pekarstvo, usluge i trgovinu, Zavrtna 10, 40000 Ivanovec</item>
    </izvorni_sadrzaj>
    <derivirana_varijabla naziv="DomainObject.Predmet.ProtuStrankaListFormatedWithAdress_1">
      <item>MEĐIMURSKO SRCE društvo s ograničenom odgovornošću za pekarstvo, usluge i trgovinu, Zavrtna 10, 40000 Ivanovec</item>
    </derivirana_varijabla>
  </DomainObject.Predmet.ProtuStrankaListFormatedWithAdress>
  <DomainObject.Predmet.ProtuStrankaListFormatedWithAdressOIB>
    <izvorni_sadrzaj>
      <item>MEĐIMURSKO SRCE društvo s ograničenom odgovornošću za pekarstvo, usluge i trgovinu, OIB 45870654487, Zavrtna 10, 40000 Ivanovec</item>
    </izvorni_sadrzaj>
    <derivirana_varijabla naziv="DomainObject.Predmet.ProtuStrankaListFormatedWithAdressOIB_1">
      <item>MEĐIMURSKO SRCE društvo s ograničenom odgovornošću za pekarstvo, usluge i trgovinu, OIB 45870654487, Zavrtna 10, 40000 Ivanovec</item>
    </derivirana_varijabla>
  </DomainObject.Predmet.ProtuStrankaListFormatedWithAdressOIB>
  <DomainObject.Predmet.ProtuStrankaListNazivFormated>
    <izvorni_sadrzaj>
      <item>MEĐIMURSKO SRCE društvo s ograničenom odgovornošću za pekarstvo, usluge i trgovinu</item>
    </izvorni_sadrzaj>
    <derivirana_varijabla naziv="DomainObject.Predmet.ProtuStrankaListNazivFormated_1">
      <item>MEĐIMURSKO SRCE društvo s ograničenom odgovornošću za pekarstvo, usluge i trgovinu</item>
    </derivirana_varijabla>
  </DomainObject.Predmet.ProtuStrankaListNazivFormated>
  <DomainObject.Predmet.ProtuStrankaListNazivFormatedOIB>
    <izvorni_sadrzaj>
      <item>MEĐIMURSKO SRCE društvo s ograničenom odgovornošću za pekarstvo, usluge i trgovinu, OIB 45870654487</item>
    </izvorni_sadrzaj>
    <derivirana_varijabla naziv="DomainObject.Predmet.ProtuStrankaListNazivFormatedOIB_1">
      <item>MEĐIMURSKO SRCE društvo s ograničenom odgovornošću za pekarstvo, usluge i trgovinu, OIB 45870654487</item>
    </derivirana_varijabla>
  </DomainObject.Predmet.ProtuStrankaListNazivFormatedOIB>
  <DomainObject.Predmet.OstaliListFormated>
    <izvorni_sadrzaj>
      <item>Sudski registar</item>
      <item>Radovan Herman</item>
      <item>Županijsko državno odvjetništvo</item>
      <item>sudski registar</item>
    </izvorni_sadrzaj>
    <derivirana_varijabla naziv="DomainObject.Predmet.OstaliListFormated_1">
      <item>Sudski registar</item>
      <item>Radovan Herman</item>
      <item>Županijsko državno odvjetništvo</item>
      <item>sudski registar</item>
    </derivirana_varijabla>
  </DomainObject.Predmet.OstaliListFormated>
  <DomainObject.Predmet.OstaliListFormatedOIB>
    <izvorni_sadrzaj>
      <item>Sudski registar</item>
      <item>Radovan Herman, OIB 14932579253</item>
      <item>Županijsko državno odvjetništvo</item>
      <item>sudski registar</item>
    </izvorni_sadrzaj>
    <derivirana_varijabla naziv="DomainObject.Predmet.OstaliListFormatedOIB_1">
      <item>Sudski registar</item>
      <item>Radovan Herman, OIB 14932579253</item>
      <item>Županijsko državno odvjetništvo</item>
      <item>sudski registar</item>
    </derivirana_varijabla>
  </DomainObject.Predmet.OstaliListFormatedOIB>
  <DomainObject.Predmet.OstaliListFormatedWithAdress>
    <izvorni_sadrzaj>
      <item>Sudski registar</item>
      <item>Radovan Herman, Zavrtna 10, 40000 Ivanovec</item>
      <item>Županijsko državno odvjetništvo</item>
      <item>sudski registar</item>
    </izvorni_sadrzaj>
    <derivirana_varijabla naziv="DomainObject.Predmet.OstaliListFormatedWithAdress_1">
      <item>Sudski registar</item>
      <item>Radovan Herman, Zavrtna 10, 40000 Ivanovec</item>
      <item>Županijsko državno odvjetništvo</item>
      <item>sudski registar</item>
    </derivirana_varijabla>
  </DomainObject.Predmet.OstaliListFormatedWithAdress>
  <DomainObject.Predmet.OstaliListFormatedWithAdressOIB>
    <izvorni_sadrzaj>
      <item>Sudski registar</item>
      <item>Radovan Herman, OIB 14932579253, Zavrtna 10, 40000 Ivanovec</item>
      <item>Županijsko državno odvjetništvo</item>
      <item>sudski registar</item>
    </izvorni_sadrzaj>
    <derivirana_varijabla naziv="DomainObject.Predmet.OstaliListFormatedWithAdressOIB_1">
      <item>Sudski registar</item>
      <item>Radovan Herman, OIB 14932579253, Zavrtna 10, 40000 Ivanovec</item>
      <item>Županijsko državno odvjetništvo</item>
      <item>sudski registar</item>
    </derivirana_varijabla>
  </DomainObject.Predmet.OstaliListFormatedWithAdressOIB>
  <DomainObject.Predmet.OstaliListNazivFormated>
    <izvorni_sadrzaj>
      <item>Sudski registar</item>
      <item>Radovan Herman</item>
      <item>Županijsko državno odvjetništvo</item>
      <item>sudski registar</item>
    </izvorni_sadrzaj>
    <derivirana_varijabla naziv="DomainObject.Predmet.OstaliListNazivFormated_1">
      <item>Sudski registar</item>
      <item>Radovan Herman</item>
      <item>Županijsko državno odvjetništvo</item>
      <item>sudski registar</item>
    </derivirana_varijabla>
  </DomainObject.Predmet.OstaliListNazivFormated>
  <DomainObject.Predmet.OstaliListNazivFormatedOIB>
    <izvorni_sadrzaj>
      <item>Sudski registar</item>
      <item>Radovan Herman, OIB 14932579253</item>
      <item>Županijsko državno odvjetništvo</item>
      <item>sudski registar</item>
    </izvorni_sadrzaj>
    <derivirana_varijabla naziv="DomainObject.Predmet.OstaliListNazivFormatedOIB_1">
      <item>Sudski registar</item>
      <item>Radovan Herman, OIB 14932579253</item>
      <item>Županijsko državno odvjetništvo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MEĐIMURSKO SRCE društvo s ograničenom odgovornošću za pekarstvo, usluge i trgovinu</izvorni_sadrzaj>
    <derivirana_varijabla naziv="DomainObject.Predmet.ProtustrankaIDrugi_1">MEĐIMURSKO SRCE društvo s ograničenom odgovornošću za pekarstvo,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MEĐIMURSKO SRCE društvo s ograničenom odgovornošću za pekarstvo, usluge i trgovinu, OIB 45870654487, Zavrtna 10, 40000 Ivanovec</izvorni_sadrzaj>
    <derivirana_varijabla naziv="DomainObject.Predmet.ProtustrankaIDrugiAdressOIB_1">MEĐIMURSKO SRCE društvo s ograničenom odgovornošću za pekarstvo, usluge i trgovinu, OIB 45870654487, Zavrtna 10,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Radovan Herman</item>
      <item>Županijsko državno odvjetništvo</item>
      <item>MEĐIMURSKO SRCE društvo s ograničenom odgovornošću za pekarstvo, usluge i trgovinu</item>
      <item>Financijska agencija</item>
      <item>sudski registar</item>
    </izvorni_sadrzaj>
    <derivirana_varijabla naziv="DomainObject.Predmet.SudioniciListNaziv_1">
      <item>Sudski registar</item>
      <item>Radovan Herman</item>
      <item>Županijsko državno odvjetništvo</item>
      <item>MEĐIMURSKO SRCE društvo s ograničenom odgovornošću za pekarstvo, usluge i trgovinu</item>
      <item>Financijska agencija</item>
      <item>sudski registar</item>
    </derivirana_varijabla>
  </DomainObject.Predmet.SudioniciListNaziv>
  <DomainObject.Predmet.SudioniciListAdressOIB>
    <izvorni_sadrzaj>
      <item>Sudski registar</item>
      <item>Radovan Herman, OIB 14932579253, Zavrtna 10,40000 Ivanovec</item>
      <item>Županijsko državno odvjetništvo</item>
      <item>MEĐIMURSKO SRCE društvo s ograničenom odgovornošću za pekarstvo, usluge i trgovinu, OIB 45870654487, Zavrtna 10,40000 Ivanovec</item>
      <item>Financijska agencija, OIB 85821130368</item>
      <item>sudski registar</item>
    </izvorni_sadrzaj>
    <derivirana_varijabla naziv="DomainObject.Predmet.SudioniciListAdressOIB_1">
      <item>Sudski registar</item>
      <item>Radovan Herman, OIB 14932579253, Zavrtna 10,40000 Ivanovec</item>
      <item>Županijsko državno odvjetništvo</item>
      <item>MEĐIMURSKO SRCE društvo s ograničenom odgovornošću za pekarstvo, usluge i trgovinu, OIB 45870654487, Zavrtna 10,40000 Ivanovec</item>
      <item>Financijska agencija, OIB 85821130368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14932579253</item>
      <item>, OIB null</item>
      <item>, OIB 45870654487</item>
      <item>, OIB 85821130368</item>
      <item>, OIB null</item>
    </izvorni_sadrzaj>
    <derivirana_varijabla naziv="DomainObject.Predmet.SudioniciListNazivOIB_1">
      <item>, OIB null</item>
      <item>, OIB 14932579253</item>
      <item>, OIB null</item>
      <item>, OIB 45870654487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