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eb62a" w14:paraId="75eb62a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6B59BA">
        <w:rPr>
          <w:sz w:val="24"/>
          <w:szCs w:val="24"/>
        </w:rPr>
        <w:t>650</w:t>
      </w:r>
      <w:r w:rsidR="00900352">
        <w:rPr>
          <w:sz w:val="24"/>
          <w:szCs w:val="24"/>
        </w:rPr>
        <w:t>8</w:t>
      </w:r>
      <w:r w:rsidR="00D1612B">
        <w:rPr>
          <w:sz w:val="24"/>
          <w:szCs w:val="24"/>
        </w:rPr>
        <w:t>/</w:t>
      </w:r>
      <w:r w:rsidR="00540698">
        <w:rPr>
          <w:sz w:val="24"/>
          <w:szCs w:val="24"/>
        </w:rPr>
        <w:t>1</w:t>
      </w:r>
      <w:r w:rsidR="006B59BA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744ACA" w:rsidRPr="00744ACA">
        <w:rPr>
          <w:sz w:val="24"/>
          <w:szCs w:val="24"/>
        </w:rPr>
        <w:t>DEBEO d.o.o. za graditeljstvo, trgovinu i usluge, u stečaju, Zagreb, Kranjčevićeva 22, OIB:56746532774</w:t>
      </w:r>
      <w:r w:rsidRPr="006F6164">
        <w:rPr>
          <w:sz w:val="24"/>
          <w:szCs w:val="24"/>
        </w:rPr>
        <w:t xml:space="preserve">, </w:t>
      </w:r>
      <w:r w:rsidR="00FF37AB">
        <w:rPr>
          <w:sz w:val="24"/>
          <w:szCs w:val="24"/>
        </w:rPr>
        <w:t>5</w:t>
      </w:r>
      <w:r w:rsidRPr="006F6164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Pr="006F616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Obustavlja se i zaključuje stečajni postupak nad stečajnim dužnikom</w:t>
      </w:r>
      <w:r w:rsidR="00644454" w:rsidRPr="00644454">
        <w:rPr>
          <w:sz w:val="24"/>
          <w:szCs w:val="24"/>
        </w:rPr>
        <w:t xml:space="preserve"> </w:t>
      </w:r>
      <w:r w:rsidR="00744ACA" w:rsidRPr="00744ACA">
        <w:rPr>
          <w:sz w:val="24"/>
          <w:szCs w:val="24"/>
        </w:rPr>
        <w:t>DEBEO d.o.o. za graditeljstvo, trgovinu i usluge, u stečaju, Zagreb, Kranjčevićeva 22, OIB:56746532774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281601" w:rsidRPr="00281601">
        <w:rPr>
          <w:sz w:val="24"/>
          <w:szCs w:val="24"/>
        </w:rPr>
        <w:t>IVA PINJUH STJEPOVIĆ, Zagreb, Draškovićeva 4a, pp544, OIB:60842552274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8E42A4" w:rsidP="008E42A4" w:rsidR="008E42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>
        <w:rPr>
          <w:sz w:val="24"/>
          <w:szCs w:val="24"/>
        </w:rPr>
        <w:tab/>
      </w:r>
      <w:r w:rsidRPr="00F309F8">
        <w:rPr>
          <w:sz w:val="24"/>
          <w:szCs w:val="24"/>
        </w:rPr>
        <w:t xml:space="preserve">Ovo rješenje će se objaviti </w:t>
      </w:r>
      <w:r w:rsidR="002E6EAF">
        <w:rPr>
          <w:sz w:val="24"/>
          <w:szCs w:val="24"/>
        </w:rPr>
        <w:t>na e-oglasna ploča suda</w:t>
      </w:r>
      <w:r w:rsidRPr="00F309F8">
        <w:rPr>
          <w:sz w:val="24"/>
          <w:szCs w:val="24"/>
        </w:rPr>
        <w:t xml:space="preserve"> i dostav</w:t>
      </w:r>
      <w:r w:rsidR="002E6EAF">
        <w:rPr>
          <w:sz w:val="24"/>
          <w:szCs w:val="24"/>
        </w:rPr>
        <w:t>iti</w:t>
      </w:r>
      <w:r w:rsidRPr="00F309F8">
        <w:rPr>
          <w:sz w:val="24"/>
          <w:szCs w:val="24"/>
        </w:rPr>
        <w:t xml:space="preserve"> sudskom registru radi brisanja dužnika iz sudskog registra po pravomoćnosti ovog rješenja.</w:t>
      </w: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190315" w:rsidP="00190315" w:rsidR="00190315">
      <w:pPr>
        <w:ind w:firstLine="720"/>
        <w:jc w:val="both"/>
        <w:rPr>
          <w:sz w:val="24"/>
          <w:szCs w:val="24"/>
        </w:rPr>
      </w:pPr>
      <w:r w:rsidRPr="00190315">
        <w:rPr>
          <w:sz w:val="24"/>
          <w:szCs w:val="24"/>
        </w:rPr>
        <w:t>Stečajni upravitelj je podnio izvješće o tijeku stečajnog postupka iz kojeg proizlazi da dužnik nema sredstava za namirenje troškova stečajnog postupka.</w:t>
      </w:r>
    </w:p>
    <w:p w:rsidRDefault="00D1612B" w:rsidP="0064672C" w:rsidR="0064672C" w:rsidRPr="0064672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672C" w:rsidRPr="0064672C">
        <w:rPr>
          <w:sz w:val="24"/>
          <w:szCs w:val="24"/>
        </w:rPr>
        <w:t>Odredbom članka 293. Stečajnog zakona (NN 71/15) određeno je: (1) Ako se nakon otvaranja stečajnoga postupka pokaže da stečajna masa nije dostatna ni za namirenje troškova postupka, sud će rješenjem obustaviti i zaključiti postupak. (2) Sud će, prije donošenja rješenja iz stavka 1. ovoga članka, pozvati na očitovanje vjerovnike stečajne mase, stečajnoga upravitelja i skupštinu vjerovnika. Poziv na očitovanje objavit će se na mrežnoj stranici e-Oglasna ploča sudova. (3) Stečajni postupak neće se obustaviti i zaključiti ako vjerovnici koji su se protivili obustavi postupka solidarno predujme dostatan iznos novca za namirenje troškova postupka u roku koji im je sud odredio rješenjem. (4) Stečajni upravitelj može i nakon obustave i zaključenja stečajnoga postupka u ime stečajnoga dužnika, a za račun stečajne mase nastaviti s unovčenjem imovine dužnika i s ostvarenim sredstvima postupiti prema odredbi iz članka 133. stavaka 1. ovoga Zakona.</w:t>
      </w:r>
    </w:p>
    <w:p w:rsidRDefault="0064672C" w:rsidP="0064672C" w:rsidR="0064672C" w:rsidRPr="0064672C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tab/>
      </w:r>
      <w:r w:rsidR="00D1612B" w:rsidRPr="00D1612B">
        <w:rPr>
          <w:sz w:val="24"/>
          <w:szCs w:val="24"/>
        </w:rPr>
        <w:t xml:space="preserve">Na skupštini vjerovnika održanoj </w:t>
      </w:r>
      <w:r w:rsidR="00744ACA">
        <w:rPr>
          <w:sz w:val="24"/>
          <w:szCs w:val="24"/>
        </w:rPr>
        <w:t>4</w:t>
      </w:r>
      <w:r w:rsidR="00D1612B" w:rsidRPr="00D1612B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="00D1612B" w:rsidRPr="00D1612B">
        <w:rPr>
          <w:sz w:val="24"/>
          <w:szCs w:val="24"/>
        </w:rPr>
        <w:t xml:space="preserve"> 201</w:t>
      </w:r>
      <w:r w:rsidR="00281601">
        <w:rPr>
          <w:sz w:val="24"/>
          <w:szCs w:val="24"/>
        </w:rPr>
        <w:t>8</w:t>
      </w:r>
      <w:r w:rsidR="00D1612B" w:rsidRPr="00D1612B">
        <w:rPr>
          <w:sz w:val="24"/>
          <w:szCs w:val="24"/>
        </w:rPr>
        <w:t xml:space="preserve">. stečajni vjerovnici </w:t>
      </w:r>
      <w:r w:rsidRPr="0064672C">
        <w:rPr>
          <w:sz w:val="24"/>
          <w:szCs w:val="24"/>
        </w:rPr>
        <w:t xml:space="preserve">suglasili su se s obustavom i zaključenjem ovog stečajnog postupka temeljem odredbe članka 293. SZ-a. </w:t>
      </w:r>
    </w:p>
    <w:p w:rsidRDefault="0064672C" w:rsidP="0064672C" w:rsidR="00644454">
      <w:pPr>
        <w:jc w:val="both"/>
        <w:rPr>
          <w:sz w:val="24"/>
          <w:szCs w:val="24"/>
        </w:rPr>
      </w:pPr>
      <w:r w:rsidRPr="0064672C">
        <w:rPr>
          <w:sz w:val="24"/>
          <w:szCs w:val="24"/>
        </w:rPr>
        <w:lastRenderedPageBreak/>
        <w:tab/>
        <w:t>Kako je nakon otvaranja stečajnog postupka utvrđeno da stečajna masa nije dostatna za pokriće troškova stečajnog postupka te je saslušan stečajni upravitelj i zatraženo je mišljenje skupštine vjerovnika, Sud temeljem članka 293. SZ-a, donio odluku kao u izreci rješenja.</w:t>
      </w:r>
    </w:p>
    <w:p w:rsidRDefault="00850147" w:rsidP="0064672C" w:rsidR="00850147" w:rsidRPr="00F309F8">
      <w:pPr>
        <w:jc w:val="both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744ACA">
        <w:rPr>
          <w:sz w:val="24"/>
          <w:szCs w:val="24"/>
        </w:rPr>
        <w:t>5</w:t>
      </w:r>
      <w:r w:rsidR="008E42A4" w:rsidRPr="008E42A4">
        <w:rPr>
          <w:sz w:val="24"/>
          <w:szCs w:val="24"/>
        </w:rPr>
        <w:t xml:space="preserve">. </w:t>
      </w:r>
      <w:r w:rsidR="00281601">
        <w:rPr>
          <w:sz w:val="24"/>
          <w:szCs w:val="24"/>
        </w:rPr>
        <w:t>srpnja</w:t>
      </w:r>
      <w:r w:rsidR="008E42A4" w:rsidRPr="008E42A4">
        <w:rPr>
          <w:sz w:val="24"/>
          <w:szCs w:val="24"/>
        </w:rPr>
        <w:t xml:space="preserve"> 201</w:t>
      </w:r>
      <w:r w:rsidR="005A77F0">
        <w:rPr>
          <w:sz w:val="24"/>
          <w:szCs w:val="24"/>
        </w:rPr>
        <w:t>8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493D8A">
        <w:rPr>
          <w:sz w:val="24"/>
          <w:szCs w:val="24"/>
        </w:rPr>
        <w:t xml:space="preserve"> </w:t>
      </w:r>
      <w:r w:rsidR="00C44A42">
        <w:rPr>
          <w:sz w:val="24"/>
          <w:szCs w:val="24"/>
        </w:rPr>
        <w:t>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493D8A" w:rsidP="00644454" w:rsidR="00493D8A">
      <w:pPr>
        <w:rPr>
          <w:sz w:val="24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C44A42" w:rsidR="00C44A42" w:rsidRPr="00C44A42">
      <w:pPr>
        <w:rPr>
          <w:sz w:val="24"/>
          <w:szCs w:val="24"/>
        </w:rPr>
      </w:pPr>
      <w:r w:rsidRPr="00C44A42">
        <w:rPr>
          <w:sz w:val="24"/>
          <w:szCs w:val="24"/>
        </w:rPr>
        <w:t>Za točnost otpravka - ovlašteni službenik</w:t>
      </w:r>
    </w:p>
    <w:p w:rsidRDefault="00C44A42" w:rsidR="00C44A42" w:rsidRPr="00C44A42">
      <w:pPr>
        <w:rPr>
          <w:sz w:val="24"/>
          <w:szCs w:val="24"/>
        </w:rPr>
      </w:pPr>
      <w:r w:rsidRPr="00C44A42">
        <w:rPr>
          <w:sz w:val="24"/>
          <w:szCs w:val="24"/>
        </w:rPr>
        <w:tab/>
        <w:t xml:space="preserve">      Ivana Stampf</w:t>
      </w:r>
    </w:p>
    <w:p w:rsidRDefault="00C44A42" w:rsidP="00644454" w:rsidR="00C44A42" w:rsidRPr="00C44A42">
      <w:pPr>
        <w:rPr>
          <w:sz w:val="24"/>
          <w:szCs w:val="24"/>
        </w:rPr>
      </w:pPr>
    </w:p>
    <w:p w:rsidRDefault="00644454" w:rsidP="00644454" w:rsidR="00644454" w:rsidRPr="00C44A42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4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59BA" w:rsidP="004E76BA" w:rsidR="008E42A4" w:rsidRPr="00AE24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8E42A4" w:rsidRPr="00AE249F">
      <w:rPr>
        <w:sz w:val="24"/>
        <w:szCs w:val="24"/>
      </w:rPr>
      <w:t>St-</w:t>
    </w:r>
    <w:r>
      <w:rPr>
        <w:sz w:val="24"/>
        <w:szCs w:val="24"/>
      </w:rPr>
      <w:t>650</w:t>
    </w:r>
    <w:r w:rsidR="00744ACA">
      <w:rPr>
        <w:sz w:val="24"/>
        <w:szCs w:val="24"/>
      </w:rPr>
      <w:t>8</w:t>
    </w:r>
    <w:r w:rsidR="008E42A4" w:rsidRPr="00AE249F">
      <w:rPr>
        <w:sz w:val="24"/>
        <w:szCs w:val="24"/>
      </w:rPr>
      <w:t>/</w:t>
    </w:r>
    <w:r w:rsidR="00540698" w:rsidRPr="00AE249F">
      <w:rPr>
        <w:sz w:val="24"/>
        <w:szCs w:val="24"/>
      </w:rPr>
      <w:t>1</w:t>
    </w:r>
    <w:r>
      <w:rPr>
        <w:sz w:val="24"/>
        <w:szCs w:val="24"/>
      </w:rPr>
      <w:t>6</w:t>
    </w:r>
  </w:p>
  <w:p w:rsidRDefault="00AC07BC" w:rsidP="004E76BA" w:rsidR="00AC07BC">
    <w:pPr>
      <w:pStyle w:val="Zaglavlje"/>
      <w:jc w:val="right"/>
      <w:rPr>
        <w:sz w:val="24"/>
        <w:szCs w:val="24"/>
      </w:rPr>
    </w:pPr>
  </w:p>
  <w:p w:rsidRDefault="00AE249F" w:rsidP="004E76BA" w:rsidR="00AE249F" w:rsidRPr="00AE249F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11433"/>
    <w:rsid w:val="00082A55"/>
    <w:rsid w:val="000854D1"/>
    <w:rsid w:val="000B58EB"/>
    <w:rsid w:val="00190315"/>
    <w:rsid w:val="001F5542"/>
    <w:rsid w:val="00263F8B"/>
    <w:rsid w:val="00281601"/>
    <w:rsid w:val="002A176E"/>
    <w:rsid w:val="002A5081"/>
    <w:rsid w:val="002E6EAF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7159F"/>
    <w:rsid w:val="00493D8A"/>
    <w:rsid w:val="004C55D1"/>
    <w:rsid w:val="004E6CBB"/>
    <w:rsid w:val="004E76BA"/>
    <w:rsid w:val="00500321"/>
    <w:rsid w:val="00540698"/>
    <w:rsid w:val="00554BA9"/>
    <w:rsid w:val="00577C20"/>
    <w:rsid w:val="005A77F0"/>
    <w:rsid w:val="005E0FDC"/>
    <w:rsid w:val="00607009"/>
    <w:rsid w:val="00614AAF"/>
    <w:rsid w:val="00644454"/>
    <w:rsid w:val="0064672C"/>
    <w:rsid w:val="00647D3E"/>
    <w:rsid w:val="006A2A82"/>
    <w:rsid w:val="006A5B8F"/>
    <w:rsid w:val="006B59BA"/>
    <w:rsid w:val="006F6164"/>
    <w:rsid w:val="00744ACA"/>
    <w:rsid w:val="00765517"/>
    <w:rsid w:val="007A3460"/>
    <w:rsid w:val="007D585E"/>
    <w:rsid w:val="00805E38"/>
    <w:rsid w:val="0082006A"/>
    <w:rsid w:val="00833CA9"/>
    <w:rsid w:val="00850147"/>
    <w:rsid w:val="00873072"/>
    <w:rsid w:val="008852FA"/>
    <w:rsid w:val="008A286D"/>
    <w:rsid w:val="008E42A4"/>
    <w:rsid w:val="00900352"/>
    <w:rsid w:val="009268C8"/>
    <w:rsid w:val="00935ABA"/>
    <w:rsid w:val="00966BFF"/>
    <w:rsid w:val="009729DD"/>
    <w:rsid w:val="00976602"/>
    <w:rsid w:val="009F4309"/>
    <w:rsid w:val="00A12EA6"/>
    <w:rsid w:val="00A201F7"/>
    <w:rsid w:val="00A25318"/>
    <w:rsid w:val="00A466A6"/>
    <w:rsid w:val="00A90FB5"/>
    <w:rsid w:val="00AC07BC"/>
    <w:rsid w:val="00AE249F"/>
    <w:rsid w:val="00B1041C"/>
    <w:rsid w:val="00B36ECB"/>
    <w:rsid w:val="00B81589"/>
    <w:rsid w:val="00B93F0C"/>
    <w:rsid w:val="00B94D6F"/>
    <w:rsid w:val="00BC0609"/>
    <w:rsid w:val="00BD5BFE"/>
    <w:rsid w:val="00BE39C1"/>
    <w:rsid w:val="00C00CB9"/>
    <w:rsid w:val="00C44A42"/>
    <w:rsid w:val="00CB7D7A"/>
    <w:rsid w:val="00CC39BB"/>
    <w:rsid w:val="00CC5608"/>
    <w:rsid w:val="00CD3759"/>
    <w:rsid w:val="00CD6C64"/>
    <w:rsid w:val="00D1612B"/>
    <w:rsid w:val="00D3336B"/>
    <w:rsid w:val="00D4276F"/>
    <w:rsid w:val="00D50DEF"/>
    <w:rsid w:val="00D66E48"/>
    <w:rsid w:val="00DA3615"/>
    <w:rsid w:val="00DD25B8"/>
    <w:rsid w:val="00DD53A9"/>
    <w:rsid w:val="00DF5DAC"/>
    <w:rsid w:val="00DF6FF0"/>
    <w:rsid w:val="00E202EE"/>
    <w:rsid w:val="00E45563"/>
    <w:rsid w:val="00E81CBD"/>
    <w:rsid w:val="00E8794A"/>
    <w:rsid w:val="00EB1119"/>
    <w:rsid w:val="00EE22EB"/>
    <w:rsid w:val="00F52601"/>
    <w:rsid w:val="00F65DD5"/>
    <w:rsid w:val="00F962F1"/>
    <w:rsid w:val="00FA5B3A"/>
    <w:rsid w:val="00FF3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A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4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4A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4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4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4A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4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4A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4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4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2018.</izvorni_sadrzaj>
    <derivirana_varijabla naziv="DomainObject.DatumDonosenjaOdluke_1">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6508</izvorni_sadrzaj>
    <derivirana_varijabla naziv="DomainObject.Predmet.Broj_1">6508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St-6508/2016</izvorni_sadrzaj>
    <derivirana_varijabla naziv="DomainObject.Predmet.OznakaBroj_1">St-6508/2016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DEBEO d.o.o. za</izvorni_sadrzaj>
    <derivirana_varijabla naziv="DomainObject.Predmet.ProtustrankaFormated_1">  DEBEO d.o.o. za</derivirana_varijabla>
  </DomainObject.Predmet.ProtustrankaFormated>
  <DomainObject.Predmet.ProtustrankaFormatedOIB>
    <izvorni_sadrzaj>  DEBEO d.o.o. za, OIB 56746532774</izvorni_sadrzaj>
    <derivirana_varijabla naziv="DomainObject.Predmet.ProtustrankaFormatedOIB_1">  DEBEO d.o.o. za, OIB 56746532774</derivirana_varijabla>
  </DomainObject.Predmet.ProtustrankaFormatedOIB>
  <DomainObject.Predmet.ProtustrankaFormatedWithAdress>
    <izvorni_sadrzaj> DEBEO d.o.o. za, Kranjčevićeva 22, 10000 Zagreb</izvorni_sadrzaj>
    <derivirana_varijabla naziv="DomainObject.Predmet.ProtustrankaFormatedWithAdress_1"> DEBEO d.o.o. za, Kranjčevićeva 22, 10000 Zagreb</derivirana_varijabla>
  </DomainObject.Predmet.ProtustrankaFormatedWithAdress>
  <DomainObject.Predmet.ProtustrankaFormatedWithAdressOIB>
    <izvorni_sadrzaj> DEBEO d.o.o. za, OIB 56746532774, Kranjčevićeva 22, 10000 Zagreb</izvorni_sadrzaj>
    <derivirana_varijabla naziv="DomainObject.Predmet.ProtustrankaFormatedWithAdressOIB_1"> DEBEO d.o.o. za, OIB 56746532774, Kranjčevićeva 22, 10000 Zagreb</derivirana_varijabla>
  </DomainObject.Predmet.ProtustrankaFormatedWithAdressOIB>
  <DomainObject.Predmet.ProtustrankaWithAdress>
    <izvorni_sadrzaj>DEBEO d.o.o. za Kranjčevićeva 22, 10000 Zagreb</izvorni_sadrzaj>
    <derivirana_varijabla naziv="DomainObject.Predmet.ProtustrankaWithAdress_1">DEBEO d.o.o. za Kranjčevićeva 22, 10000 Zagreb</derivirana_varijabla>
  </DomainObject.Predmet.ProtustrankaWithAdress>
  <DomainObject.Predmet.ProtustrankaWithAdressOIB>
    <izvorni_sadrzaj>DEBEO d.o.o. za, OIB 56746532774, Kranjčevićeva 22, 10000 Zagreb</izvorni_sadrzaj>
    <derivirana_varijabla naziv="DomainObject.Predmet.ProtustrankaWithAdressOIB_1">DEBEO d.o.o. za, OIB 56746532774, Kranjčevićeva 22, 10000 Zagreb</derivirana_varijabla>
  </DomainObject.Predmet.ProtustrankaWithAdressOIB>
  <DomainObject.Predmet.ProtustrankaNazivFormated>
    <izvorni_sadrzaj>DEBEO d.o.o. za</izvorni_sadrzaj>
    <derivirana_varijabla naziv="DomainObject.Predmet.ProtustrankaNazivFormated_1">DEBEO d.o.o. za</derivirana_varijabla>
  </DomainObject.Predmet.ProtustrankaNazivFormated>
  <DomainObject.Predmet.ProtustrankaNazivFormatedOIB>
    <izvorni_sadrzaj>DEBEO d.o.o. za, OIB 56746532774</izvorni_sadrzaj>
    <derivirana_varijabla naziv="DomainObject.Predmet.ProtustrankaNazivFormatedOIB_1">DEBEO d.o.o. za, OIB 56746532774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DEBEO d.o.o. za</item>
    </izvorni_sadrzaj>
    <derivirana_varijabla naziv="DomainObject.Predmet.ProtuStrankaListFormated_1">
      <item>DEBEO d.o.o. za</item>
    </derivirana_varijabla>
  </DomainObject.Predmet.ProtuStrankaListFormated>
  <DomainObject.Predmet.ProtuStrankaListFormatedOIB>
    <izvorni_sadrzaj>
      <item>DEBEO d.o.o. za, OIB 56746532774</item>
    </izvorni_sadrzaj>
    <derivirana_varijabla naziv="DomainObject.Predmet.ProtuStrankaListFormatedOIB_1">
      <item>DEBEO d.o.o. za, OIB 56746532774</item>
    </derivirana_varijabla>
  </DomainObject.Predmet.ProtuStrankaListFormatedOIB>
  <DomainObject.Predmet.ProtuStrankaListFormatedWithAdress>
    <izvorni_sadrzaj>
      <item>DEBEO d.o.o. za, Kranjčevićeva 22, 10000 Zagreb</item>
    </izvorni_sadrzaj>
    <derivirana_varijabla naziv="DomainObject.Predmet.ProtuStrankaListFormatedWithAdress_1">
      <item>DEBEO d.o.o. za, Kranjčevićeva 22, 10000 Zagreb</item>
    </derivirana_varijabla>
  </DomainObject.Predmet.ProtuStrankaListFormatedWithAdress>
  <DomainObject.Predmet.ProtuStrankaListFormatedWithAdressOIB>
    <izvorni_sadrzaj>
      <item>DEBEO d.o.o. za, OIB 56746532774, Kranjčevićeva 22, 10000 Zagreb</item>
    </izvorni_sadrzaj>
    <derivirana_varijabla naziv="DomainObject.Predmet.ProtuStrankaListFormatedWithAdressOIB_1">
      <item>DEBEO d.o.o. za, OIB 56746532774, Kranjčevićeva 22, 10000 Zagreb</item>
    </derivirana_varijabla>
  </DomainObject.Predmet.ProtuStrankaListFormatedWithAdressOIB>
  <DomainObject.Predmet.ProtuStrankaListNazivFormated>
    <izvorni_sadrzaj>
      <item>DEBEO d.o.o. za</item>
    </izvorni_sadrzaj>
    <derivirana_varijabla naziv="DomainObject.Predmet.ProtuStrankaListNazivFormated_1">
      <item>DEBEO d.o.o. za</item>
    </derivirana_varijabla>
  </DomainObject.Predmet.ProtuStrankaListNazivFormated>
  <DomainObject.Predmet.ProtuStrankaListNazivFormatedOIB>
    <izvorni_sadrzaj>
      <item>DEBEO d.o.o. za, OIB 56746532774</item>
    </izvorni_sadrzaj>
    <derivirana_varijabla naziv="DomainObject.Predmet.ProtuStrankaListNazivFormatedOIB_1">
      <item>DEBEO d.o.o. za, OIB 56746532774</item>
    </derivirana_varijabla>
  </DomainObject.Predmet.ProtuStrankaListNazivFormatedOIB>
  <DomainObject.Predmet.OstaliListFormated>
    <izvorni_sadrzaj>
      <item>ŽDO u Zagrebu punomoćnik sudionika u postupku RH MF Porezna uprava Zagreb</item>
      <item>IVA PINJUH STJEPOVIĆ</item>
    </izvorni_sadrzaj>
    <derivirana_varijabla naziv="DomainObject.Predmet.OstaliListFormated_1">
      <item>ŽDO u Zagrebu punomoćnik sudionika u postupku RH MF Porezna uprava Zagreb</item>
      <item>IVA PINJUH STJEPOVIĆ</item>
    </derivirana_varijabla>
  </DomainObject.Predmet.OstaliListFormated>
  <DomainObject.Predmet.OstaliListFormatedOIB>
    <izvorni_sadrzaj>
      <item>ŽDO u Zagrebu, OIB 16488001145 punomoćnik sudionika u postupku RH MF Porezna uprava Zagreb</item>
      <item>IVA PINJUH STJEPOVIĆ, OIB 60842552274</item>
    </izvorni_sadrzaj>
    <derivirana_varijabla naziv="DomainObject.Predmet.OstaliListFormatedOIB_1">
      <item>ŽDO u Zagrebu, OIB 16488001145 punomoćnik sudionika u postupku RH MF Porezna uprava Zagreb</item>
      <item>IVA PINJUH STJEPOVIĆ, OIB 60842552274</item>
    </derivirana_varijabla>
  </DomainObject.Predmet.OstaliListFormatedOIB>
  <DomainObject.Predmet.OstaliListFormatedWithAdress>
    <izvorni_sadrzaj>
      <item>ŽDO u Zagrebu, Savska cesta, 10000 Zagreb punomoćnik sudionika u postupku RH MF Porezna uprava Zagreb</item>
      <item>IVA PINJUH STJEPOVIĆ, Draškovićeva 4a, pp 544, 10000 Zagreb</item>
    </izvorni_sadrzaj>
    <derivirana_varijabla naziv="DomainObject.Predmet.OstaliListFormatedWithAdress_1">
      <item>ŽDO u Zagrebu, Savska cesta, 10000 Zagreb punomoćnik sudionika u postupku RH MF Porezna uprava Zagreb</item>
      <item>IVA PINJUH STJEPOVIĆ, Draškovićeva 4a, pp 544, 10000 Zagreb</item>
    </derivirana_varijabla>
  </DomainObject.Predmet.OstaliListFormatedWithAdress>
  <DomainObject.Predmet.OstaliListFormatedWithAdressOIB>
    <izvorni_sadrzaj>
      <item>ŽDO u Zagrebu, OIB 16488001145, Savska cesta, 10000 Zagreb punomoćnik sudionika u postupku RH MF Porezna uprava Zagreb</item>
      <item>IVA PINJUH STJEPOVIĆ, OIB 60842552274, Draškovićeva 4a, pp 544, 10000 Zagreb</item>
    </izvorni_sadrzaj>
    <derivirana_varijabla naziv="DomainObject.Predmet.OstaliListFormatedWithAdressOIB_1">
      <item>ŽDO u Zagrebu, OIB 16488001145, Savska cesta, 10000 Zagreb punomoćnik sudionika u postupku RH MF Porezna uprava Zagreb</item>
      <item>IVA PINJUH STJEPOVIĆ, OIB 60842552274, Draškovićeva 4a, pp 544, 10000 Zagreb</item>
    </derivirana_varijabla>
  </DomainObject.Predmet.OstaliListFormatedWithAdressOIB>
  <DomainObject.Predmet.OstaliListNazivFormated>
    <izvorni_sadrzaj>
      <item>ŽDO u Zagrebu</item>
      <item>IVA PINJUH STJEPOVIĆ</item>
    </izvorni_sadrzaj>
    <derivirana_varijabla naziv="DomainObject.Predmet.OstaliListNazivFormated_1">
      <item>ŽDO u Zagrebu</item>
      <item>IVA PINJUH STJEPOVIĆ</item>
    </derivirana_varijabla>
  </DomainObject.Predmet.OstaliListNazivFormated>
  <DomainObject.Predmet.OstaliListNazivFormatedOIB>
    <izvorni_sadrzaj>
      <item>ŽDO u Zagrebu, OIB 16488001145</item>
      <item>IVA PINJUH STJEPOVIĆ, OIB 60842552274</item>
    </izvorni_sadrzaj>
    <derivirana_varijabla naziv="DomainObject.Predmet.OstaliListNazivFormatedOIB_1">
      <item>ŽDO u Zagrebu, OIB 16488001145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2018.</izvorni_sadrzaj>
    <derivirana_varijabla naziv="DomainObject.Datum_1">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DEBEO d.o.o. za</izvorni_sadrzaj>
    <derivirana_varijabla naziv="DomainObject.Predmet.ProtustrankaIDrugi_1">DEBEO d.o.o. za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DEBEO d.o.o. za, OIB 56746532774, Kranjčevićeva 22, 10000 Zagreb</izvorni_sadrzaj>
    <derivirana_varijabla naziv="DomainObject.Predmet.ProtustrankaIDrugiAdressOIB_1">DEBEO d.o.o. za, OIB 56746532774, Kranjčevićeva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DEBEO d.o.o. za</item>
      <item>FINA Regionalni centar Zagreb</item>
      <item>RH MF Porezna uprava Zagreb</item>
      <item>ŽDO u Zagrebu</item>
      <item>IVA PINJUH STJEPOVIĆ</item>
    </izvorni_sadrzaj>
    <derivirana_varijabla naziv="DomainObject.Predmet.SudioniciListNaziv_1">
      <item>DEBEO d.o.o. za</item>
      <item>FINA Regionalni centar Zagreb</item>
      <item>RH MF Porezna uprava Zagreb</item>
      <item>ŽDO u Zagrebu</item>
      <item>IVA PINJUH STJEPOVIĆ</item>
    </derivirana_varijabla>
  </DomainObject.Predmet.SudioniciListNaziv>
  <DomainObject.Predmet.SudioniciListAdressOIB>
    <izvorni_sadrzaj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izvorni_sadrzaj>
    <derivirana_varijabla naziv="DomainObject.Predmet.SudioniciListAdressOIB_1">
      <item>DEBEO d.o.o. za, OIB 56746532774, Kranjčevićeva 22,10000 Zagreb</item>
      <item>FINA Regionalni centar Zagreb, OIB 85821130368, Trg svibanjskih žrtava 1995. 1,10000 Zagreb</item>
      <item>RH MF Porezna uprava Zagreb, OIB 18683136487</item>
      <item>ŽDO u Zagrebu, OIB 16488001145, Savska cesta,10000 Zagreb</item>
      <item>IVA PINJUH STJEPOVIĆ, OIB 60842552274, Draškovićeva 4a,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56746532774</item>
      <item>, OIB 85821130368</item>
      <item>, OIB 18683136487</item>
      <item>, OIB 16488001145</item>
      <item>, OIB 60842552274</item>
    </izvorni_sadrzaj>
    <derivirana_varijabla naziv="DomainObject.Predmet.SudioniciListNazivOIB_1">
      <item>, OIB 56746532774</item>
      <item>, OIB 85821130368</item>
      <item>, OIB 18683136487</item>
      <item>, OIB 16488001145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2341</properties:Characters>
  <properties:Lines>64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2018-07-05T08:59:00Z</dcterms:created>
  <dc:creator>nmarkovic</dc:creator>
  <cp:lastModifiedBy>Ivana Stampf</cp:lastModifiedBy>
  <cp:lastPrinted>2017-01-09T09:53:00Z</cp:lastPrinted>
  <dcterms:modified xmlns:xsi="http://www.w3.org/2001/XMLSchema-instance" xsi:type="dcterms:W3CDTF">2018-07-05T09:11:00Z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(6 St-6508-16 rješenje obustava i zaključenje ovlast stečajnom 293.docx)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