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5768" w14:paraId="2fa5768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172F6B">
        <w:t xml:space="preserve">CIPELICE P-N </w:t>
      </w:r>
      <w:r w:rsidR="00CD4E17">
        <w:t xml:space="preserve"> jednostavno društvo s ograničenom odgovornošću za usluge Zagreb, </w:t>
      </w:r>
      <w:r w:rsidR="00172F6B">
        <w:t>Hrvatskog proljeća 26, OIB 14844022619, MBS 080954559</w:t>
      </w:r>
      <w:r w:rsidR="00E1629A">
        <w:t xml:space="preserve">, dana  </w:t>
      </w:r>
      <w:r w:rsidR="00172F6B">
        <w:t xml:space="preserve">3. listopada </w:t>
      </w:r>
      <w:r w:rsidR="00E1629A">
        <w:t xml:space="preserve">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72F6B">
        <w:t>CIPELICE P-N  jednostavno društvo s ograničenom odgovornošću za usluge Zagreb, Hrvatskog proljeća 26, OIB 14844022619, MBS 080954559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Zakazuje se ročište radi izjašnjenja o prijedlogu za dan</w:t>
      </w:r>
      <w:r w:rsidR="00172F6B">
        <w:t xml:space="preserve"> </w:t>
      </w:r>
      <w:r w:rsidR="00172F6B" w:rsidRPr="00172F6B">
        <w:rPr>
          <w:b/>
        </w:rPr>
        <w:t>15. studenoga 2018. u 12,00</w:t>
      </w:r>
      <w:r w:rsidR="00172F6B"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9350CC">
        <w:t>Bojan Sudarević iz Osijeka, Kardinala A. Stepinca 35, OIB 97806800829.</w:t>
      </w:r>
    </w:p>
    <w:p w:rsidRDefault="00C01577" w:rsidP="00C01577" w:rsidR="00C01577">
      <w:pPr>
        <w:pStyle w:val="Tijeloteksta"/>
        <w:numPr>
          <w:ilvl w:val="0"/>
          <w:numId w:val="1"/>
        </w:numPr>
      </w:pPr>
      <w:r>
        <w:t>Privremeni stečajni upravitelja dužan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C01577" w:rsidP="00C01577" w:rsidR="00C01577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6C1130">
        <w:t>27</w:t>
      </w:r>
      <w:r w:rsidR="009350CC">
        <w:t>. srpnja</w:t>
      </w:r>
      <w:r>
        <w:t xml:space="preserve"> 2017. na propisanom obrascu prijedlog za otvaranje stečajnog postupka nad dužnikom </w:t>
      </w:r>
      <w:r w:rsidR="00172F6B">
        <w:t>CIPELICE P-N jednostavno društvo s ograničenom odgovornošću za usluge Zagreb, Hrvatskog proljeća 26, OIB 14844022619, MBS 080954559.</w:t>
      </w:r>
      <w:r>
        <w:t xml:space="preserve"> </w:t>
      </w:r>
      <w:r>
        <w:tab/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2</w:t>
      </w:r>
      <w:r w:rsidR="006C1130">
        <w:t>4</w:t>
      </w:r>
      <w:r w:rsidR="009350CC">
        <w:t>. srpnja</w:t>
      </w:r>
      <w:r>
        <w:t xml:space="preserve"> 2017. u Očevidniku redoslijeda osnova za plaćanje ima evidentirane neizvršene osnove za plaćanje u neprekinutom razdoblju od 120 dana u ukupnom iznosu od </w:t>
      </w:r>
      <w:r w:rsidR="00172F6B">
        <w:t xml:space="preserve">62.698,85 </w:t>
      </w:r>
      <w:r>
        <w:t>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1A5B9F">
        <w:t>Bojan Sudarević iz Osijeka, Kard. A. Stepinca 35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72F6B">
        <w:t xml:space="preserve">3. listopada  </w:t>
      </w:r>
      <w:r>
        <w:t xml:space="preserve">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otpravka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E93" w:rsidR="00C80E93">
      <w:r>
        <w:separator/>
      </w:r>
    </w:p>
  </w:endnote>
  <w:endnote w:id="0" w:type="continuationSeparator">
    <w:p w:rsidRDefault="00C80E93" w:rsidR="00C80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E93" w:rsidR="00C80E93">
      <w:r>
        <w:separator/>
      </w:r>
    </w:p>
  </w:footnote>
  <w:footnote w:id="0" w:type="continuationSeparator">
    <w:p w:rsidRDefault="00C80E93" w:rsidR="00C80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B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6C1130">
      <w:t>717</w:t>
    </w:r>
    <w:r w:rsidR="002F1F6F">
      <w:t>/18-</w:t>
    </w:r>
    <w:r w:rsidR="00CD4E17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0AC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F6B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1BC7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1130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01577"/>
    <w:rsid w:val="00C15361"/>
    <w:rsid w:val="00C45E7F"/>
    <w:rsid w:val="00C473BD"/>
    <w:rsid w:val="00C80E93"/>
    <w:rsid w:val="00C9197B"/>
    <w:rsid w:val="00CA5EA9"/>
    <w:rsid w:val="00CB7AB0"/>
    <w:rsid w:val="00CD4E17"/>
    <w:rsid w:val="00CF4431"/>
    <w:rsid w:val="00CF53A8"/>
    <w:rsid w:val="00D178DC"/>
    <w:rsid w:val="00D330EA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St-717/2018</izvorni_sadrzaj>
    <derivirana_varijabla naziv="DomainObject.Predmet.OznakaBroj_1">St-717/2018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CIPELICE P-N jednostavno društvo s ograničenom odgovornošću za usluge</izvorni_sadrzaj>
    <derivirana_varijabla naziv="DomainObject.Predmet.ProtustrankaFormated_1">  CIPELICE P-N jednostavno društvo s ograničenom odgovornošću za usluge</derivirana_varijabla>
  </DomainObject.Predmet.ProtustrankaFormated>
  <DomainObject.Predmet.ProtustrankaFormatedOIB>
    <izvorni_sadrzaj>  CIPELICE P-N jednostavno društvo s ograničenom odgovornošću za usluge, OIB 14844022619</izvorni_sadrzaj>
    <derivirana_varijabla naziv="DomainObject.Predmet.ProtustrankaFormatedOIB_1">  CIPELICE P-N jednostavno društvo s ograničenom odgovornošću za usluge, OIB 14844022619</derivirana_varijabla>
  </DomainObject.Predmet.ProtustrankaFormatedOIB>
  <DomainObject.Predmet.ProtustrankaFormatedWithAdress>
    <izvorni_sadrzaj> CIPELICE P-N jednostavno društvo s ograničenom odgovornošću za usluge, Hrvatskog proljeća 26, 10000 Zagreb</izvorni_sadrzaj>
    <derivirana_varijabla naziv="DomainObject.Predmet.ProtustrankaFormatedWithAdress_1"> CIPELICE P-N jednostavno društvo s ograničenom odgovornošću za usluge, Hrvatskog proljeća 26, 10000 Zagreb</derivirana_varijabla>
  </DomainObject.Predmet.ProtustrankaFormatedWithAdress>
  <DomainObject.Predmet.ProtustrankaFormatedWithAdressOIB>
    <izvorni_sadrzaj> CIPELICE P-N jednostavno društvo s ograničenom odgovornošću za usluge, OIB 14844022619, Hrvatskog proljeća 26, 10000 Zagreb</izvorni_sadrzaj>
    <derivirana_varijabla naziv="DomainObject.Predmet.ProtustrankaFormatedWithAdressOIB_1"> CIPELICE P-N jednostavno društvo s ograničenom odgovornošću za usluge, OIB 14844022619, Hrvatskog proljeća 26, 10000 Zagreb</derivirana_varijabla>
  </DomainObject.Predmet.ProtustrankaFormatedWithAdressOIB>
  <DomainObject.Predmet.ProtustrankaWithAdress>
    <izvorni_sadrzaj>CIPELICE P-N jednostavno društvo s ograničenom odgovornošću za usluge Hrvatskog proljeća 26, 10000 Zagreb</izvorni_sadrzaj>
    <derivirana_varijabla naziv="DomainObject.Predmet.ProtustrankaWithAdress_1">CIPELICE P-N jednostavno društvo s ograničenom odgovornošću za usluge Hrvatskog proljeća 26, 10000 Zagreb</derivirana_varijabla>
  </DomainObject.Predmet.ProtustrankaWithAdress>
  <DomainObject.Predmet.ProtustrankaWithAdressOIB>
    <izvorni_sadrzaj>CIPELICE P-N jednostavno društvo s ograničenom odgovornošću za usluge, OIB 14844022619, Hrvatskog proljeća 26, 10000 Zagreb</izvorni_sadrzaj>
    <derivirana_varijabla naziv="DomainObject.Predmet.ProtustrankaWithAdressOIB_1">CIPELICE P-N jednostavno društvo s ograničenom odgovornošću za usluge, OIB 14844022619, Hrvatskog proljeća 26, 10000 Zagreb</derivirana_varijabla>
  </DomainObject.Predmet.ProtustrankaWithAdressOIB>
  <DomainObject.Predmet.ProtustrankaNazivFormated>
    <izvorni_sadrzaj>CIPELICE P-N jednostavno društvo s ograničenom odgovornošću za usluge</izvorni_sadrzaj>
    <derivirana_varijabla naziv="DomainObject.Predmet.ProtustrankaNazivFormated_1">CIPELICE P-N jednostavno društvo s ograničenom odgovornošću za usluge</derivirana_varijabla>
  </DomainObject.Predmet.ProtustrankaNazivFormated>
  <DomainObject.Predmet.ProtustrankaNazivFormatedOIB>
    <izvorni_sadrzaj>CIPELICE P-N jednostavno društvo s ograničenom odgovornošću za usluge, OIB 14844022619</izvorni_sadrzaj>
    <derivirana_varijabla naziv="DomainObject.Predmet.ProtustrankaNazivFormatedOIB_1">CIPELICE P-N jednostavno društvo s ograničenom odgovornošću za usluge, OIB 14844022619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CIPELICE P-N jednostavno društvo s ograničenom odgovornošću za usluge</item>
    </izvorni_sadrzaj>
    <derivirana_varijabla naziv="DomainObject.Predmet.ProtuStrankaListFormated_1">
      <item>CIPELICE P-N jednostavno društvo s ograničenom odgovornošću za usluge</item>
    </derivirana_varijabla>
  </DomainObject.Predmet.ProtuStrankaListFormated>
  <DomainObject.Predmet.ProtuStrankaListFormatedOIB>
    <izvorni_sadrzaj>
      <item>CIPELICE P-N jednostavno društvo s ograničenom odgovornošću za usluge, OIB 14844022619</item>
    </izvorni_sadrzaj>
    <derivirana_varijabla naziv="DomainObject.Predmet.ProtuStrankaListFormatedOIB_1">
      <item>CIPELICE P-N jednostavno društvo s ograničenom odgovornošću za usluge, OIB 14844022619</item>
    </derivirana_varijabla>
  </DomainObject.Predmet.ProtuStrankaListFormatedOIB>
  <DomainObject.Predmet.ProtuStrankaListFormatedWithAdress>
    <izvorni_sadrzaj>
      <item>CIPELICE P-N jednostavno društvo s ograničenom odgovornošću za usluge, Hrvatskog proljeća 26, 10000 Zagreb</item>
    </izvorni_sadrzaj>
    <derivirana_varijabla naziv="DomainObject.Predmet.ProtuStrankaListFormatedWithAdress_1">
      <item>CIPELICE P-N jednostavno društvo s ograničenom odgovornošću za usluge, Hrvatskog proljeća 26, 10000 Zagreb</item>
    </derivirana_varijabla>
  </DomainObject.Predmet.ProtuStrankaListFormatedWithAdress>
  <DomainObject.Predmet.ProtuStrankaListFormatedWithAdressOIB>
    <izvorni_sadrzaj>
      <item>CIPELICE P-N jednostavno društvo s ograničenom odgovornošću za usluge, OIB 14844022619, Hrvatskog proljeća 26, 10000 Zagreb</item>
    </izvorni_sadrzaj>
    <derivirana_varijabla naziv="DomainObject.Predmet.ProtuStrankaListFormatedWithAdressOIB_1">
      <item>CIPELICE P-N jednostavno društvo s ograničenom odgovornošću za usluge, OIB 14844022619, Hrvatskog proljeća 26, 10000 Zagreb</item>
    </derivirana_varijabla>
  </DomainObject.Predmet.ProtuStrankaListFormatedWithAdressOIB>
  <DomainObject.Predmet.ProtuStrankaListNazivFormated>
    <izvorni_sadrzaj>
      <item>CIPELICE P-N jednostavno društvo s ograničenom odgovornošću za usluge</item>
    </izvorni_sadrzaj>
    <derivirana_varijabla naziv="DomainObject.Predmet.ProtuStrankaListNazivFormated_1">
      <item>CIPELICE P-N jednostavno društvo s ograničenom odgovornošću za usluge</item>
    </derivirana_varijabla>
  </DomainObject.Predmet.ProtuStrankaListNazivFormated>
  <DomainObject.Predmet.ProtuStrankaListNazivFormatedOIB>
    <izvorni_sadrzaj>
      <item>CIPELICE P-N jednostavno društvo s ograničenom odgovornošću za usluge, OIB 14844022619</item>
    </izvorni_sadrzaj>
    <derivirana_varijabla naziv="DomainObject.Predmet.ProtuStrankaListNazivFormatedOIB_1">
      <item>CIPELICE P-N jednostavno društvo s ograničenom odgovornošću za usluge, OIB 14844022619</item>
    </derivirana_varijabla>
  </DomainObject.Predmet.ProtuStrankaListNazivFormatedOIB>
  <DomainObject.Predmet.OstaliListFormated>
    <izvorni_sadrzaj>
      <item>Snježana Kranjčević</item>
    </izvorni_sadrzaj>
    <derivirana_varijabla naziv="DomainObject.Predmet.OstaliListFormated_1">
      <item>Snježana Kranjčević</item>
    </derivirana_varijabla>
  </DomainObject.Predmet.OstaliListFormated>
  <DomainObject.Predmet.OstaliListFormatedOIB>
    <izvorni_sadrzaj>
      <item>Snježana Kranjčević, OIB 16119736092</item>
    </izvorni_sadrzaj>
    <derivirana_varijabla naziv="DomainObject.Predmet.OstaliListFormatedOIB_1">
      <item>Snježana Kranjčević, OIB 16119736092</item>
    </derivirana_varijabla>
  </DomainObject.Predmet.OstaliListFormatedOIB>
  <DomainObject.Predmet.OstaliListFormatedWithAdress>
    <izvorni_sadrzaj>
      <item>Snježana Kranjčević, Ulica Hrvatskog Proljeća 26, 10000 Zagreb</item>
    </izvorni_sadrzaj>
    <derivirana_varijabla naziv="DomainObject.Predmet.OstaliListFormatedWithAdress_1">
      <item>Snježana Kranjčević, Ulica Hrvatskog Proljeća 26,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</izvorni_sadrzaj>
    <derivirana_varijabla naziv="DomainObject.Predmet.OstaliListFormatedWithAdressOIB_1">
      <item>Snježana Kranjčević, OIB 16119736092, Ulica Hrvatskog Proljeća 26, 10000 Zagreb</item>
    </derivirana_varijabla>
  </DomainObject.Predmet.OstaliListFormatedWithAdressOIB>
  <DomainObject.Predmet.OstaliListNazivFormated>
    <izvorni_sadrzaj>
      <item>Snježana Kranjčević</item>
    </izvorni_sadrzaj>
    <derivirana_varijabla naziv="DomainObject.Predmet.OstaliListNazivFormated_1">
      <item>Snježana Kranjčević</item>
    </derivirana_varijabla>
  </DomainObject.Predmet.OstaliListNazivFormated>
  <DomainObject.Predmet.OstaliListNazivFormatedOIB>
    <izvorni_sadrzaj>
      <item>Snježana Kranjčević, OIB 16119736092</item>
    </izvorni_sadrzaj>
    <derivirana_varijabla naziv="DomainObject.Predmet.OstaliListNazivFormatedOIB_1">
      <item>Snježana Kranjčević, OIB 16119736092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CIPELICE P-N jednostavno društvo s ograničenom odgovornošću za usluge</izvorni_sadrzaj>
    <derivirana_varijabla naziv="DomainObject.Predmet.ProtustrankaIDrugi_1">CIPELICE P-N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CIPELICE P-N jednostavno društvo s ograničenom odgovornošću za usluge, OIB 14844022619, Hrvatskog proljeća 26, 10000 Zagreb</izvorni_sadrzaj>
    <derivirana_varijabla naziv="DomainObject.Predmet.ProtustrankaIDrugiAdressOIB_1">CIPELICE P-N jednostavno društvo s ograničenom odgovornošću za usluge, OIB 14844022619,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CIPELICE P-N jednostavno društvo s ograničenom odgovornošću za usluge</item>
      <item>FINA Regionalni centar Zagreb</item>
      <item>Snježana Kranjčević</item>
    </izvorni_sadrzaj>
    <derivirana_varijabla naziv="DomainObject.Predmet.SudioniciListNaziv_1">
      <item>CIPELICE P-N jednostavno društvo s ograničenom odgovornošću za usluge</item>
      <item>FINA Regionalni centar Zagreb</item>
      <item>Snježana Kranjčević</item>
    </derivirana_varijabla>
  </DomainObject.Predmet.SudioniciListNaziv>
  <DomainObject.Predmet.SudioniciListAdressOIB>
    <izvorni_sadrzaj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izvorni_sadrzaj>
    <derivirana_varijabla naziv="DomainObject.Predmet.SudioniciListAdressOIB_1"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14844022619</item>
      <item>, OIB 85821130368</item>
      <item>, OIB 16119736092</item>
    </izvorni_sadrzaj>
    <derivirana_varijabla naziv="DomainObject.Predmet.SudioniciListNazivOIB_1">
      <item>, OIB 14844022619</item>
      <item>, OIB 85821130368</item>
      <item>, OIB 16119736092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23852-9EB0-4C60-BCA3-F187BD837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2563</properties:Characters>
  <properties:Lines>86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2018-09-21T06:45:00Z</dcterms:created>
  <dc:creator>hermanj</dc:creator>
  <cp:lastModifiedBy>Darija Miličević</cp:lastModifiedBy>
  <cp:lastPrinted>2018-10-03T07:01:00Z</cp:lastPrinted>
  <dcterms:modified xmlns:xsi="http://www.w3.org/2001/XMLSchema-instance" xsi:type="dcterms:W3CDTF">2018-10-03T07:02:00Z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(Sudarević_B..docx)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